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1123" w14:paraId="560112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476134">
        <w:rPr>
          <w:rFonts w:hAnsi="Times New Roman" w:ascii="Times New Roman"/>
        </w:rPr>
        <w:t>St-6390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240FD3">
        <w:rPr>
          <w:rFonts w:hAnsi="Times New Roman" w:ascii="Times New Roman"/>
        </w:rPr>
        <w:t>m</w:t>
      </w:r>
      <w:r w:rsidR="00124FB0">
        <w:rPr>
          <w:rFonts w:hAnsi="Times New Roman" w:ascii="Times New Roman"/>
        </w:rPr>
        <w:t xml:space="preserve"> </w:t>
      </w:r>
      <w:r w:rsidR="00124FB0" w:rsidRPr="00124FB0">
        <w:rPr>
          <w:rFonts w:eastAsia="Times New Roman" w:hAnsi="Times New Roman" w:ascii="Times New Roman"/>
          <w:lang w:eastAsia="hr-HR"/>
        </w:rPr>
        <w:t xml:space="preserve">MEDITERRANEAN VENTURES d.o.o. </w:t>
      </w:r>
      <w:r w:rsidR="00124FB0">
        <w:rPr>
          <w:rFonts w:eastAsia="Times New Roman" w:hAnsi="Times New Roman" w:ascii="Times New Roman"/>
          <w:lang w:eastAsia="hr-HR"/>
        </w:rPr>
        <w:t xml:space="preserve">iz Zagreba, Aleja Pomoraca 9, </w:t>
      </w:r>
      <w:r w:rsidR="00124FB0" w:rsidRPr="00124FB0">
        <w:rPr>
          <w:rFonts w:eastAsia="Times New Roman" w:hAnsi="Times New Roman" w:ascii="Times New Roman"/>
          <w:lang w:eastAsia="hr-HR"/>
        </w:rPr>
        <w:t>OIB: 81253036563, MBS: 080879474,</w:t>
      </w:r>
      <w:r w:rsidR="00124FB0">
        <w:rPr>
          <w:rFonts w:eastAsia="Times New Roman"/>
          <w:lang w:eastAsia="hr-HR"/>
        </w:rPr>
        <w:t xml:space="preserve"> </w:t>
      </w:r>
      <w:r w:rsidR="00E53968" w:rsidRPr="00E53968">
        <w:rPr>
          <w:rFonts w:hAnsi="Times New Roman" w:ascii="Times New Roman"/>
        </w:rPr>
        <w:t xml:space="preserve"> </w:t>
      </w:r>
      <w:r w:rsidR="00A45C80">
        <w:rPr>
          <w:rFonts w:hAnsi="Times New Roman" w:ascii="Times New Roman"/>
        </w:rPr>
        <w:t>dana 11.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124FB0">
        <w:rPr>
          <w:rFonts w:hAnsi="Times New Roman" w:ascii="Times New Roman"/>
        </w:rPr>
        <w:t xml:space="preserve"> </w:t>
      </w:r>
      <w:r w:rsidR="00124FB0" w:rsidRPr="00124FB0">
        <w:rPr>
          <w:rFonts w:eastAsia="Times New Roman" w:hAnsi="Times New Roman" w:ascii="Times New Roman"/>
          <w:lang w:eastAsia="hr-HR"/>
        </w:rPr>
        <w:t xml:space="preserve">MEDITERRANEAN VENTURES d.o.o. iz Zagreba, Aleja Pomoraca 9,  OIB: 81253036563, MBS: 080879474, </w:t>
      </w:r>
      <w:r w:rsidR="00124FB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76134">
        <w:rPr>
          <w:rFonts w:hAnsi="Times New Roman" w:ascii="Times New Roman"/>
        </w:rPr>
        <w:t>639016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A45C80">
        <w:rPr>
          <w:rFonts w:hAnsi="Times New Roman" w:ascii="Times New Roman"/>
        </w:rPr>
        <w:t>Zagrebu, 11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D4385C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476134" w:rsidP="001725CA" w:rsidR="00476134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20045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D4385C" w:rsidP="00D4385C" w:rsidR="00D4385C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D4385C" w:rsidP="00D4385C" w:rsidR="006E2150" w:rsidRPr="005234E4">
      <w:pPr>
        <w:pStyle w:val="Odlomakpopisa"/>
        <w:jc w:val="right"/>
        <w:rPr>
          <w:rFonts w:hAnsi="Times New Roman" w:ascii="Times New Roman"/>
        </w:rPr>
      </w:pPr>
      <w:r w:rsidRPr="00D4385C">
        <w:rPr>
          <w:rFonts w:hAnsi="Times New Roman" w:ascii="Times New Roman"/>
        </w:rPr>
        <w:t>Zlatka Plivelić</w:t>
      </w:r>
      <w:r w:rsidR="006E2150" w:rsidRPr="005234E4">
        <w:rPr>
          <w:rFonts w:hAnsi="Times New Roman" w:ascii="Times New Roman"/>
        </w:rPr>
        <w:t xml:space="preserve"> </w:t>
      </w:r>
    </w:p>
    <w:sectPr w:rsidSect="00821309" w:rsidR="006E2150" w:rsidRPr="005234E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5331B6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476134">
      <w:rPr>
        <w:rFonts w:hAnsi="Times New Roman" w:ascii="Times New Roman"/>
      </w:rPr>
      <w:t>6390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0698"/>
    <w:multiLevelType w:val="hybridMultilevel"/>
    <w:tmpl w:val="DD76B5E0"/>
    <w:lvl w:tplc="27DC8AF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2967EF"/>
    <w:multiLevelType w:val="hybridMultilevel"/>
    <w:tmpl w:val="C0981F98"/>
    <w:lvl w:tplc="871CC48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7E3E"/>
    <w:rsid w:val="00072597"/>
    <w:rsid w:val="00081DA6"/>
    <w:rsid w:val="00091756"/>
    <w:rsid w:val="000E2398"/>
    <w:rsid w:val="00124FB0"/>
    <w:rsid w:val="00137564"/>
    <w:rsid w:val="001511A4"/>
    <w:rsid w:val="00163A7A"/>
    <w:rsid w:val="001725CA"/>
    <w:rsid w:val="0017729E"/>
    <w:rsid w:val="001C1019"/>
    <w:rsid w:val="001D67C7"/>
    <w:rsid w:val="001F449E"/>
    <w:rsid w:val="0020045E"/>
    <w:rsid w:val="00240FD3"/>
    <w:rsid w:val="00246CE1"/>
    <w:rsid w:val="00251887"/>
    <w:rsid w:val="002539F0"/>
    <w:rsid w:val="00267D56"/>
    <w:rsid w:val="002C09BF"/>
    <w:rsid w:val="002C1972"/>
    <w:rsid w:val="002D3B6D"/>
    <w:rsid w:val="002E4C78"/>
    <w:rsid w:val="002F3E18"/>
    <w:rsid w:val="002F75B0"/>
    <w:rsid w:val="00354C62"/>
    <w:rsid w:val="003621BA"/>
    <w:rsid w:val="00396F56"/>
    <w:rsid w:val="003B5296"/>
    <w:rsid w:val="003B534B"/>
    <w:rsid w:val="003C25FE"/>
    <w:rsid w:val="003D546B"/>
    <w:rsid w:val="00420E9A"/>
    <w:rsid w:val="00446A94"/>
    <w:rsid w:val="004475AF"/>
    <w:rsid w:val="00462914"/>
    <w:rsid w:val="00465C9E"/>
    <w:rsid w:val="00476134"/>
    <w:rsid w:val="00480F04"/>
    <w:rsid w:val="004B5C11"/>
    <w:rsid w:val="004B797A"/>
    <w:rsid w:val="004C2A95"/>
    <w:rsid w:val="004D7CCC"/>
    <w:rsid w:val="00501E3A"/>
    <w:rsid w:val="005072D2"/>
    <w:rsid w:val="005151B2"/>
    <w:rsid w:val="005234E4"/>
    <w:rsid w:val="00525DAC"/>
    <w:rsid w:val="005331B6"/>
    <w:rsid w:val="005349D1"/>
    <w:rsid w:val="005363C9"/>
    <w:rsid w:val="00585AFA"/>
    <w:rsid w:val="005B0D11"/>
    <w:rsid w:val="00665D5F"/>
    <w:rsid w:val="006A451A"/>
    <w:rsid w:val="006B6FCA"/>
    <w:rsid w:val="006E2150"/>
    <w:rsid w:val="006F2B05"/>
    <w:rsid w:val="007035B4"/>
    <w:rsid w:val="0071386B"/>
    <w:rsid w:val="0074528F"/>
    <w:rsid w:val="0077109B"/>
    <w:rsid w:val="007C7F81"/>
    <w:rsid w:val="007E78FD"/>
    <w:rsid w:val="007F5D44"/>
    <w:rsid w:val="00800A42"/>
    <w:rsid w:val="00816D8A"/>
    <w:rsid w:val="00821309"/>
    <w:rsid w:val="008236ED"/>
    <w:rsid w:val="008336C9"/>
    <w:rsid w:val="00837E6C"/>
    <w:rsid w:val="00841C4C"/>
    <w:rsid w:val="00842C2F"/>
    <w:rsid w:val="00845119"/>
    <w:rsid w:val="0084638C"/>
    <w:rsid w:val="00854849"/>
    <w:rsid w:val="00854FA1"/>
    <w:rsid w:val="008D18B2"/>
    <w:rsid w:val="008D1A40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720"/>
    <w:rsid w:val="009E2A4D"/>
    <w:rsid w:val="00A45C80"/>
    <w:rsid w:val="00A81532"/>
    <w:rsid w:val="00A83AC6"/>
    <w:rsid w:val="00AC3C27"/>
    <w:rsid w:val="00AD4F3B"/>
    <w:rsid w:val="00B0422D"/>
    <w:rsid w:val="00B0574A"/>
    <w:rsid w:val="00B1374E"/>
    <w:rsid w:val="00B23445"/>
    <w:rsid w:val="00B46CF5"/>
    <w:rsid w:val="00B708D8"/>
    <w:rsid w:val="00B87AEB"/>
    <w:rsid w:val="00B969B8"/>
    <w:rsid w:val="00BB19CF"/>
    <w:rsid w:val="00BB40EC"/>
    <w:rsid w:val="00BC41A7"/>
    <w:rsid w:val="00BC580B"/>
    <w:rsid w:val="00BF3885"/>
    <w:rsid w:val="00C3624C"/>
    <w:rsid w:val="00C73EA6"/>
    <w:rsid w:val="00CA4F2A"/>
    <w:rsid w:val="00CD2308"/>
    <w:rsid w:val="00CD43E1"/>
    <w:rsid w:val="00CF7AB9"/>
    <w:rsid w:val="00D24B0E"/>
    <w:rsid w:val="00D301E4"/>
    <w:rsid w:val="00D30476"/>
    <w:rsid w:val="00D4385C"/>
    <w:rsid w:val="00D83115"/>
    <w:rsid w:val="00DA20FD"/>
    <w:rsid w:val="00DC1596"/>
    <w:rsid w:val="00DC30D9"/>
    <w:rsid w:val="00DE5A25"/>
    <w:rsid w:val="00E00E55"/>
    <w:rsid w:val="00E50C4C"/>
    <w:rsid w:val="00E5243F"/>
    <w:rsid w:val="00E53968"/>
    <w:rsid w:val="00E82AE9"/>
    <w:rsid w:val="00EA56E1"/>
    <w:rsid w:val="00ED1D4D"/>
    <w:rsid w:val="00EE5FBB"/>
    <w:rsid w:val="00F0636B"/>
    <w:rsid w:val="00F33BE0"/>
    <w:rsid w:val="00F776E4"/>
    <w:rsid w:val="00FB00A5"/>
    <w:rsid w:val="00FB621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6390</izvorni_sadrzaj>
    <derivirana_varijabla naziv="DomainObject.Predmet.Broj_1">6390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St-6390/2016</izvorni_sadrzaj>
    <derivirana_varijabla naziv="DomainObject.Predmet.OznakaBroj_1">St-6390/2016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MEDITERRANEAN VENTURES d.o.o. zastupanog po punomoćniku HRVOJE ŠKRGATIĆ</izvorni_sadrzaj>
    <derivirana_varijabla naziv="DomainObject.Predmet.ProtustrankaFormated_1">  MEDITERRANEAN VENTURES d.o.o. zastupanog po punomoćniku HRVOJE ŠKRGATIĆ</derivirana_varijabla>
  </DomainObject.Predmet.ProtustrankaFormated>
  <DomainObject.Predmet.ProtustrankaFormatedOIB>
    <izvorni_sadrzaj>  MEDITERRANEAN VENTURES d.o.o., OIB 81253036563 zastupanog po punomoćniku HRVOJE ŠKRGATIĆ</izvorni_sadrzaj>
    <derivirana_varijabla naziv="DomainObject.Predmet.ProtustrankaFormatedOIB_1">  MEDITERRANEAN VENTURES d.o.o., OIB 81253036563 zastupanog po punomoćniku HRVOJE ŠKRGATIĆ</derivirana_varijabla>
  </DomainObject.Predmet.ProtustrankaFormatedOIB>
  <DomainObject.Predmet.ProtustrankaFormatedWithAdress>
    <izvorni_sadrzaj> MEDITERRANEAN VENTURES d.o.o., Aleja Pomoraca 9, 10000 Zagreb zastupanog po punomoćniku HRVOJE ŠKRGATIĆ</izvorni_sadrzaj>
    <derivirana_varijabla naziv="DomainObject.Predmet.ProtustrankaFormatedWithAdress_1"> MEDITERRANEAN VENTURES d.o.o., Aleja Pomoraca 9, 10000 Zagreb zastupanog po punomoćniku HRVOJE ŠKRGATIĆ</derivirana_varijabla>
  </DomainObject.Predmet.ProtustrankaFormatedWithAdress>
  <DomainObject.Predmet.ProtustrankaFormatedWithAdressOIB>
    <izvorni_sadrzaj> MEDITERRANEAN VENTURES d.o.o., OIB 81253036563, Aleja Pomoraca 9, 10000 Zagreb zastupanog po punomoćniku HRVOJE ŠKRGATIĆ</izvorni_sadrzaj>
    <derivirana_varijabla naziv="DomainObject.Predmet.ProtustrankaFormatedWithAdressOIB_1"> MEDITERRANEAN VENTURES d.o.o., OIB 81253036563, Aleja Pomoraca 9, 10000 Zagreb zastupanog po punomoćniku HRVOJE ŠKRGATIĆ</derivirana_varijabla>
  </DomainObject.Predmet.ProtustrankaFormatedWithAdressOIB>
  <DomainObject.Predmet.ProtustrankaWithAdress>
    <izvorni_sadrzaj>MEDITERRANEAN VENTURES d.o.o. Aleja Pomoraca 9, 10000 Zagreb</izvorni_sadrzaj>
    <derivirana_varijabla naziv="DomainObject.Predmet.ProtustrankaWithAdress_1">MEDITERRANEAN VENTURES d.o.o. Aleja Pomoraca 9, 10000 Zagreb</derivirana_varijabla>
  </DomainObject.Predmet.ProtustrankaWithAdress>
  <DomainObject.Predmet.ProtustrankaWithAdressOIB>
    <izvorni_sadrzaj>MEDITERRANEAN VENTURES d.o.o., OIB 81253036563, Aleja Pomoraca 9, 10000 Zagreb</izvorni_sadrzaj>
    <derivirana_varijabla naziv="DomainObject.Predmet.ProtustrankaWithAdressOIB_1">MEDITERRANEAN VENTURES d.o.o., OIB 81253036563, Aleja Pomoraca 9, 10000 Zagreb</derivirana_varijabla>
  </DomainObject.Predmet.ProtustrankaWithAdressOIB>
  <DomainObject.Predmet.ProtustrankaNazivFormated>
    <izvorni_sadrzaj>MEDITERRANEAN VENTURES d.o.o.</izvorni_sadrzaj>
    <derivirana_varijabla naziv="DomainObject.Predmet.ProtustrankaNazivFormated_1">MEDITERRANEAN VENTURES d.o.o.</derivirana_varijabla>
  </DomainObject.Predmet.ProtustrankaNazivFormated>
  <DomainObject.Predmet.ProtustrankaNazivFormatedOIB>
    <izvorni_sadrzaj>MEDITERRANEAN VENTURES d.o.o., OIB 81253036563</izvorni_sadrzaj>
    <derivirana_varijabla naziv="DomainObject.Predmet.ProtustrankaNazivFormatedOIB_1">MEDITERRANEAN VENTURES d.o.o., OIB 81253036563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MEDITERRANEAN VENTURES d.o.o. zastupanog po punomoćniku HRVOJE ŠKRGATIĆ</item>
    </izvorni_sadrzaj>
    <derivirana_varijabla naziv="DomainObject.Predmet.ProtuStrankaListFormated_1">
      <item>MEDITERRANEAN VENTURES d.o.o. zastupanog po punomoćniku HRVOJE ŠKRGATIĆ</item>
    </derivirana_varijabla>
  </DomainObject.Predmet.ProtuStrankaListFormated>
  <DomainObject.Predmet.ProtuStrankaListFormatedOIB>
    <izvorni_sadrzaj>
      <item>MEDITERRANEAN VENTURES d.o.o., OIB 81253036563 zastupanog po punomoćniku HRVOJE ŠKRGATIĆ</item>
    </izvorni_sadrzaj>
    <derivirana_varijabla naziv="DomainObject.Predmet.ProtuStrankaListFormatedOIB_1">
      <item>MEDITERRANEAN VENTURES d.o.o., OIB 81253036563 zastupanog po punomoćniku HRVOJE ŠKRGATIĆ</item>
    </derivirana_varijabla>
  </DomainObject.Predmet.ProtuStrankaListFormatedOIB>
  <DomainObject.Predmet.ProtuStrankaListFormatedWithAdress>
    <izvorni_sadrzaj>
      <item>MEDITERRANEAN VENTURES d.o.o., Aleja Pomoraca 9, 10000 Zagreb zastupanog po punomoćniku HRVOJE ŠKRGATIĆ</item>
    </izvorni_sadrzaj>
    <derivirana_varijabla naziv="DomainObject.Predmet.ProtuStrankaListFormatedWithAdress_1">
      <item>MEDITERRANEAN VENTURES d.o.o., Aleja Pomoraca 9, 10000 Zagreb zastupanog po punomoćniku HRVOJE ŠKRGATIĆ</item>
    </derivirana_varijabla>
  </DomainObject.Predmet.ProtuStrankaListFormatedWithAdress>
  <DomainObject.Predmet.ProtuStrankaListFormatedWithAdressOIB>
    <izvorni_sadrzaj>
      <item>MEDITERRANEAN VENTURES d.o.o., OIB 81253036563, Aleja Pomoraca 9, 10000 Zagreb zastupanog po punomoćniku HRVOJE ŠKRGATIĆ</item>
    </izvorni_sadrzaj>
    <derivirana_varijabla naziv="DomainObject.Predmet.ProtuStrankaListFormatedWithAdressOIB_1">
      <item>MEDITERRANEAN VENTURES d.o.o., OIB 81253036563, Aleja Pomoraca 9, 10000 Zagreb zastupanog po punomoćniku HRVOJE ŠKRGATIĆ</item>
    </derivirana_varijabla>
  </DomainObject.Predmet.ProtuStrankaListFormatedWithAdressOIB>
  <DomainObject.Predmet.ProtuStrankaListNazivFormated>
    <izvorni_sadrzaj>
      <item>MEDITERRANEAN VENTURES d.o.o.</item>
    </izvorni_sadrzaj>
    <derivirana_varijabla naziv="DomainObject.Predmet.ProtuStrankaListNazivFormated_1">
      <item>MEDITERRANEAN VENTURES d.o.o.</item>
    </derivirana_varijabla>
  </DomainObject.Predmet.ProtuStrankaListNazivFormated>
  <DomainObject.Predmet.ProtuStrankaListNazivFormatedOIB>
    <izvorni_sadrzaj>
      <item>MEDITERRANEAN VENTURES d.o.o., OIB 81253036563</item>
    </izvorni_sadrzaj>
    <derivirana_varijabla naziv="DomainObject.Predmet.ProtuStrankaListNazivFormatedOIB_1">
      <item>MEDITERRANEAN VENTURES d.o.o., OIB 81253036563</item>
    </derivirana_varijabla>
  </DomainObject.Predmet.ProtuStrankaListNazivFormatedOIB>
  <DomainObject.Predmet.OstaliListFormated>
    <izvorni_sadrzaj>
      <item>HRVOJE ŠKRGATIĆ punomoćnik sudionika u postupku MEDITERRANEAN VENTURES d.o.o.</item>
    </izvorni_sadrzaj>
    <derivirana_varijabla naziv="DomainObject.Predmet.OstaliListFormated_1">
      <item>HRVOJE ŠKRGATIĆ punomoćnik sudionika u postupku MEDITERRANEAN VENTURES d.o.o.</item>
    </derivirana_varijabla>
  </DomainObject.Predmet.OstaliListFormated>
  <DomainObject.Predmet.OstaliListFormatedOIB>
    <izvorni_sadrzaj>
      <item>HRVOJE ŠKRGATIĆ, OIB 62884844247 punomoćnik sudionika u postupku MEDITERRANEAN VENTURES d.o.o.</item>
    </izvorni_sadrzaj>
    <derivirana_varijabla naziv="DomainObject.Predmet.OstaliListFormatedOIB_1">
      <item>HRVOJE ŠKRGATIĆ, OIB 62884844247 punomoćnik sudionika u postupku MEDITERRANEAN VENTURES d.o.o.</item>
    </derivirana_varijabla>
  </DomainObject.Predmet.OstaliListFormatedOIB>
  <DomainObject.Predmet.OstaliListFormatedWithAdress>
    <izvorni_sadrzaj>
      <item>HRVOJE ŠKRGATIĆ, Aleja Pomoraca 9, 10000 Zagreb punomoćnik sudionika u postupku MEDITERRANEAN VENTURES d.o.o.</item>
    </izvorni_sadrzaj>
    <derivirana_varijabla naziv="DomainObject.Predmet.OstaliListFormatedWithAdress_1">
      <item>HRVOJE ŠKRGATIĆ, Aleja Pomoraca 9, 10000 Zagreb punomoćnik sudionika u postupku MEDITERRANEAN VENTURES d.o.o.</item>
    </derivirana_varijabla>
  </DomainObject.Predmet.OstaliListFormatedWithAdress>
  <DomainObject.Predmet.OstaliListFormatedWithAdressOIB>
    <izvorni_sadrzaj>
      <item>HRVOJE ŠKRGATIĆ, OIB 62884844247, Aleja Pomoraca 9, 10000 Zagreb punomoćnik sudionika u postupku MEDITERRANEAN VENTURES d.o.o.</item>
    </izvorni_sadrzaj>
    <derivirana_varijabla naziv="DomainObject.Predmet.OstaliListFormatedWithAdressOIB_1">
      <item>HRVOJE ŠKRGATIĆ, OIB 62884844247, Aleja Pomoraca 9, 10000 Zagreb punomoćnik sudionika u postupku MEDITERRANEAN VENTURES d.o.o.</item>
    </derivirana_varijabla>
  </DomainObject.Predmet.OstaliListFormatedWithAdressOIB>
  <DomainObject.Predmet.OstaliListNazivFormated>
    <izvorni_sadrzaj>
      <item>HRVOJE ŠKRGATIĆ</item>
    </izvorni_sadrzaj>
    <derivirana_varijabla naziv="DomainObject.Predmet.OstaliListNazivFormated_1">
      <item>HRVOJE ŠKRGATIĆ</item>
    </derivirana_varijabla>
  </DomainObject.Predmet.OstaliListNazivFormated>
  <DomainObject.Predmet.OstaliListNazivFormatedOIB>
    <izvorni_sadrzaj>
      <item>HRVOJE ŠKRGATIĆ, OIB 62884844247</item>
    </izvorni_sadrzaj>
    <derivirana_varijabla naziv="DomainObject.Predmet.OstaliListNazivFormatedOIB_1">
      <item>HRVOJE ŠKRGATIĆ, OIB 62884844247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MEDITERRANEAN VENTURES d.o.o.</izvorni_sadrzaj>
    <derivirana_varijabla naziv="DomainObject.Predmet.ProtustrankaIDrugi_1">MEDITERRANEAN VENTURES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MEDITERRANEAN VENTURES d.o.o., OIB 81253036563, Aleja Pomoraca 9, 10000 Zagreb</izvorni_sadrzaj>
    <derivirana_varijabla naziv="DomainObject.Predmet.ProtustrankaIDrugiAdressOIB_1">MEDITERRANEAN VENTURES d.o.o., OIB 81253036563, Aleja Pomoraca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MEDITERRANEAN VENTURES d.o.o.</item>
      <item>HRVOJE ŠKRGATIĆ</item>
    </izvorni_sadrzaj>
    <derivirana_varijabla naziv="DomainObject.Predmet.SudioniciListNaziv_1">
      <item>FINA Regionalni centar Zagreb</item>
      <item>MEDITERRANEAN VENTURES d.o.o.</item>
      <item>HRVOJE ŠKRGATIĆ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MEDITERRANEAN VENTURES d.o.o., OIB 81253036563, Aleja Pomoraca 9,10000 Zagreb</item>
      <item>HRVOJE ŠKRGATIĆ, OIB 62884844247, Aleja Pomoraca 9,10000 Zagreb</item>
    </izvorni_sadrzaj>
    <derivirana_varijabla naziv="DomainObject.Predmet.SudioniciListAdressOIB_1">
      <item>FINA Regionalni centar Zagreb, OIB 85821130368, Trg svibanjskih žrtava 1995. 1,10000 Zagreb</item>
      <item>MEDITERRANEAN VENTURES d.o.o., OIB 81253036563, Aleja Pomoraca 9,10000 Zagreb</item>
      <item>HRVOJE ŠKRGATIĆ, OIB 62884844247, Aleja Pomoraca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81253036563</item>
      <item>, OIB 62884844247</item>
    </izvorni_sadrzaj>
    <derivirana_varijabla naziv="DomainObject.Predmet.SudioniciListNazivOIB_1">
      <item>, OIB 85821130368</item>
      <item>, OIB 81253036563</item>
      <item>, OIB 62884844247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82F85-4558-45CA-B612-27356A311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1869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2017-04-11T07:38:00Z</dcterms:created>
  <dc:creator>Vesna Fundurulić Perišin</dc:creator>
  <cp:lastModifiedBy>Zlatka Plivelić</cp:lastModifiedBy>
  <cp:lastPrinted>2017-04-11T07:41:00Z</cp:lastPrinted>
  <dcterms:modified xmlns:xsi="http://www.w3.org/2001/XMLSchema-instance" xsi:type="dcterms:W3CDTF">2017-04-11T07:42:00Z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