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9b45" w14:paraId="ff19b45" w:rsidRDefault="00E4569B" w:rsidP="00E4569B" w:rsidR="00E4569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69B" w:rsidP="00E4569B" w:rsidR="00E4569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569B" w:rsidP="00E4569B" w:rsidR="00E456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569B" w:rsidP="00E4569B" w:rsidR="00E456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569B" w:rsidP="00E4569B" w:rsidR="00E4569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569B" w:rsidP="00E4569B" w:rsidR="00E4569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569B" w:rsidP="00E4569B" w:rsidR="00E4569B" w:rsidRPr="005D578C">
      <w:pPr>
        <w:jc w:val="center"/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UDRUGA DJ-a I AUTORA ELEKTRONIČKE GLAZBE E-ARTISTS, Pula, Medulinska 40, OIB </w:t>
      </w:r>
      <w:r w:rsidRPr="00E4569B">
        <w:rPr>
          <w:rFonts w:cs="Times New Roman" w:eastAsia="Times New Roman"/>
          <w:szCs w:val="24"/>
        </w:rPr>
        <w:t>88704315086</w:t>
      </w:r>
      <w:r>
        <w:rPr>
          <w:rFonts w:cs="Times New Roman" w:eastAsia="Times New Roman"/>
          <w:szCs w:val="24"/>
        </w:rPr>
        <w:t xml:space="preserve">, reg. br. 18002211, 2. </w:t>
      </w:r>
      <w:r w:rsidR="00612E1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UDRUGA DJ-a I AUTORA ELEKTRONIČKE GLAZBE E-ARTISTS, Pula, Medulinska 40, OIB </w:t>
      </w:r>
      <w:r w:rsidRPr="00E4569B">
        <w:rPr>
          <w:rFonts w:cs="Times New Roman" w:eastAsia="Times New Roman"/>
          <w:szCs w:val="24"/>
        </w:rPr>
        <w:t>88704315086</w:t>
      </w:r>
      <w:r>
        <w:rPr>
          <w:rFonts w:cs="Times New Roman" w:eastAsia="Times New Roman"/>
          <w:szCs w:val="24"/>
        </w:rPr>
        <w:t>, reg. br. 18002211.</w:t>
      </w:r>
    </w:p>
    <w:p w:rsidRDefault="00E4569B" w:rsidP="00E4569B" w:rsidR="00E4569B" w:rsidRPr="005D578C">
      <w:pPr>
        <w:ind w:firstLine="709"/>
        <w:rPr>
          <w:rFonts w:cs="Times New Roman" w:eastAsia="Times New Roman"/>
          <w:szCs w:val="24"/>
        </w:rPr>
      </w:pPr>
    </w:p>
    <w:p w:rsidRDefault="00E4569B" w:rsidP="00E4569B" w:rsidR="00E4569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Kranjčevićeva 16, OIB 58474163165.</w:t>
      </w:r>
    </w:p>
    <w:p w:rsidRDefault="00E4569B" w:rsidP="00E4569B" w:rsidR="00E4569B">
      <w:pPr>
        <w:ind w:firstLine="708"/>
        <w:rPr>
          <w:rFonts w:cs="Times New Roman" w:eastAsia="Times New Roman"/>
          <w:szCs w:val="20"/>
        </w:rPr>
      </w:pPr>
    </w:p>
    <w:p w:rsidRDefault="00E4569B" w:rsidP="00E4569B" w:rsidR="00E456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DJ-a I AUTORA ELEKTRONIČKE GLAZBE E-ARTISTS, Pula, Medulinska 40, OIB </w:t>
      </w:r>
      <w:r w:rsidRPr="00E4569B">
        <w:rPr>
          <w:rFonts w:cs="Times New Roman" w:eastAsia="Times New Roman"/>
          <w:szCs w:val="24"/>
        </w:rPr>
        <w:t>88704315086</w:t>
      </w:r>
      <w:r>
        <w:rPr>
          <w:rFonts w:cs="Times New Roman" w:eastAsia="Times New Roman"/>
          <w:szCs w:val="24"/>
        </w:rPr>
        <w:t>, reg. br. 18002211.</w:t>
      </w:r>
    </w:p>
    <w:p w:rsidRDefault="00E4569B" w:rsidP="00E4569B" w:rsidR="00E4569B">
      <w:pPr>
        <w:ind w:firstLine="709"/>
        <w:rPr>
          <w:rFonts w:cs="Times New Roman" w:eastAsia="Times New Roman"/>
          <w:szCs w:val="24"/>
        </w:rPr>
      </w:pPr>
    </w:p>
    <w:p w:rsidRDefault="00E4569B" w:rsidP="00E4569B" w:rsidR="00E456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DJ-a I AUTORA ELEKTRONIČKE GLAZBE E-ARTISTS, Pula, Medulinska 40, OIB </w:t>
      </w:r>
      <w:r w:rsidRPr="00E4569B">
        <w:rPr>
          <w:rFonts w:cs="Times New Roman" w:eastAsia="Times New Roman"/>
          <w:szCs w:val="24"/>
        </w:rPr>
        <w:t>88704315086</w:t>
      </w:r>
      <w:r>
        <w:rPr>
          <w:rFonts w:cs="Times New Roman" w:eastAsia="Times New Roman"/>
          <w:szCs w:val="24"/>
        </w:rPr>
        <w:t>, reg. br. 18002211, iz Registra udruga u Republici Hrvatskoj.</w:t>
      </w:r>
    </w:p>
    <w:p w:rsidRDefault="00E4569B" w:rsidP="00E4569B" w:rsidR="00E4569B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569B" w:rsidP="00E4569B" w:rsidR="00E4569B">
      <w:pPr>
        <w:ind w:firstLine="708"/>
        <w:rPr>
          <w:rFonts w:cs="Times New Roman" w:eastAsia="Times New Roman"/>
          <w:szCs w:val="24"/>
        </w:rPr>
      </w:pPr>
    </w:p>
    <w:p w:rsidRDefault="00E4569B" w:rsidP="00E4569B" w:rsidR="00E4569B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DJ-a I AUTORA ELEKTRONIČKE GLAZBE E-ARTISTS,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6. studenog 2015. imao neizvršene osnove za plaćanje u neprekinutom razdoblju od 120 dana u ukupnom iznosu 4.986,52 kuna) i da za dužnika </w:t>
      </w:r>
      <w:r w:rsidRPr="00FB2CA9">
        <w:t>nisu ispunjene pretpostavke za pokretanje drugog postupka radi brisanja iz registra</w:t>
      </w:r>
      <w:r>
        <w:t xml:space="preserve">, što je utvrđeno uvidom u </w:t>
      </w:r>
      <w:r>
        <w:lastRenderedPageBreak/>
        <w:t>zahtjev Financijske agencije i registar udruga za dužnika</w:t>
      </w:r>
      <w:r>
        <w:rPr>
          <w:rFonts w:eastAsiaTheme="minorHAnsi"/>
          <w:lang w:eastAsia="en-US"/>
        </w:rPr>
        <w:t>, sud je, sukladno čl. 430. Stečajnog zakona, 11.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St-834/2015-3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4569B" w:rsidP="00E4569B" w:rsidR="00E4569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2. </w:t>
      </w:r>
      <w:r w:rsidR="007B62A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569B" w:rsidP="00E4569B" w:rsidR="00E4569B" w:rsidRPr="005D578C">
      <w:pPr>
        <w:jc w:val="center"/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4569B" w:rsidP="00E4569B" w:rsidR="00E456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80ACB">
        <w:rPr>
          <w:rFonts w:cs="Times New Roman" w:eastAsia="Times New Roman"/>
          <w:szCs w:val="24"/>
        </w:rPr>
        <w:t>, v.r.</w:t>
      </w:r>
    </w:p>
    <w:p w:rsidRDefault="00E4569B" w:rsidP="00E4569B" w:rsidR="00E4569B">
      <w:pPr>
        <w:jc w:val="left"/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left"/>
        <w:rPr>
          <w:rFonts w:cs="Times New Roman" w:eastAsia="Times New Roman"/>
          <w:szCs w:val="24"/>
        </w:rPr>
      </w:pPr>
    </w:p>
    <w:p w:rsidRDefault="00E4569B" w:rsidP="00E4569B" w:rsidR="00E4569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4569B" w:rsidP="00E4569B" w:rsidR="00E4569B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4569B" w:rsidP="00E4569B" w:rsidR="00E4569B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rPr>
          <w:rFonts w:cs="Times New Roman" w:eastAsia="Times New Roman"/>
          <w:szCs w:val="24"/>
        </w:rPr>
      </w:pPr>
    </w:p>
    <w:p w:rsidRDefault="00E4569B" w:rsidP="00E4569B" w:rsidR="00E456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DJ-a I AUTORA ELEKTRONIČKE GLAZBE E-ARTISTS, Pula, Medulinska 40, </w:t>
      </w:r>
    </w:p>
    <w:p w:rsidRDefault="00E4569B" w:rsidP="00E4569B" w:rsidR="00E4569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4569B" w:rsidP="00E4569B" w:rsidR="00E456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4569B" w:rsidP="00E4569B" w:rsidR="00E456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4569B" w:rsidP="00E4569B" w:rsidR="00E4569B"/>
    <w:p w:rsidRDefault="00E4569B" w:rsidP="00E4569B" w:rsidR="00E4569B"/>
    <w:p w:rsidRDefault="00E4569B" w:rsidP="00E4569B" w:rsidR="00E4569B"/>
    <w:p w:rsidRDefault="00E4569B" w:rsidP="00E4569B" w:rsidR="00E4569B"/>
    <w:p w:rsidRDefault="00074137" w:rsidR="00387208">
      <w:bookmarkStart w:name="_GoBack" w:id="0"/>
      <w:bookmarkEnd w:id="0"/>
    </w:p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137" w:rsidP="00E4569B" w:rsidR="00074137">
      <w:r>
        <w:separator/>
      </w:r>
    </w:p>
  </w:endnote>
  <w:endnote w:id="0" w:type="continuationSeparator">
    <w:p w:rsidRDefault="00074137" w:rsidP="00E4569B" w:rsidR="00074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137" w:rsidP="00E4569B" w:rsidR="00074137">
      <w:r>
        <w:separator/>
      </w:r>
    </w:p>
  </w:footnote>
  <w:footnote w:id="0" w:type="continuationSeparator">
    <w:p w:rsidRDefault="00074137" w:rsidP="00E4569B" w:rsidR="00074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7BC" w:rsidP="004F3F86" w:rsidR="004F3F86" w:rsidRPr="00A074C3">
    <w:pPr>
      <w:pStyle w:val="Zaglavlje"/>
      <w:jc w:val="right"/>
      <w:rPr>
        <w:szCs w:val="24"/>
      </w:rPr>
    </w:pPr>
    <w:r>
      <w:tab/>
      <w:t>2</w:t>
    </w:r>
    <w:r w:rsidR="00E4569B">
      <w:tab/>
    </w:r>
    <w:r w:rsidR="00E4569B">
      <w:rPr>
        <w:szCs w:val="24"/>
      </w:rPr>
      <w:t>9 St-834/2015-6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69B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St-834/2015-6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2A5"/>
    <w:rsid w:val="00074137"/>
    <w:rsid w:val="000F729B"/>
    <w:rsid w:val="005062A5"/>
    <w:rsid w:val="00612E19"/>
    <w:rsid w:val="0075528E"/>
    <w:rsid w:val="0079403F"/>
    <w:rsid w:val="007B62A1"/>
    <w:rsid w:val="00880ACB"/>
    <w:rsid w:val="00C917BC"/>
    <w:rsid w:val="00E4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6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56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6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6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56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A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A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A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A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A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6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56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6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6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56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A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A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A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A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DJ-a I AUTORA ELEKTRONIČKE GLAZBE E-ARTISTS, PULA</izvorni_sadrzaj>
    <derivirana_varijabla naziv="DomainObject.Predmet.ProtustrankaFormated_1">  UDRUGA DJ-a I AUTORA ELEKTRONIČKE GLAZBE E-ARTISTS, PULA</derivirana_varijabla>
  </DomainObject.Predmet.ProtustrankaFormated>
  <DomainObject.Predmet.ProtustrankaFormatedOIB>
    <izvorni_sadrzaj>  UDRUGA DJ-a I AUTORA ELEKTRONIČKE GLAZBE E-ARTISTS, PULA, OIB 88704315086</izvorni_sadrzaj>
    <derivirana_varijabla naziv="DomainObject.Predmet.ProtustrankaFormatedOIB_1">  UDRUGA DJ-a I AUTORA ELEKTRONIČKE GLAZBE E-ARTISTS, PULA, OIB 88704315086</derivirana_varijabla>
  </DomainObject.Predmet.ProtustrankaFormatedOIB>
  <DomainObject.Predmet.ProtustrankaFormatedWithAdress>
    <izvorni_sadrzaj> UDRUGA DJ-a I AUTORA ELEKTRONIČKE GLAZBE E-ARTISTS, PULA, Medulinska 40, 52100 Pula</izvorni_sadrzaj>
    <derivirana_varijabla naziv="DomainObject.Predmet.ProtustrankaFormatedWithAdress_1"> UDRUGA DJ-a I AUTORA ELEKTRONIČKE GLAZBE E-ARTISTS, PULA, Medulinska 40, 52100 Pula</derivirana_varijabla>
  </DomainObject.Predmet.ProtustrankaFormatedWithAdress>
  <DomainObject.Predmet.ProtustrankaFormatedWithAdressOIB>
    <izvorni_sadrzaj> UDRUGA DJ-a I AUTORA ELEKTRONIČKE GLAZBE E-ARTISTS, PULA, OIB 88704315086, Medulinska 40, 52100 Pula</izvorni_sadrzaj>
    <derivirana_varijabla naziv="DomainObject.Predmet.ProtustrankaFormatedWithAdressOIB_1"> UDRUGA DJ-a I AUTORA ELEKTRONIČKE GLAZBE E-ARTISTS, PULA, OIB 88704315086, Medulinska 40, 52100 Pula</derivirana_varijabla>
  </DomainObject.Predmet.ProtustrankaFormatedWithAdressOIB>
  <DomainObject.Predmet.ProtustrankaWithAdress>
    <izvorni_sadrzaj>UDRUGA DJ-a I AUTORA ELEKTRONIČKE GLAZBE E-ARTISTS, PULA Medulinska 40, 52100 Pula</izvorni_sadrzaj>
    <derivirana_varijabla naziv="DomainObject.Predmet.ProtustrankaWithAdress_1">UDRUGA DJ-a I AUTORA ELEKTRONIČKE GLAZBE E-ARTISTS, PULA Medulinska 40, 52100 Pula</derivirana_varijabla>
  </DomainObject.Predmet.ProtustrankaWithAdress>
  <DomainObject.Predmet.ProtustrankaWithAdressOIB>
    <izvorni_sadrzaj>UDRUGA DJ-a I AUTORA ELEKTRONIČKE GLAZBE E-ARTISTS, PULA, OIB 88704315086, Medulinska 40, 52100 Pula</izvorni_sadrzaj>
    <derivirana_varijabla naziv="DomainObject.Predmet.ProtustrankaWithAdressOIB_1">UDRUGA DJ-a I AUTORA ELEKTRONIČKE GLAZBE E-ARTISTS, PULA, OIB 88704315086, Medulinska 40, 52100 Pula</derivirana_varijabla>
  </DomainObject.Predmet.ProtustrankaWithAdressOIB>
  <DomainObject.Predmet.ProtustrankaNazivFormated>
    <izvorni_sadrzaj>UDRUGA DJ-a I AUTORA ELEKTRONIČKE GLAZBE E-ARTISTS, PULA</izvorni_sadrzaj>
    <derivirana_varijabla naziv="DomainObject.Predmet.ProtustrankaNazivFormated_1">UDRUGA DJ-a I AUTORA ELEKTRONIČKE GLAZBE E-ARTISTS, PULA</derivirana_varijabla>
  </DomainObject.Predmet.ProtustrankaNazivFormated>
  <DomainObject.Predmet.ProtustrankaNazivFormatedOIB>
    <izvorni_sadrzaj>UDRUGA DJ-a I AUTORA ELEKTRONIČKE GLAZBE E-ARTISTS, PULA, OIB 88704315086</izvorni_sadrzaj>
    <derivirana_varijabla naziv="DomainObject.Predmet.ProtustrankaNazivFormatedOIB_1">UDRUGA DJ-a I AUTORA ELEKTRONIČKE GLAZBE E-ARTISTS, PULA, OIB 88704315086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4986.52</izvorni_sadrzaj>
    <derivirana_varijabla naziv="DomainObject.Predmet.TrenutnaVrijednost_1">4986.52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DJ-a I AUTORA ELEKTRONIČKE GLAZBE E-ARTISTS, PULA</item>
    </izvorni_sadrzaj>
    <derivirana_varijabla naziv="DomainObject.Predmet.ProtuStrankaListFormated_1">
      <item>UDRUGA DJ-a I AUTORA ELEKTRONIČKE GLAZBE E-ARTISTS, PULA</item>
    </derivirana_varijabla>
  </DomainObject.Predmet.ProtuStrankaListFormated>
  <DomainObject.Predmet.ProtuStrankaListFormatedOIB>
    <izvorni_sadrzaj>
      <item>UDRUGA DJ-a I AUTORA ELEKTRONIČKE GLAZBE E-ARTISTS, PULA, OIB 88704315086</item>
    </izvorni_sadrzaj>
    <derivirana_varijabla naziv="DomainObject.Predmet.ProtuStrankaListFormatedOIB_1">
      <item>UDRUGA DJ-a I AUTORA ELEKTRONIČKE GLAZBE E-ARTISTS, PULA, OIB 88704315086</item>
    </derivirana_varijabla>
  </DomainObject.Predmet.ProtuStrankaListFormatedOIB>
  <DomainObject.Predmet.ProtuStrankaListFormatedWithAdress>
    <izvorni_sadrzaj>
      <item>UDRUGA DJ-a I AUTORA ELEKTRONIČKE GLAZBE E-ARTISTS, PULA, Medulinska 40, 52100 Pula</item>
    </izvorni_sadrzaj>
    <derivirana_varijabla naziv="DomainObject.Predmet.ProtuStrankaListFormatedWithAdress_1">
      <item>UDRUGA DJ-a I AUTORA ELEKTRONIČKE GLAZBE E-ARTISTS, PULA, Medulinska 40, 52100 Pula</item>
    </derivirana_varijabla>
  </DomainObject.Predmet.ProtuStrankaListFormatedWithAdress>
  <DomainObject.Predmet.ProtuStrankaListFormatedWithAdressOIB>
    <izvorni_sadrzaj>
      <item>UDRUGA DJ-a I AUTORA ELEKTRONIČKE GLAZBE E-ARTISTS, PULA, OIB 88704315086, Medulinska 40, 52100 Pula</item>
    </izvorni_sadrzaj>
    <derivirana_varijabla naziv="DomainObject.Predmet.ProtuStrankaListFormatedWithAdressOIB_1">
      <item>UDRUGA DJ-a I AUTORA ELEKTRONIČKE GLAZBE E-ARTISTS, PULA, OIB 88704315086, Medulinska 40, 52100 Pula</item>
    </derivirana_varijabla>
  </DomainObject.Predmet.ProtuStrankaListFormatedWithAdressOIB>
  <DomainObject.Predmet.ProtuStrankaListNazivFormated>
    <izvorni_sadrzaj>
      <item>UDRUGA DJ-a I AUTORA ELEKTRONIČKE GLAZBE E-ARTISTS, PULA</item>
    </izvorni_sadrzaj>
    <derivirana_varijabla naziv="DomainObject.Predmet.ProtuStrankaListNazivFormated_1">
      <item>UDRUGA DJ-a I AUTORA ELEKTRONIČKE GLAZBE E-ARTISTS, PULA</item>
    </derivirana_varijabla>
  </DomainObject.Predmet.ProtuStrankaListNazivFormated>
  <DomainObject.Predmet.ProtuStrankaListNazivFormatedOIB>
    <izvorni_sadrzaj>
      <item>UDRUGA DJ-a I AUTORA ELEKTRONIČKE GLAZBE E-ARTISTS, PULA, OIB 88704315086</item>
    </izvorni_sadrzaj>
    <derivirana_varijabla naziv="DomainObject.Predmet.ProtuStrankaListNazivFormatedOIB_1">
      <item>UDRUGA DJ-a I AUTORA ELEKTRONIČKE GLAZBE E-ARTISTS, PULA, OIB 88704315086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DJ-a I AUTORA ELEKTRONIČKE GLAZBE E-ARTISTS, PULA</izvorni_sadrzaj>
    <derivirana_varijabla naziv="DomainObject.Predmet.ProtustrankaIDrugi_1">UDRUGA DJ-a I AUTORA ELEKTRONIČKE GLAZBE E-ARTISTS,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DJ-a I AUTORA ELEKTRONIČKE GLAZBE E-ARTISTS, PULA, OIB 88704315086, Medulinska 40, 52100 Pula</izvorni_sadrzaj>
    <derivirana_varijabla naziv="DomainObject.Predmet.ProtustrankaIDrugiAdressOIB_1">UDRUGA DJ-a I AUTORA ELEKTRONIČKE GLAZBE E-ARTISTS, PULA, OIB 88704315086, Medulinska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DJ-a I AUTORA ELEKTRONIČKE GLAZBE E-ARTISTS, PULA</item>
    </izvorni_sadrzaj>
    <derivirana_varijabla naziv="DomainObject.Predmet.SudioniciListNaziv_1">
      <item>FINANCIJSKA AGENCIJA, RC RIJEKA, PODRUŽNICA PULA, PULA</item>
      <item>UDRUGA DJ-a I AUTORA ELEKTRONIČKE GLAZBE E-ARTISTS,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DJ-a I AUTORA ELEKTRONIČKE GLAZBE E-ARTISTS, PULA, OIB 88704315086, Medulinska 40,52100 Pula</item>
    </izvorni_sadrzaj>
    <derivirana_varijabla naziv="DomainObject.Predmet.SudioniciListAdressOIB_1">
      <item>FINANCIJSKA AGENCIJA, RC RIJEKA, PODRUŽNICA PULA, PULA, OIB 85821130368, GIARDINI 5,52100 Pula</item>
      <item>UDRUGA DJ-a I AUTORA ELEKTRONIČKE GLAZBE E-ARTISTS, PULA, OIB 88704315086, Medulinska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88704315086</item>
    </izvorni_sadrzaj>
    <derivirana_varijabla naziv="DomainObject.Predmet.SudioniciListNazivOIB_1">
      <item>, OIB 85821130368</item>
      <item>, OIB 88704315086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4005</properties:Characters>
  <properties:Lines>96</properties:Lines>
  <properties:Paragraphs>29</properties:Paragraphs>
  <properties:TotalTime>9</properties:TotalTime>
  <properties:ScaleCrop>false</properties:ScaleCrop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2016-04-26T10:26:00Z</dcterms:created>
  <dc:creator>Mihaela Kaligari</dc:creator>
  <dc:description/>
  <cp:keywords/>
  <cp:lastModifiedBy>Ana Jeromela</cp:lastModifiedBy>
  <cp:lastPrinted>2016-05-02T06:10:00Z</cp:lastPrinted>
  <dcterms:modified xmlns:xsi="http://www.w3.org/2001/XMLSchema-instance" xsi:type="dcterms:W3CDTF">2016-05-02T06:11:00Z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