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14c3" w14:paraId="e3114c3" w:rsidRDefault="00F62CC0" w:rsidP="00475C04" w:rsidR="00475C04">
      <w:pPr>
        <w:jc w:val="right"/>
        <w15:collapsed w:val="false"/>
      </w:pPr>
      <w:bookmarkStart w:name="_GoBack" w:id="0"/>
      <w:bookmarkEnd w:id="0"/>
      <w:r>
        <w:tab/>
        <w:t>9 St-279/16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REPUBLIKA HRVATSKA</w:t>
      </w:r>
    </w:p>
    <w:p w:rsidRDefault="00475C04" w:rsidP="00475C04" w:rsidR="00475C04">
      <w:pPr>
        <w:jc w:val="both"/>
      </w:pPr>
      <w:r>
        <w:t>TRGOVAČKI SUD  U ZADRU</w:t>
      </w:r>
    </w:p>
    <w:p w:rsidRDefault="00475C04" w:rsidP="00475C04" w:rsidR="00475C04">
      <w:pPr>
        <w:jc w:val="both"/>
      </w:pPr>
      <w:r>
        <w:t>STALNA SLUŽBA U ŠIBENIKU</w:t>
      </w:r>
    </w:p>
    <w:p w:rsidRDefault="00475C04" w:rsidP="00475C04" w:rsidR="00475C04">
      <w:pPr>
        <w:rPr>
          <w:rFonts w:cs="Arial" w:hAnsi="Arial" w:ascii="Arial"/>
        </w:rPr>
      </w:pPr>
      <w:r>
        <w:t xml:space="preserve">     </w:t>
      </w:r>
    </w:p>
    <w:p w:rsidRDefault="00475C04" w:rsidP="00475C04" w:rsidR="00475C04">
      <w:pPr>
        <w:jc w:val="center"/>
      </w:pPr>
      <w:r>
        <w:t>R E P U B L I K A  H R V A T S K A</w:t>
      </w:r>
    </w:p>
    <w:p w:rsidRDefault="00475C04" w:rsidP="00475C04" w:rsidR="00475C04">
      <w:pPr>
        <w:jc w:val="both"/>
      </w:pPr>
      <w:r>
        <w:tab/>
      </w:r>
      <w:r>
        <w:tab/>
      </w:r>
      <w:r>
        <w:tab/>
      </w:r>
    </w:p>
    <w:p w:rsidRDefault="00475C04" w:rsidP="00475C04" w:rsidR="00475C04">
      <w:pPr>
        <w:jc w:val="center"/>
      </w:pPr>
      <w:r>
        <w:t>R J E Š E N J E</w:t>
      </w:r>
    </w:p>
    <w:p w:rsidRDefault="00475C04" w:rsidP="00475C04" w:rsidR="00475C04">
      <w:pPr>
        <w:jc w:val="both"/>
        <w:rPr>
          <w:szCs w:val="22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</w:t>
      </w:r>
      <w:r w:rsidRPr="00475C04">
        <w:rPr>
          <w:rFonts w:hAnsi="Times New Roman" w:ascii="Times New Roman"/>
          <w:sz w:val="24"/>
          <w:szCs w:val="24"/>
        </w:rPr>
        <w:t>OIB: 39670464653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5C04">
        <w:rPr>
          <w:rFonts w:hAnsi="Times New Roman" w:ascii="Times New Roman"/>
          <w:sz w:val="24"/>
          <w:szCs w:val="24"/>
        </w:rPr>
        <w:t>po</w:t>
      </w:r>
      <w:r>
        <w:rPr>
          <w:rFonts w:hAnsi="Times New Roman" w:ascii="Times New Roman"/>
          <w:sz w:val="24"/>
          <w:szCs w:val="24"/>
        </w:rPr>
        <w:t xml:space="preserve"> sucu Tereziji Goreta kao stečajnom sucu, u stečajnom predmetu  nad dužnikom </w:t>
      </w:r>
      <w:r w:rsidR="00F62CC0">
        <w:rPr>
          <w:rFonts w:hAnsi="Times New Roman" w:ascii="Times New Roman"/>
          <w:sz w:val="24"/>
          <w:szCs w:val="24"/>
        </w:rPr>
        <w:t>VAGIR PRODUKT d.o.o., sa sjedištem u Hrvatskih branitelja 33, Zaton, OIB: 72131334129</w:t>
      </w:r>
      <w:r w:rsidRPr="00475C04">
        <w:rPr>
          <w:rFonts w:hAnsi="Times New Roman" w:ascii="Times New Roman"/>
          <w:sz w:val="24"/>
          <w:szCs w:val="24"/>
        </w:rPr>
        <w:t xml:space="preserve">, dana  </w:t>
      </w:r>
      <w:r w:rsidR="00F62CC0">
        <w:rPr>
          <w:rFonts w:hAnsi="Times New Roman" w:ascii="Times New Roman"/>
          <w:sz w:val="24"/>
          <w:szCs w:val="24"/>
        </w:rPr>
        <w:t>23</w:t>
      </w:r>
      <w:r>
        <w:rPr>
          <w:rFonts w:hAnsi="Times New Roman" w:ascii="Times New Roman"/>
          <w:sz w:val="24"/>
          <w:szCs w:val="24"/>
        </w:rPr>
        <w:t>. veljače 2017. Godine</w:t>
      </w: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Odlomakpopisa"/>
        <w:numPr>
          <w:ilvl w:val="0"/>
          <w:numId w:val="1"/>
        </w:numPr>
        <w:ind w:firstLine="360" w:left="0"/>
        <w:jc w:val="both"/>
      </w:pPr>
      <w:r>
        <w:t>Stečajnom upravitelju</w:t>
      </w:r>
      <w:r w:rsidR="00475C04" w:rsidRPr="00475C04">
        <w:rPr>
          <w:rFonts w:eastAsia="Calibri"/>
        </w:rPr>
        <w:t xml:space="preserve"> </w:t>
      </w:r>
      <w:r>
        <w:rPr>
          <w:rFonts w:eastAsia="Calibri"/>
        </w:rPr>
        <w:t xml:space="preserve">Antunu Kovačević iz Zadra, P.D.G. </w:t>
      </w:r>
      <w:proofErr w:type="spellStart"/>
      <w:r>
        <w:rPr>
          <w:rFonts w:eastAsia="Calibri"/>
        </w:rPr>
        <w:t>Karambergera</w:t>
      </w:r>
      <w:proofErr w:type="spellEnd"/>
      <w:r>
        <w:rPr>
          <w:rFonts w:eastAsia="Calibri"/>
        </w:rPr>
        <w:t xml:space="preserve"> 13, OIB: 77489220307</w:t>
      </w:r>
      <w:r w:rsidR="00475C04" w:rsidRPr="00475C04">
        <w:t xml:space="preserve"> , za obavljene poslove određuje se jednokratna nagrada u iznosu od </w:t>
      </w:r>
      <w:r w:rsidR="00475C04">
        <w:t>3</w:t>
      </w:r>
      <w:r w:rsidR="00475C04" w:rsidRPr="00475C04">
        <w:t>.</w:t>
      </w:r>
      <w:r w:rsidR="00475C04">
        <w:t>5</w:t>
      </w:r>
      <w:r w:rsidR="00475C04" w:rsidRPr="00475C04">
        <w:t>00,00 kn bruto.</w:t>
      </w:r>
    </w:p>
    <w:p w:rsidRDefault="00475C04" w:rsidP="00475C04" w:rsidR="00475C04" w:rsidRPr="00475C04">
      <w:pPr>
        <w:pStyle w:val="Odlomakpopisa"/>
        <w:ind w:left="360"/>
        <w:jc w:val="both"/>
      </w:pPr>
    </w:p>
    <w:p w:rsidRDefault="00475C04" w:rsidP="00475C04" w:rsidR="00475C04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Rješenjem ovog suda broj St-</w:t>
      </w:r>
      <w:r w:rsidR="00F62CC0">
        <w:rPr>
          <w:rFonts w:hAnsi="Times New Roman" w:ascii="Times New Roman"/>
          <w:sz w:val="24"/>
          <w:szCs w:val="24"/>
        </w:rPr>
        <w:t>279/2016 od 17</w:t>
      </w:r>
      <w:r>
        <w:rPr>
          <w:rFonts w:hAnsi="Times New Roman" w:ascii="Times New Roman"/>
          <w:sz w:val="24"/>
          <w:szCs w:val="24"/>
        </w:rPr>
        <w:t xml:space="preserve">. </w:t>
      </w:r>
      <w:r w:rsidR="00F62CC0">
        <w:rPr>
          <w:rFonts w:hAnsi="Times New Roman" w:ascii="Times New Roman"/>
          <w:sz w:val="24"/>
          <w:szCs w:val="24"/>
        </w:rPr>
        <w:t>lipnja</w:t>
      </w:r>
      <w:r>
        <w:rPr>
          <w:rFonts w:hAnsi="Times New Roman" w:ascii="Times New Roman"/>
          <w:sz w:val="24"/>
          <w:szCs w:val="24"/>
        </w:rPr>
        <w:t xml:space="preserve"> 2016.g. </w:t>
      </w:r>
      <w:r w:rsidR="00F62CC0">
        <w:rPr>
          <w:rFonts w:hAnsi="Times New Roman" w:ascii="Times New Roman"/>
          <w:sz w:val="24"/>
          <w:szCs w:val="24"/>
        </w:rPr>
        <w:t>Antun Kovačević je imenovan za privremenog stečajnog upravitelja, koji je dostavio svoje izvješće dana 08</w:t>
      </w:r>
      <w:r>
        <w:rPr>
          <w:rFonts w:hAnsi="Times New Roman" w:ascii="Times New Roman"/>
          <w:sz w:val="24"/>
          <w:szCs w:val="24"/>
        </w:rPr>
        <w:t>.</w:t>
      </w:r>
      <w:r w:rsidR="00F62CC0">
        <w:rPr>
          <w:rFonts w:hAnsi="Times New Roman" w:ascii="Times New Roman"/>
          <w:sz w:val="24"/>
          <w:szCs w:val="24"/>
        </w:rPr>
        <w:t xml:space="preserve"> srpnja</w:t>
      </w:r>
      <w:r>
        <w:rPr>
          <w:rFonts w:hAnsi="Times New Roman" w:ascii="Times New Roman"/>
          <w:sz w:val="24"/>
          <w:szCs w:val="24"/>
        </w:rPr>
        <w:t xml:space="preserve"> 2016.g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Imajući u vidu složenost obavljenog posla te materijalne troškove stečajni sudac je nagradu omjerio u visini 3.500,00 kn bruto sukladno čl. 4 Uredbe o kriterijima i načinu obračuna i plaćanja nagrada stečajnim upraviteljima (NN 105/15),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1. izreke rješenja.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II. Na temelju odredbe čl. 94 st.7 SZ-a.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Šibeniku, 23</w:t>
      </w:r>
      <w:r w:rsidR="00475C04">
        <w:rPr>
          <w:rFonts w:hAnsi="Times New Roman" w:ascii="Times New Roman"/>
          <w:sz w:val="24"/>
          <w:szCs w:val="24"/>
        </w:rPr>
        <w:t>. veljače 2017.g.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jc w:val="right"/>
      </w:pPr>
      <w:r>
        <w:t>STEČAJNI SUDAC</w:t>
      </w:r>
    </w:p>
    <w:p w:rsidRDefault="00475C04" w:rsidP="00475C04" w:rsidR="00475C04">
      <w:pPr>
        <w:jc w:val="right"/>
      </w:pPr>
    </w:p>
    <w:p w:rsidRDefault="00256656" w:rsidP="00475C04" w:rsidR="00475C04">
      <w:pPr>
        <w:jc w:val="right"/>
      </w:pPr>
      <w:r>
        <w:t>Terezija Goreta</w:t>
      </w:r>
    </w:p>
    <w:p w:rsidRDefault="00475C04" w:rsidP="00475C04" w:rsidR="00475C04">
      <w:pPr>
        <w:jc w:val="both"/>
      </w:pPr>
      <w:r>
        <w:lastRenderedPageBreak/>
        <w:t xml:space="preserve">                                                                     -2-                                               9 St-</w:t>
      </w:r>
      <w:r w:rsidR="00F62CC0">
        <w:t>279/16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UPUTA O PRAVNOM LIJEKU:</w:t>
      </w:r>
    </w:p>
    <w:p w:rsidRDefault="00475C04" w:rsidP="00475C04" w:rsidR="00475C04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Dostaviti: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4C3628" w:rsidR="004C3628"/>
    <w:sectPr w:rsidR="004C36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4FC"/>
    <w:rsid w:val="00256656"/>
    <w:rsid w:val="00287DF1"/>
    <w:rsid w:val="003954FC"/>
    <w:rsid w:val="00475C04"/>
    <w:rsid w:val="004C3628"/>
    <w:rsid w:val="005133C0"/>
    <w:rsid w:val="00F52E40"/>
    <w:rsid w:val="00F6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5C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5C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34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St-279/2016</izvorni_sadrzaj>
    <derivirana_varijabla naziv="DomainObject.Predmet.OznakaBroj_1">St-279/2016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VAGIR PRODUKT, društvo s ograničenom odgovornošću za proizvodnju, trgovinu i usluge</izvorni_sadrzaj>
    <derivirana_varijabla naziv="DomainObject.Predmet.ProtustrankaFormated_1">  VAGIR PRODUKT, društvo s ograničenom odgovornošću za proizvodnju, trgovinu i usluge</derivirana_varijabla>
  </DomainObject.Predmet.ProtustrankaFormated>
  <DomainObject.Predmet.ProtustrankaFormatedOIB>
    <izvorni_sadrzaj>  VAGIR PRODUKT, društvo s ograničenom odgovornošću za proizvodnju, trgovinu i usluge, OIB 72131334129</izvorni_sadrzaj>
    <derivirana_varijabla naziv="DomainObject.Predmet.ProtustrankaFormatedOIB_1">  VAGIR PRODUKT, društvo s ograničenom odgovornošću za proizvodnju, trgovinu i usluge, OIB 72131334129</derivirana_varijabla>
  </DomainObject.Predmet.ProtustrankaFormatedOIB>
  <DomainObject.Predmet.ProtustrankaFormatedWithAdress>
    <izvorni_sadrzaj> VAGIR PRODUKT, društvo s ograničenom odgovornošću za proizvodnju, trgovinu i usluge, Hrvatskih branitelja 33, 22215 Zaton</izvorni_sadrzaj>
    <derivirana_varijabla naziv="DomainObject.Predmet.ProtustrankaFormatedWithAdress_1"> VAGIR PRODUKT, društvo s ograničenom odgovornošću za proizvodnju, trgovinu i usluge, Hrvatskih branitelja 33, 22215 Zaton</derivirana_varijabla>
  </DomainObject.Predmet.ProtustrankaFormatedWithAdress>
  <DomainObject.Predmet.ProtustrankaFormatedWithAdressOIB>
    <izvorni_sadrzaj> VAGIR PRODUKT, društvo s ograničenom odgovornošću za proizvodnju, trgovinu i usluge, OIB 72131334129, Hrvatskih branitelja 33, 22215 Zaton</izvorni_sadrzaj>
    <derivirana_varijabla naziv="DomainObject.Predmet.ProtustrankaFormatedWithAdressOIB_1"> VAGIR PRODUKT, društvo s ograničenom odgovornošću za proizvodnju, trgovinu i usluge, OIB 72131334129, Hrvatskih branitelja 33, 22215 Zaton</derivirana_varijabla>
  </DomainObject.Predmet.ProtustrankaFormatedWithAdressOIB>
  <DomainObject.Predmet.ProtustrankaWithAdress>
    <izvorni_sadrzaj>VAGIR PRODUKT, društvo s ograničenom odgovornošću za proizvodnju, trgovinu i usluge Hrvatskih branitelja 33, 22215 Zaton</izvorni_sadrzaj>
    <derivirana_varijabla naziv="DomainObject.Predmet.ProtustrankaWithAdress_1">VAGIR PRODUKT, društvo s ograničenom odgovornošću za proizvodnju, trgovinu i usluge Hrvatskih branitelja 33, 22215 Zaton</derivirana_varijabla>
  </DomainObject.Predmet.ProtustrankaWithAdress>
  <DomainObject.Predmet.ProtustrankaWithAdressOIB>
    <izvorni_sadrzaj>VAGIR PRODUKT, društvo s ograničenom odgovornošću za proizvodnju, trgovinu i usluge, OIB 72131334129, Hrvatskih branitelja 33, 22215 Zaton</izvorni_sadrzaj>
    <derivirana_varijabla naziv="DomainObject.Predmet.ProtustrankaWithAdressOIB_1">VAGIR PRODUKT, društvo s ograničenom odgovornošću za proizvodnju, trgovinu i usluge, OIB 72131334129, Hrvatskih branitelja 33, 22215 Zaton</derivirana_varijabla>
  </DomainObject.Predmet.ProtustrankaWithAdressOIB>
  <DomainObject.Predmet.ProtustrankaNazivFormated>
    <izvorni_sadrzaj>VAGIR PRODUKT, društvo s ograničenom odgovornošću za proizvodnju, trgovinu i usluge</izvorni_sadrzaj>
    <derivirana_varijabla naziv="DomainObject.Predmet.ProtustrankaNazivFormated_1">VAGIR PRODUKT, društvo s ograničenom odgovornošću za proizvodnju, trgovinu i usluge</derivirana_varijabla>
  </DomainObject.Predmet.ProtustrankaNazivFormated>
  <DomainObject.Predmet.ProtustrankaNazivFormatedOIB>
    <izvorni_sadrzaj>VAGIR PRODUKT, društvo s ograničenom odgovornošću za proizvodnju, trgovinu i usluge, OIB 72131334129</izvorni_sadrzaj>
    <derivirana_varijabla naziv="DomainObject.Predmet.ProtustrankaNazivFormatedOIB_1">VAGIR PRODUKT, društvo s ograničenom odgovornošću za proizvodnju, trgovinu i usluge, OIB 72131334129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VAGIR PRODUKT, društvo s ograničenom odgovornošću za proizvodnju, trgovinu i usluge</item>
    </izvorni_sadrzaj>
    <derivirana_varijabla naziv="DomainObject.Predmet.ProtuStrankaListFormated_1">
      <item>VAGIR PRODUKT, društvo s ograničenom odgovornošću za proizvodnju, trgovinu i usluge</item>
    </derivirana_varijabla>
  </DomainObject.Predmet.ProtuStrankaListFormated>
  <DomainObject.Predmet.ProtuStrankaListFormatedOIB>
    <izvorni_sadrzaj>
      <item>VAGIR PRODUKT, društvo s ograničenom odgovornošću za proizvodnju, trgovinu i usluge, OIB 72131334129</item>
    </izvorni_sadrzaj>
    <derivirana_varijabla naziv="DomainObject.Predmet.ProtuStrankaListFormatedOIB_1">
      <item>VAGIR PRODUKT, društvo s ograničenom odgovornošću za proizvodnju, trgovinu i usluge, OIB 72131334129</item>
    </derivirana_varijabla>
  </DomainObject.Predmet.ProtuStrankaListFormatedOIB>
  <DomainObject.Predmet.ProtuStrankaListFormatedWithAdress>
    <izvorni_sadrzaj>
      <item>VAGIR PRODUKT, društvo s ograničenom odgovornošću za proizvodnju, trgovinu i usluge, Hrvatskih branitelja 33, 22215 Zaton</item>
    </izvorni_sadrzaj>
    <derivirana_varijabla naziv="DomainObject.Predmet.ProtuStrankaListFormatedWithAdress_1">
      <item>VAGIR PRODUKT, društvo s ograničenom odgovornošću za proizvodnju, trgovinu i usluge, Hrvatskih branitelja 33, 22215 Zaton</item>
    </derivirana_varijabla>
  </DomainObject.Predmet.ProtuStrankaListFormatedWithAdress>
  <DomainObject.Predmet.ProtuStrankaListFormatedWithAdressOIB>
    <izvorni_sadrzaj>
      <item>VAGIR PRODUKT, društvo s ograničenom odgovornošću za proizvodnju, trgovinu i usluge, OIB 72131334129, Hrvatskih branitelja 33, 22215 Zaton</item>
    </izvorni_sadrzaj>
    <derivirana_varijabla naziv="DomainObject.Predmet.ProtuStrankaListFormatedWithAdressOIB_1">
      <item>VAGIR PRODUKT, društvo s ograničenom odgovornošću za proizvodnju, trgovinu i usluge, OIB 72131334129, Hrvatskih branitelja 33, 22215 Zaton</item>
    </derivirana_varijabla>
  </DomainObject.Predmet.ProtuStrankaListFormatedWithAdressOIB>
  <DomainObject.Predmet.ProtuStrankaListNazivFormated>
    <izvorni_sadrzaj>
      <item>VAGIR PRODUKT, društvo s ograničenom odgovornošću za proizvodnju, trgovinu i usluge</item>
    </izvorni_sadrzaj>
    <derivirana_varijabla naziv="DomainObject.Predmet.ProtuStrankaListNazivFormated_1">
      <item>VAGIR PRODUKT, društvo s ograničenom odgovornošću za proizvodnju, trgovinu i usluge</item>
    </derivirana_varijabla>
  </DomainObject.Predmet.ProtuStrankaListNazivFormated>
  <DomainObject.Predmet.ProtuStrankaListNazivFormatedOIB>
    <izvorni_sadrzaj>
      <item>VAGIR PRODUKT, društvo s ograničenom odgovornošću za proizvodnju, trgovinu i usluge, OIB 72131334129</item>
    </izvorni_sadrzaj>
    <derivirana_varijabla naziv="DomainObject.Predmet.ProtuStrankaListNazivFormatedOIB_1">
      <item>VAGIR PRODUKT, društvo s ograničenom odgovornošću za proizvodnju, trgovinu i usluge, OIB 72131334129</item>
    </derivirana_varijabla>
  </DomainObject.Predmet.ProtuStrankaListNazivFormatedOIB>
  <DomainObject.Predmet.OstaliListFormated>
    <izvorni_sadrzaj>
      <item>Darijo Kustura</item>
    </izvorni_sadrzaj>
    <derivirana_varijabla naziv="DomainObject.Predmet.OstaliListFormated_1">
      <item>Darijo Kustura</item>
    </derivirana_varijabla>
  </DomainObject.Predmet.OstaliListFormated>
  <DomainObject.Predmet.OstaliListFormatedOIB>
    <izvorni_sadrzaj>
      <item>Darijo Kustura</item>
    </izvorni_sadrzaj>
    <derivirana_varijabla naziv="DomainObject.Predmet.OstaliListFormatedOIB_1">
      <item>Darijo Kustura</item>
    </derivirana_varijabla>
  </DomainObject.Predmet.OstaliListFormatedOIB>
  <DomainObject.Predmet.OstaliListFormatedWithAdress>
    <izvorni_sadrzaj>
      <item>Darijo Kustura, Hrvatskih branitelja 33, 22215 Zaton</item>
    </izvorni_sadrzaj>
    <derivirana_varijabla naziv="DomainObject.Predmet.OstaliListFormatedWithAdress_1">
      <item>Darijo Kustura, Hrvatskih branitelja 33, 22215 Zaton</item>
    </derivirana_varijabla>
  </DomainObject.Predmet.OstaliListFormatedWithAdress>
  <DomainObject.Predmet.OstaliListFormatedWithAdressOIB>
    <izvorni_sadrzaj>
      <item>Darijo Kustura, Hrvatskih branitelja 33, 22215 Zaton</item>
    </izvorni_sadrzaj>
    <derivirana_varijabla naziv="DomainObject.Predmet.OstaliListFormatedWithAdressOIB_1">
      <item>Darijo Kustura, Hrvatskih branitelja 33, 22215 Zaton</item>
    </derivirana_varijabla>
  </DomainObject.Predmet.OstaliListFormatedWithAdressOIB>
  <DomainObject.Predmet.OstaliListNazivFormated>
    <izvorni_sadrzaj>
      <item>Darijo Kustura</item>
    </izvorni_sadrzaj>
    <derivirana_varijabla naziv="DomainObject.Predmet.OstaliListNazivFormated_1">
      <item>Darijo Kustura</item>
    </derivirana_varijabla>
  </DomainObject.Predmet.OstaliListNazivFormated>
  <DomainObject.Predmet.OstaliListNazivFormatedOIB>
    <izvorni_sadrzaj>
      <item>Darijo Kustura</item>
    </izvorni_sadrzaj>
    <derivirana_varijabla naziv="DomainObject.Predmet.OstaliListNazivFormatedOIB_1">
      <item>Darijo Kustura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VAGIR PRODUKT, društvo s ograničenom odgovornošću za proizvodnju, trgovinu i usluge</izvorni_sadrzaj>
    <derivirana_varijabla naziv="DomainObject.Predmet.ProtustrankaIDrugi_1">VAGIR PRODUKT, društvo s ograničenom odgovornošću za proizvodnju,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VAGIR PRODUKT, društvo s ograničenom odgovornošću za proizvodnju, trgovinu i usluge, OIB 72131334129, Hrvatskih branitelja 33, 22215 Zaton</izvorni_sadrzaj>
    <derivirana_varijabla naziv="DomainObject.Predmet.ProtustrankaIDrugiAdressOIB_1">VAGIR PRODUKT, društvo s ograničenom odgovornošću za proizvodnju, trgovinu i usluge, OIB 72131334129, Hrvatskih branitelja 33, 22215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VAGIR PRODUKT, društvo s ograničenom odgovornošću za proizvodnju, trgovinu i usluge</item>
      <item>Darijo Kustura</item>
    </izvorni_sadrzaj>
    <derivirana_varijabla naziv="DomainObject.Predmet.SudioniciListNaziv_1">
      <item>FINA - RC Split</item>
      <item>VAGIR PRODUKT, društvo s ograničenom odgovornošću za proizvodnju, trgovinu i usluge</item>
      <item>Darijo Kustura</item>
    </derivirana_varijabla>
  </DomainObject.Predmet.SudioniciListNaziv>
  <DomainObject.Predmet.SudioniciListAdressOIB>
    <izvorni_sadrzaj>
      <item>FINA - RC Split, OIB 85821130368, Mažuranićevo šetalište 24 b,21000 Split</item>
      <item>VAGIR PRODUKT, društvo s ograničenom odgovornošću za proizvodnju, trgovinu i usluge, OIB 72131334129, Hrvatskih branitelja 33,22215 Zaton</item>
      <item>Darijo Kustura, Hrvatskih branitelja 33,22215 Zaton</item>
    </izvorni_sadrzaj>
    <derivirana_varijabla naziv="DomainObject.Predmet.SudioniciListAdressOIB_1">
      <item>FINA - RC Split, OIB 85821130368, Mažuranićevo šetalište 24 b,21000 Split</item>
      <item>VAGIR PRODUKT, društvo s ograničenom odgovornošću za proizvodnju, trgovinu i usluge, OIB 72131334129, Hrvatskih branitelja 33,22215 Zaton</item>
      <item>Darijo Kustura, Hrvatskih branitelja 33,22215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72131334129</item>
      <item>, OIB null</item>
    </izvorni_sadrzaj>
    <derivirana_varijabla naziv="DomainObject.Predmet.SudioniciListNazivOIB_1">
      <item>, OIB 85821130368</item>
      <item>, OIB 72131334129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1871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2017-02-22T12:57:00Z</dcterms:created>
  <dc:creator>Terezija Goreta</dc:creator>
  <cp:lastModifiedBy>Marina Gulin</cp:lastModifiedBy>
  <cp:lastPrinted>2017-02-23T09:35:00Z</cp:lastPrinted>
  <dcterms:modified xmlns:xsi="http://www.w3.org/2001/XMLSchema-instance" xsi:type="dcterms:W3CDTF">2017-02-23T09:38:00Z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