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2484" w14:paraId="9d5248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A1ED0">
        <w:t>2029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1A1ED0">
        <w:t>UDRUGA "VIRTUALNI SVIJET" Zagreb, Kozjačka 13, REGISTARSKI BROJ: 00001707, OIB: 82555831771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A1ED0">
        <w:t>je 17.214,66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4170D"/>
    <w:rsid w:val="00263D6D"/>
    <w:rsid w:val="00264D19"/>
    <w:rsid w:val="00297E94"/>
    <w:rsid w:val="002B52BB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814EF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D2127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21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1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1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1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1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21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1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1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1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1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St-2029/2015</izvorni_sadrzaj>
    <derivirana_varijabla naziv="DomainObject.Predmet.OznakaBroj_1">St-2029/2015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VIRTUALNI SVIJET zastupanog po punomoćniku Marko Armanda</izvorni_sadrzaj>
    <derivirana_varijabla naziv="DomainObject.Predmet.ProtustrankaFormated_1">  Udruga VIRTUALNI SVIJET zastupanog po punomoćniku Marko Armanda</derivirana_varijabla>
  </DomainObject.Predmet.ProtustrankaFormated>
  <DomainObject.Predmet.ProtustrankaFormatedOIB>
    <izvorni_sadrzaj>  Udruga VIRTUALNI SVIJET, OIB 82555831771 zastupanog po punomoćniku Marko Armanda</izvorni_sadrzaj>
    <derivirana_varijabla naziv="DomainObject.Predmet.ProtustrankaFormatedOIB_1">  Udruga VIRTUALNI SVIJET, OIB 82555831771 zastupanog po punomoćniku Marko Armanda</derivirana_varijabla>
  </DomainObject.Predmet.ProtustrankaFormatedOIB>
  <DomainObject.Predmet.ProtustrankaFormatedWithAdress>
    <izvorni_sadrzaj> Udruga VIRTUALNI SVIJET, Kozjačka 13, 10000 Zagreb zastupanog po punomoćniku Marko Armanda</izvorni_sadrzaj>
    <derivirana_varijabla naziv="DomainObject.Predmet.ProtustrankaFormatedWithAdress_1"> Udruga VIRTUALNI SVIJET, Kozjačka 13, 10000 Zagreb zastupanog po punomoćniku Marko Armanda</derivirana_varijabla>
  </DomainObject.Predmet.ProtustrankaFormatedWithAdress>
  <DomainObject.Predmet.ProtustrankaFormatedWithAdressOIB>
    <izvorni_sadrzaj> Udruga VIRTUALNI SVIJET, OIB 82555831771, Kozjačka 13, 10000 Zagreb zastupanog po punomoćniku Marko Armanda</izvorni_sadrzaj>
    <derivirana_varijabla naziv="DomainObject.Predmet.ProtustrankaFormatedWithAdressOIB_1"> Udruga VIRTUALNI SVIJET, OIB 82555831771, Kozjačka 13, 10000 Zagreb zastupanog po punomoćniku Marko Armanda</derivirana_varijabla>
  </DomainObject.Predmet.ProtustrankaFormatedWithAdressOIB>
  <DomainObject.Predmet.ProtustrankaWithAdress>
    <izvorni_sadrzaj>Udruga VIRTUALNI SVIJET Kozjačka 13, 10000 Zagreb</izvorni_sadrzaj>
    <derivirana_varijabla naziv="DomainObject.Predmet.ProtustrankaWithAdress_1">Udruga VIRTUALNI SVIJET Kozjačka 13, 10000 Zagreb</derivirana_varijabla>
  </DomainObject.Predmet.ProtustrankaWithAdress>
  <DomainObject.Predmet.ProtustrankaWithAdressOIB>
    <izvorni_sadrzaj>Udruga VIRTUALNI SVIJET, OIB 82555831771, Kozjačka 13, 10000 Zagreb</izvorni_sadrzaj>
    <derivirana_varijabla naziv="DomainObject.Predmet.ProtustrankaWithAdressOIB_1">Udruga VIRTUALNI SVIJET, OIB 82555831771, Kozjačka 13, 10000 Zagreb</derivirana_varijabla>
  </DomainObject.Predmet.ProtustrankaWithAdressOIB>
  <DomainObject.Predmet.ProtustrankaNazivFormated>
    <izvorni_sadrzaj>Udruga VIRTUALNI SVIJET</izvorni_sadrzaj>
    <derivirana_varijabla naziv="DomainObject.Predmet.ProtustrankaNazivFormated_1">Udruga VIRTUALNI SVIJET</derivirana_varijabla>
  </DomainObject.Predmet.ProtustrankaNazivFormated>
  <DomainObject.Predmet.ProtustrankaNazivFormatedOIB>
    <izvorni_sadrzaj>Udruga VIRTUALNI SVIJET, OIB 82555831771</izvorni_sadrzaj>
    <derivirana_varijabla naziv="DomainObject.Predmet.ProtustrankaNazivFormatedOIB_1">Udruga VIRTUALNI SVIJET, OIB 82555831771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VIRTUALNI SVIJET zastupanog po punomoćniku Marko Armanda</item>
    </izvorni_sadrzaj>
    <derivirana_varijabla naziv="DomainObject.Predmet.ProtuStrankaListFormated_1">
      <item>Udruga VIRTUALNI SVIJET zastupanog po punomoćniku Marko Armanda</item>
    </derivirana_varijabla>
  </DomainObject.Predmet.ProtuStrankaListFormated>
  <DomainObject.Predmet.ProtuStrankaListFormatedOIB>
    <izvorni_sadrzaj>
      <item>Udruga VIRTUALNI SVIJET, OIB 82555831771 zastupanog po punomoćniku Marko Armanda</item>
    </izvorni_sadrzaj>
    <derivirana_varijabla naziv="DomainObject.Predmet.ProtuStrankaListFormatedOIB_1">
      <item>Udruga VIRTUALNI SVIJET, OIB 82555831771 zastupanog po punomoćniku Marko Armanda</item>
    </derivirana_varijabla>
  </DomainObject.Predmet.ProtuStrankaListFormatedOIB>
  <DomainObject.Predmet.ProtuStrankaListFormatedWithAdress>
    <izvorni_sadrzaj>
      <item>Udruga VIRTUALNI SVIJET, Kozjačka 13, 10000 Zagreb zastupanog po punomoćniku Marko Armanda</item>
    </izvorni_sadrzaj>
    <derivirana_varijabla naziv="DomainObject.Predmet.ProtuStrankaListFormatedWithAdress_1">
      <item>Udruga VIRTUALNI SVIJET, Kozjačka 13, 10000 Zagreb zastupanog po punomoćniku Marko Armanda</item>
    </derivirana_varijabla>
  </DomainObject.Predmet.ProtuStrankaListFormatedWithAdress>
  <DomainObject.Predmet.ProtuStrankaListFormatedWithAdressOIB>
    <izvorni_sadrzaj>
      <item>Udruga VIRTUALNI SVIJET, OIB 82555831771, Kozjačka 13, 10000 Zagreb zastupanog po punomoćniku Marko Armanda</item>
    </izvorni_sadrzaj>
    <derivirana_varijabla naziv="DomainObject.Predmet.ProtuStrankaListFormatedWithAdressOIB_1">
      <item>Udruga VIRTUALNI SVIJET, OIB 82555831771, Kozjačka 13, 10000 Zagreb zastupanog po punomoćniku Marko Armanda</item>
    </derivirana_varijabla>
  </DomainObject.Predmet.ProtuStrankaListFormatedWithAdressOIB>
  <DomainObject.Predmet.ProtuStrankaListNazivFormated>
    <izvorni_sadrzaj>
      <item>Udruga VIRTUALNI SVIJET</item>
    </izvorni_sadrzaj>
    <derivirana_varijabla naziv="DomainObject.Predmet.ProtuStrankaListNazivFormated_1">
      <item>Udruga VIRTUALNI SVIJET</item>
    </derivirana_varijabla>
  </DomainObject.Predmet.ProtuStrankaListNazivFormated>
  <DomainObject.Predmet.ProtuStrankaListNazivFormatedOIB>
    <izvorni_sadrzaj>
      <item>Udruga VIRTUALNI SVIJET, OIB 82555831771</item>
    </izvorni_sadrzaj>
    <derivirana_varijabla naziv="DomainObject.Predmet.ProtuStrankaListNazivFormatedOIB_1">
      <item>Udruga VIRTUALNI SVIJET, OIB 82555831771</item>
    </derivirana_varijabla>
  </DomainObject.Predmet.ProtuStrankaListNazivFormatedOIB>
  <DomainObject.Predmet.OstaliListFormated>
    <izvorni_sadrzaj>
      <item>Marko Armanda punomoćnik sudionika u postupku Udruga VIRTUALNI SVIJET</item>
    </izvorni_sadrzaj>
    <derivirana_varijabla naziv="DomainObject.Predmet.OstaliListFormated_1">
      <item>Marko Armanda punomoćnik sudionika u postupku Udruga VIRTUALNI SVIJET</item>
    </derivirana_varijabla>
  </DomainObject.Predmet.OstaliListFormated>
  <DomainObject.Predmet.OstaliListFormatedOIB>
    <izvorni_sadrzaj>
      <item>Marko Armanda, OIB 82555831771 punomoćnik sudionika u postupku Udruga VIRTUALNI SVIJET</item>
    </izvorni_sadrzaj>
    <derivirana_varijabla naziv="DomainObject.Predmet.OstaliListFormatedOIB_1">
      <item>Marko Armanda, OIB 82555831771 punomoćnik sudionika u postupku Udruga VIRTUALNI SVIJET</item>
    </derivirana_varijabla>
  </DomainObject.Predmet.OstaliListFormatedOIB>
  <DomainObject.Predmet.OstaliListFormatedWithAdress>
    <izvorni_sadrzaj>
      <item>Marko Armanda, Kozjačka 13, 10000 Zagreb punomoćnik sudionika u postupku Udruga VIRTUALNI SVIJET</item>
    </izvorni_sadrzaj>
    <derivirana_varijabla naziv="DomainObject.Predmet.OstaliListFormatedWithAdress_1">
      <item>Marko Armanda, Kozjačka 13, 10000 Zagreb punomoćnik sudionika u postupku Udruga VIRTUALNI SVIJET</item>
    </derivirana_varijabla>
  </DomainObject.Predmet.OstaliListFormatedWithAdress>
  <DomainObject.Predmet.OstaliListFormatedWithAdressOIB>
    <izvorni_sadrzaj>
      <item>Marko Armanda, OIB 82555831771, Kozjačka 13, 10000 Zagreb punomoćnik sudionika u postupku Udruga VIRTUALNI SVIJET</item>
    </izvorni_sadrzaj>
    <derivirana_varijabla naziv="DomainObject.Predmet.OstaliListFormatedWithAdressOIB_1">
      <item>Marko Armanda, OIB 82555831771, Kozjačka 13, 10000 Zagreb punomoćnik sudionika u postupku Udruga VIRTUALNI SVIJET</item>
    </derivirana_varijabla>
  </DomainObject.Predmet.OstaliListFormatedWithAdressOIB>
  <DomainObject.Predmet.OstaliListNazivFormated>
    <izvorni_sadrzaj>
      <item>Marko Armanda</item>
    </izvorni_sadrzaj>
    <derivirana_varijabla naziv="DomainObject.Predmet.OstaliListNazivFormated_1">
      <item>Marko Armanda</item>
    </derivirana_varijabla>
  </DomainObject.Predmet.OstaliListNazivFormated>
  <DomainObject.Predmet.OstaliListNazivFormatedOIB>
    <izvorni_sadrzaj>
      <item>Marko Armanda, OIB 82555831771</item>
    </izvorni_sadrzaj>
    <derivirana_varijabla naziv="DomainObject.Predmet.OstaliListNazivFormatedOIB_1">
      <item>Marko Armanda, OIB 82555831771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VIRTUALNI SVIJET</izvorni_sadrzaj>
    <derivirana_varijabla naziv="DomainObject.Predmet.ProtustrankaIDrugi_1">Udruga VIRTUALNI SVIJET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VIRTUALNI SVIJET, OIB 82555831771, Kozjačka 13, 10000 Zagreb</izvorni_sadrzaj>
    <derivirana_varijabla naziv="DomainObject.Predmet.ProtustrankaIDrugiAdressOIB_1">Udruga VIRTUALNI SVIJET, OIB 82555831771, Kozjačka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VIRTUALNI SVIJET</item>
      <item>Marko Armanda</item>
    </izvorni_sadrzaj>
    <derivirana_varijabla naziv="DomainObject.Predmet.SudioniciListNaziv_1">
      <item>FINA Regionalni centar Zagreb</item>
      <item>Udruga VIRTUALNI SVIJET</item>
      <item>Marko Armanda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VIRTUALNI SVIJET, OIB 82555831771, Kozjačka 13,10000 Zagreb</item>
      <item>Marko Armanda, OIB 82555831771, Kozjačka 13,10000 Zagreb</item>
    </izvorni_sadrzaj>
    <derivirana_varijabla naziv="DomainObject.Predmet.SudioniciListAdressOIB_1">
      <item>FINA Regionalni centar Zagreb, OIB 85821130368, Trg svibanjskih žrtava 1995. 1,10000 Zagreb</item>
      <item>Udruga VIRTUALNI SVIJET, OIB 82555831771, Kozjačka 13,10000 Zagreb</item>
      <item>Marko Armanda, OIB 82555831771, Kozjačka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82555831771</item>
      <item>, OIB 82555831771</item>
    </izvorni_sadrzaj>
    <derivirana_varijabla naziv="DomainObject.Predmet.SudioniciListNazivOIB_1">
      <item>, OIB 85821130368</item>
      <item>, OIB 82555831771</item>
      <item>, OIB 82555831771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1353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2016-01-12T07:47:00Z</dcterms:created>
  <dc:creator>ilukac</dc:creator>
  <cp:lastModifiedBy>Višnja Svečak</cp:lastModifiedBy>
  <cp:lastPrinted>2016-01-12T07:46:00Z</cp:lastPrinted>
  <dcterms:modified xmlns:xsi="http://www.w3.org/2001/XMLSchema-instance" xsi:type="dcterms:W3CDTF">2016-01-12T07:47:00Z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