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685e" w14:paraId="685685e" w:rsidRDefault="004B1A2C" w:rsidP="004B1A2C" w:rsidR="004B1A2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3 St-</w:t>
      </w:r>
      <w:r w:rsidR="00673A8E">
        <w:rPr>
          <w:rFonts w:hAnsi="Times New Roman" w:ascii="Times New Roman"/>
          <w:szCs w:val="24"/>
        </w:rPr>
        <w:t>3911</w:t>
      </w:r>
      <w:r>
        <w:rPr>
          <w:rFonts w:hAnsi="Times New Roman" w:ascii="Times New Roman"/>
          <w:szCs w:val="24"/>
        </w:rPr>
        <w:t>/15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STALNA SLUŽBA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Karlovac, Ljudevita Šestića 4 </w:t>
      </w:r>
    </w:p>
    <w:p w:rsidRDefault="00AF3372" w:rsidP="004B1A2C" w:rsidR="00AF3372">
      <w:pPr>
        <w:jc w:val="both"/>
        <w:rPr>
          <w:rFonts w:hAnsi="Times New Roman" w:ascii="Times New Roman"/>
          <w:szCs w:val="24"/>
        </w:rPr>
      </w:pP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F535E9" w:rsidP="00C349CE" w:rsidR="00F535E9" w:rsidRPr="00840E3D">
      <w:pPr>
        <w:tabs>
          <w:tab w:pos="436" w:val="left"/>
        </w:tabs>
        <w:rPr>
          <w:rFonts w:hAnsi="Times New Roman" w:ascii="Times New Roman"/>
          <w:szCs w:val="24"/>
        </w:rPr>
      </w:pPr>
    </w:p>
    <w:p w:rsidRDefault="004B1A2C" w:rsidP="004B1A2C" w:rsidR="00F535E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Pr="002521D2">
        <w:rPr>
          <w:rFonts w:hAnsi="Times New Roman" w:ascii="Times New Roman"/>
          <w:szCs w:val="24"/>
        </w:rPr>
        <w:t>Trgovački sud u Zagrebu</w:t>
      </w:r>
      <w:r w:rsidR="00F535E9">
        <w:rPr>
          <w:rFonts w:hAnsi="Times New Roman" w:ascii="Times New Roman"/>
          <w:szCs w:val="24"/>
        </w:rPr>
        <w:t xml:space="preserve"> Stalna Služba </w:t>
      </w:r>
      <w:r w:rsidRPr="002521D2">
        <w:rPr>
          <w:rFonts w:hAnsi="Times New Roman" w:ascii="Times New Roman"/>
          <w:szCs w:val="24"/>
        </w:rPr>
        <w:t xml:space="preserve"> po sucu</w:t>
      </w:r>
      <w:r w:rsidR="00F535E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Vesni Fundurulić Perišin</w:t>
      </w:r>
      <w:r w:rsidR="00F535E9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F910F1" w:rsidRPr="00F910F1">
        <w:rPr>
          <w:rFonts w:hAnsi="Times New Roman" w:ascii="Times New Roman"/>
          <w:szCs w:val="24"/>
        </w:rPr>
        <w:t>TEHNOUNION d.o.o.</w:t>
      </w:r>
      <w:r w:rsidR="00F910F1">
        <w:rPr>
          <w:rFonts w:hAnsi="Times New Roman" w:ascii="Times New Roman"/>
          <w:szCs w:val="24"/>
        </w:rPr>
        <w:t>,</w:t>
      </w:r>
      <w:r w:rsidR="00F910F1" w:rsidRPr="00F910F1">
        <w:rPr>
          <w:rFonts w:hAnsi="Times New Roman" w:ascii="Times New Roman"/>
          <w:szCs w:val="24"/>
        </w:rPr>
        <w:t xml:space="preserve"> Zagreb, Skočići 3/a, OIB: 95099018609</w:t>
      </w:r>
      <w:r w:rsidR="00F535E9">
        <w:rPr>
          <w:rFonts w:hAnsi="Times New Roman" w:ascii="Times New Roman"/>
          <w:szCs w:val="24"/>
        </w:rPr>
        <w:t xml:space="preserve">, </w:t>
      </w:r>
      <w:r w:rsidR="0069161E">
        <w:rPr>
          <w:rFonts w:hAnsi="Times New Roman" w:ascii="Times New Roman"/>
          <w:szCs w:val="24"/>
        </w:rPr>
        <w:t>10. ožujka</w:t>
      </w:r>
      <w:r w:rsidR="00F535E9">
        <w:rPr>
          <w:rFonts w:hAnsi="Times New Roman" w:ascii="Times New Roman"/>
          <w:szCs w:val="24"/>
        </w:rPr>
        <w:t xml:space="preserve"> 2016.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</w:p>
    <w:p w:rsidRDefault="00F535E9" w:rsidP="00F910F1" w:rsidR="00F535E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F910F1" w:rsidRPr="00F910F1">
        <w:rPr>
          <w:rFonts w:hAnsi="Times New Roman" w:ascii="Times New Roman"/>
          <w:szCs w:val="24"/>
        </w:rPr>
        <w:t>TEHNOUNION d.o.o.</w:t>
      </w:r>
      <w:r w:rsidR="00F910F1">
        <w:rPr>
          <w:rFonts w:hAnsi="Times New Roman" w:ascii="Times New Roman"/>
          <w:szCs w:val="24"/>
        </w:rPr>
        <w:t xml:space="preserve">, </w:t>
      </w:r>
      <w:r w:rsidR="00F910F1" w:rsidRPr="00F910F1">
        <w:rPr>
          <w:rFonts w:hAnsi="Times New Roman" w:ascii="Times New Roman"/>
          <w:szCs w:val="24"/>
        </w:rPr>
        <w:t>Zagreb, Skočići 3/a, OIB: 95099018609</w:t>
      </w:r>
      <w:r>
        <w:rPr>
          <w:rFonts w:hAnsi="Times New Roman" w:ascii="Times New Roman"/>
          <w:szCs w:val="24"/>
        </w:rPr>
        <w:t>.</w:t>
      </w:r>
    </w:p>
    <w:p w:rsidRDefault="00461F40" w:rsidP="00461F40" w:rsidR="00461F4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>
        <w:rPr>
          <w:rFonts w:hAnsi="Times New Roman" w:ascii="Times New Roman"/>
          <w:szCs w:val="24"/>
        </w:rPr>
        <w:t>z</w:t>
      </w:r>
      <w:r>
        <w:rPr>
          <w:rFonts w:hAnsi="Times New Roman" w:ascii="Times New Roman"/>
          <w:szCs w:val="24"/>
        </w:rPr>
        <w:t>akona.</w:t>
      </w:r>
    </w:p>
    <w:p w:rsidRDefault="00461F40" w:rsidP="004B1A2C" w:rsidR="00461F4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21052A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61F40" w:rsidP="004B1A2C" w:rsidR="00461F4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Financijska agencija podnijela je, na temelju odredbe čl. 429. st. 1. i 44</w:t>
      </w:r>
      <w:r w:rsidR="00E4216F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 </w:t>
      </w:r>
      <w:r w:rsidRPr="00461F40">
        <w:rPr>
          <w:rFonts w:hAnsi="Times New Roman" w:ascii="Times New Roman"/>
        </w:rPr>
        <w:t>Stečajnog</w:t>
      </w:r>
      <w:r>
        <w:rPr>
          <w:rFonts w:hAnsi="Times New Roman" w:ascii="Times New Roman"/>
        </w:rPr>
        <w:t xml:space="preserve"> zakona</w:t>
      </w:r>
      <w:r w:rsidR="00E4216F">
        <w:rPr>
          <w:rFonts w:hAnsi="Times New Roman" w:ascii="Times New Roman"/>
        </w:rPr>
        <w:t xml:space="preserve"> ("Narodne novine" broj 71/15, dalje SZ), zahtjev za provedbu skraćenog stečajnog postupka nad dužnikom</w:t>
      </w:r>
      <w:r w:rsidR="00E4216F" w:rsidRPr="00E4216F">
        <w:rPr>
          <w:rFonts w:hAnsi="Times New Roman" w:ascii="Times New Roman"/>
          <w:szCs w:val="24"/>
        </w:rPr>
        <w:t xml:space="preserve"> </w:t>
      </w:r>
      <w:r w:rsidR="00F910F1" w:rsidRPr="00F910F1">
        <w:rPr>
          <w:rFonts w:hAnsi="Times New Roman" w:ascii="Times New Roman"/>
          <w:szCs w:val="24"/>
        </w:rPr>
        <w:t>TEHNOUNION d.o.o.</w:t>
      </w:r>
      <w:r w:rsidR="00F910F1">
        <w:rPr>
          <w:rFonts w:hAnsi="Times New Roman" w:ascii="Times New Roman"/>
          <w:szCs w:val="24"/>
        </w:rPr>
        <w:t>,</w:t>
      </w:r>
      <w:r w:rsidR="00F910F1" w:rsidRPr="00F910F1">
        <w:rPr>
          <w:rFonts w:hAnsi="Times New Roman" w:ascii="Times New Roman"/>
          <w:szCs w:val="24"/>
        </w:rPr>
        <w:t xml:space="preserve"> Zagreb, Skočići 3/a, OIB: 95099018609</w:t>
      </w:r>
      <w:r w:rsidR="00511AF4">
        <w:rPr>
          <w:rFonts w:hAnsi="Times New Roman" w:ascii="Times New Roman"/>
          <w:szCs w:val="24"/>
        </w:rPr>
        <w:t xml:space="preserve">. </w:t>
      </w:r>
    </w:p>
    <w:p w:rsidRDefault="00511AF4" w:rsidP="0083336E" w:rsidR="00511AF4">
      <w:pPr>
        <w:jc w:val="both"/>
        <w:rPr>
          <w:rFonts w:hAnsi="Times New Roman" w:ascii="Times New Roman"/>
        </w:rPr>
      </w:pPr>
    </w:p>
    <w:p w:rsidRDefault="0083336E" w:rsidP="004B1A2C" w:rsidR="00511AF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="00511AF4">
        <w:rPr>
          <w:rFonts w:hAnsi="Times New Roman" w:ascii="Times New Roman"/>
        </w:rPr>
        <w:t>dredbom čl. 433. SZ-a propisano je da, ako nisu ispunjene pre</w:t>
      </w:r>
      <w:r w:rsidR="00EE0DC9">
        <w:rPr>
          <w:rFonts w:hAnsi="Times New Roman" w:ascii="Times New Roman"/>
        </w:rPr>
        <w:t>t</w:t>
      </w:r>
      <w:r w:rsidR="00511AF4">
        <w:rPr>
          <w:rFonts w:hAnsi="Times New Roman" w:ascii="Times New Roman"/>
        </w:rPr>
        <w:t>postavke za istodobno otvaranje i zaključenje skraćenog stečajnog postupka u smislu odredbe čl. 431.  ovog zakona</w:t>
      </w:r>
      <w:r w:rsidR="00A01449">
        <w:rPr>
          <w:rFonts w:hAnsi="Times New Roman" w:ascii="Times New Roman"/>
        </w:rPr>
        <w:t>,</w:t>
      </w:r>
      <w:r w:rsidR="00511AF4">
        <w:rPr>
          <w:rFonts w:hAnsi="Times New Roman" w:ascii="Times New Roman"/>
        </w:rPr>
        <w:t xml:space="preserve"> sud će obustaviti skraćeni stečajni postupak i odgovarajućom primjenom općih odredbi stečajnog postupka donijeti rješenje o pokretanju prethodnog postupka</w:t>
      </w:r>
      <w:r w:rsidR="00A01449">
        <w:rPr>
          <w:rFonts w:hAnsi="Times New Roman" w:ascii="Times New Roman"/>
        </w:rPr>
        <w:t>,</w:t>
      </w:r>
      <w:r w:rsidR="00511AF4">
        <w:rPr>
          <w:rFonts w:hAnsi="Times New Roman" w:ascii="Times New Roman"/>
        </w:rPr>
        <w:t xml:space="preserve"> odnosno otvaranju stečajnog postupka</w:t>
      </w:r>
      <w:r w:rsidR="00A01449">
        <w:rPr>
          <w:rFonts w:hAnsi="Times New Roman" w:ascii="Times New Roman"/>
        </w:rPr>
        <w:t>.</w:t>
      </w: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</w:p>
    <w:p w:rsidRDefault="00BB0585" w:rsidP="004B1A2C" w:rsidR="0083336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Vjerovnik Štedbanka d.d., Zagreb, </w:t>
      </w:r>
      <w:r w:rsidR="0083336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je 26. studenog</w:t>
      </w:r>
      <w:r w:rsidR="00C559E3">
        <w:rPr>
          <w:rFonts w:hAnsi="Times New Roman" w:ascii="Times New Roman"/>
        </w:rPr>
        <w:t xml:space="preserve"> 201</w:t>
      </w:r>
      <w:r w:rsidR="0083336E">
        <w:rPr>
          <w:rFonts w:hAnsi="Times New Roman" w:ascii="Times New Roman"/>
        </w:rPr>
        <w:t>5</w:t>
      </w:r>
      <w:r w:rsidR="00C559E3">
        <w:rPr>
          <w:rFonts w:hAnsi="Times New Roman" w:ascii="Times New Roman"/>
        </w:rPr>
        <w:t>.</w:t>
      </w:r>
      <w:r w:rsidR="0083336E">
        <w:rPr>
          <w:rFonts w:hAnsi="Times New Roman" w:ascii="Times New Roman"/>
        </w:rPr>
        <w:t xml:space="preserve"> dostavila ovom sudu podnesak kojim obavještava da nisu ispunjeni uvjeti za vođenje skraćenog stečajnog postupka, budu</w:t>
      </w:r>
      <w:r>
        <w:rPr>
          <w:rFonts w:hAnsi="Times New Roman" w:ascii="Times New Roman"/>
        </w:rPr>
        <w:t>ći je dužnik vlasnik nekretnina i to suvlasničkog dijela vinograda upisanog u zk odjelu Općinskog suda u Supetru.</w:t>
      </w:r>
    </w:p>
    <w:p w:rsidRDefault="00C559E3" w:rsidP="0083336E" w:rsidR="00C559E3">
      <w:pPr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dostavljene dokumentacije, dakle proizlazi da dužnik ima imov</w:t>
      </w:r>
      <w:r w:rsidR="004F6883">
        <w:rPr>
          <w:rFonts w:hAnsi="Times New Roman" w:ascii="Times New Roman"/>
        </w:rPr>
        <w:t>i</w:t>
      </w:r>
      <w:r>
        <w:rPr>
          <w:rFonts w:hAnsi="Times New Roman" w:ascii="Times New Roman"/>
        </w:rPr>
        <w:t>nu dosta</w:t>
      </w:r>
      <w:r w:rsidR="004F6883">
        <w:rPr>
          <w:rFonts w:hAnsi="Times New Roman" w:ascii="Times New Roman"/>
        </w:rPr>
        <w:t>t</w:t>
      </w:r>
      <w:r>
        <w:rPr>
          <w:rFonts w:hAnsi="Times New Roman" w:ascii="Times New Roman"/>
        </w:rPr>
        <w:t>nu za namirenje predvidi</w:t>
      </w:r>
      <w:r w:rsidR="00CD07F7">
        <w:rPr>
          <w:rFonts w:hAnsi="Times New Roman" w:ascii="Times New Roman"/>
        </w:rPr>
        <w:t>vih troškova stečajnog postupka.</w:t>
      </w:r>
    </w:p>
    <w:p w:rsidRDefault="00C559E3" w:rsidP="00ED46D8" w:rsidR="00C559E3">
      <w:pPr>
        <w:jc w:val="both"/>
        <w:rPr>
          <w:rFonts w:hAnsi="Times New Roman" w:ascii="Times New Roman"/>
        </w:rPr>
      </w:pPr>
    </w:p>
    <w:p w:rsidRDefault="00CD07F7" w:rsidP="00ED46D8" w:rsidR="00CD07F7">
      <w:pPr>
        <w:jc w:val="both"/>
        <w:rPr>
          <w:rFonts w:hAnsi="Times New Roman" w:ascii="Times New Roman"/>
        </w:rPr>
      </w:pPr>
    </w:p>
    <w:p w:rsidRDefault="00CD07F7" w:rsidP="00ED46D8" w:rsidR="00CD07F7">
      <w:pPr>
        <w:jc w:val="both"/>
        <w:rPr>
          <w:rFonts w:hAnsi="Times New Roman" w:ascii="Times New Roman"/>
        </w:rPr>
      </w:pPr>
    </w:p>
    <w:p w:rsidRDefault="00CD07F7" w:rsidP="00ED46D8" w:rsidR="00CD07F7">
      <w:pPr>
        <w:jc w:val="both"/>
        <w:rPr>
          <w:rFonts w:hAnsi="Times New Roman" w:ascii="Times New Roman"/>
        </w:rPr>
      </w:pPr>
    </w:p>
    <w:p w:rsidRDefault="00CD07F7" w:rsidP="00ED46D8" w:rsidR="00CD07F7">
      <w:pPr>
        <w:jc w:val="both"/>
        <w:rPr>
          <w:rFonts w:hAnsi="Times New Roman" w:ascii="Times New Roman"/>
        </w:rPr>
      </w:pPr>
    </w:p>
    <w:p w:rsidRDefault="00CD07F7" w:rsidP="00ED46D8" w:rsidR="00CD07F7">
      <w:pPr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odredbe čl. 433. SZ-a r</w:t>
      </w:r>
      <w:r w:rsidR="008066F0">
        <w:rPr>
          <w:rFonts w:hAnsi="Times New Roman" w:ascii="Times New Roman"/>
        </w:rPr>
        <w:t>i</w:t>
      </w:r>
      <w:r>
        <w:rPr>
          <w:rFonts w:hAnsi="Times New Roman" w:ascii="Times New Roman"/>
        </w:rPr>
        <w:t>ješeno je kao u izreci.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69161E">
        <w:rPr>
          <w:rFonts w:hAnsi="Times New Roman" w:ascii="Times New Roman"/>
        </w:rPr>
        <w:t>10. ožujka</w:t>
      </w:r>
      <w:r>
        <w:rPr>
          <w:rFonts w:hAnsi="Times New Roman" w:ascii="Times New Roman"/>
        </w:rPr>
        <w:t xml:space="preserve"> 201</w:t>
      </w:r>
      <w:r w:rsidR="004F6883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</w:p>
    <w:p w:rsidRDefault="004B1A2C" w:rsidP="004B1A2C" w:rsidR="004B1A2C">
      <w:pPr>
        <w:jc w:val="center"/>
        <w:rPr>
          <w:rFonts w:hAnsi="Times New Roman" w:ascii="Times New Roman"/>
        </w:rPr>
      </w:pPr>
    </w:p>
    <w:p w:rsidRDefault="004B1A2C" w:rsidP="007C4FE8" w:rsidR="004B1A2C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6A1868" w:rsidP="007C4FE8" w:rsidR="004B1A2C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7C4FE8">
        <w:rPr>
          <w:rFonts w:hAnsi="Times New Roman" w:ascii="Times New Roman"/>
          <w:szCs w:val="24"/>
          <w:lang w:val="pl-PL"/>
        </w:rPr>
        <w:t xml:space="preserve"> </w:t>
      </w:r>
      <w:r w:rsidR="004B1A2C" w:rsidRPr="004B1A2C">
        <w:rPr>
          <w:rFonts w:hAnsi="Times New Roman" w:ascii="Times New Roman"/>
          <w:szCs w:val="24"/>
          <w:lang w:val="pl-PL"/>
        </w:rPr>
        <w:t>Vesna Fundurulić Perišin</w:t>
      </w:r>
    </w:p>
    <w:p w:rsidRDefault="006A1868" w:rsidP="007C4FE8" w:rsidR="006A1868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                        </w:t>
      </w:r>
    </w:p>
    <w:p w:rsidRDefault="006C5127" w:rsidP="004B1A2C" w:rsidR="006C5127" w:rsidRPr="004B1A2C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4B1A2C">
      <w:pPr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Dna: </w:t>
      </w:r>
    </w:p>
    <w:p w:rsidRDefault="00CD00B1" w:rsidP="004B1A2C" w:rsidR="004B1A2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podnositelju zahtjeva</w:t>
      </w:r>
    </w:p>
    <w:p w:rsidRDefault="00CD00B1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2.dužniku</w:t>
      </w:r>
    </w:p>
    <w:p w:rsidRDefault="00710D0A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3.vjerovniku, </w:t>
      </w:r>
      <w:r w:rsidRPr="00710D0A">
        <w:rPr>
          <w:rFonts w:hAnsi="Times New Roman" w:ascii="Times New Roman"/>
        </w:rPr>
        <w:t>Štedbanka d.d</w:t>
      </w:r>
    </w:p>
    <w:p w:rsidRDefault="00CD00B1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4.e-Oglasna ploča</w:t>
      </w:r>
    </w:p>
    <w:p w:rsidRDefault="00CD00B1" w:rsidP="004B1A2C" w:rsidR="00CD00B1" w:rsidRP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5.spis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26B48" w:rsidR="00426B48"/>
    <w:sectPr w:rsidSect="000B1236" w:rsidR="00426B48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60E" w:rsidP="000B1236" w:rsidR="0039460E">
      <w:r>
        <w:separator/>
      </w:r>
    </w:p>
  </w:endnote>
  <w:endnote w:id="0" w:type="continuationSeparator">
    <w:p w:rsidRDefault="0039460E" w:rsidP="000B1236" w:rsidR="003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60E" w:rsidP="000B1236" w:rsidR="0039460E">
      <w:r>
        <w:separator/>
      </w:r>
    </w:p>
  </w:footnote>
  <w:footnote w:id="0" w:type="continuationSeparator">
    <w:p w:rsidRDefault="0039460E" w:rsidP="000B1236" w:rsidR="0039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3664211"/>
      <w:docPartObj>
        <w:docPartGallery w:val="Page Numbers (Top of Page)"/>
        <w:docPartUnique/>
      </w:docPartObj>
    </w:sdtPr>
    <w:sdtEndPr/>
    <w:sdtContent>
      <w:p w:rsidRDefault="005D4CD0" w:rsidP="005D4CD0" w:rsidR="000B1236">
        <w:pPr>
          <w:pStyle w:val="Zaglavlje"/>
          <w:tabs>
            <w:tab w:pos="4536" w:val="clear"/>
            <w:tab w:pos="1295" w:val="left"/>
            <w:tab w:pos="4535" w:val="center"/>
          </w:tabs>
        </w:pPr>
        <w:r>
          <w:tab/>
        </w:r>
        <w:r>
          <w:tab/>
        </w:r>
        <w:r w:rsidR="000B1236">
          <w:fldChar w:fldCharType="begin"/>
        </w:r>
        <w:r w:rsidR="000B1236">
          <w:instrText>PAGE   \* MERGEFORMAT</w:instrText>
        </w:r>
        <w:r w:rsidR="000B1236">
          <w:fldChar w:fldCharType="separate"/>
        </w:r>
        <w:r w:rsidR="00204811">
          <w:rPr>
            <w:noProof/>
          </w:rPr>
          <w:t>2</w:t>
        </w:r>
        <w:r w:rsidR="000B1236">
          <w:fldChar w:fldCharType="end"/>
        </w:r>
      </w:p>
    </w:sdtContent>
  </w:sdt>
  <w:p w:rsidRDefault="00ED46D8" w:rsidP="00ED46D8" w:rsidR="000B1236" w:rsidRPr="00ED46D8">
    <w:pPr>
      <w:pStyle w:val="Zaglavlje"/>
      <w:jc w:val="right"/>
      <w:rPr>
        <w:rFonts w:hAnsi="Times New Roman" w:ascii="Times New Roman"/>
      </w:rPr>
    </w:pPr>
    <w:r w:rsidRPr="00ED46D8">
      <w:rPr>
        <w:rFonts w:hAnsi="Times New Roman" w:ascii="Times New Roman"/>
      </w:rPr>
      <w:t>3 St-</w:t>
    </w:r>
    <w:r w:rsidR="00F910F1">
      <w:rPr>
        <w:rFonts w:hAnsi="Times New Roman" w:ascii="Times New Roman"/>
      </w:rPr>
      <w:t>3911</w:t>
    </w:r>
    <w:r w:rsidRPr="00ED46D8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B1236"/>
    <w:rsid w:val="00204811"/>
    <w:rsid w:val="0021052A"/>
    <w:rsid w:val="002B01A5"/>
    <w:rsid w:val="0039460E"/>
    <w:rsid w:val="00426B48"/>
    <w:rsid w:val="00461F40"/>
    <w:rsid w:val="004B1A2C"/>
    <w:rsid w:val="004F6883"/>
    <w:rsid w:val="00511AF4"/>
    <w:rsid w:val="005D4CD0"/>
    <w:rsid w:val="00673A8E"/>
    <w:rsid w:val="0068403F"/>
    <w:rsid w:val="0069161E"/>
    <w:rsid w:val="006A1868"/>
    <w:rsid w:val="006C5127"/>
    <w:rsid w:val="00710D0A"/>
    <w:rsid w:val="007C4FE8"/>
    <w:rsid w:val="008066F0"/>
    <w:rsid w:val="0083336E"/>
    <w:rsid w:val="00923729"/>
    <w:rsid w:val="00993092"/>
    <w:rsid w:val="00A01449"/>
    <w:rsid w:val="00A23F46"/>
    <w:rsid w:val="00AF3372"/>
    <w:rsid w:val="00B811E7"/>
    <w:rsid w:val="00BB0585"/>
    <w:rsid w:val="00C349CE"/>
    <w:rsid w:val="00C559E3"/>
    <w:rsid w:val="00CD00B1"/>
    <w:rsid w:val="00CD07F7"/>
    <w:rsid w:val="00DA2581"/>
    <w:rsid w:val="00E4216F"/>
    <w:rsid w:val="00ED46D8"/>
    <w:rsid w:val="00EE0DC9"/>
    <w:rsid w:val="00F07871"/>
    <w:rsid w:val="00F535E9"/>
    <w:rsid w:val="00F9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4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8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8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8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8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4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8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8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8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8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3911</izvorni_sadrzaj>
    <derivirana_varijabla naziv="DomainObject.Predmet.Broj_1">3911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St-3911/2015</izvorni_sadrzaj>
    <derivirana_varijabla naziv="DomainObject.Predmet.OznakaBroj_1">St-3911/2015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TEHNOUNION d.o.o. zastupanog po punomoćniku Branimir Bezjak</izvorni_sadrzaj>
    <derivirana_varijabla naziv="DomainObject.Predmet.ProtustrankaFormated_1">  TEHNOUNION d.o.o. zastupanog po punomoćniku Branimir Bezjak</derivirana_varijabla>
  </DomainObject.Predmet.ProtustrankaFormated>
  <DomainObject.Predmet.ProtustrankaFormatedOIB>
    <izvorni_sadrzaj>  TEHNOUNION d.o.o., OIB 95099018609 zastupanog po punomoćniku Branimir Bezjak</izvorni_sadrzaj>
    <derivirana_varijabla naziv="DomainObject.Predmet.ProtustrankaFormatedOIB_1">  TEHNOUNION d.o.o., OIB 95099018609 zastupanog po punomoćniku Branimir Bezjak</derivirana_varijabla>
  </DomainObject.Predmet.ProtustrankaFormatedOIB>
  <DomainObject.Predmet.ProtustrankaFormatedWithAdress>
    <izvorni_sadrzaj> TEHNOUNION d.o.o., Skočići 3/a, 10000 Zagreb zastupanog po punomoćniku Branimir Bezjak</izvorni_sadrzaj>
    <derivirana_varijabla naziv="DomainObject.Predmet.ProtustrankaFormatedWithAdress_1"> TEHNOUNION d.o.o., Skočići 3/a, 10000 Zagreb zastupanog po punomoćniku Branimir Bezjak</derivirana_varijabla>
  </DomainObject.Predmet.ProtustrankaFormatedWithAdress>
  <DomainObject.Predmet.ProtustrankaFormatedWithAdressOIB>
    <izvorni_sadrzaj> TEHNOUNION d.o.o., OIB 95099018609, Skočići 3/a, 10000 Zagreb zastupanog po punomoćniku Branimir Bezjak</izvorni_sadrzaj>
    <derivirana_varijabla naziv="DomainObject.Predmet.ProtustrankaFormatedWithAdressOIB_1"> TEHNOUNION d.o.o., OIB 95099018609, Skočići 3/a, 10000 Zagreb zastupanog po punomoćniku Branimir Bezjak</derivirana_varijabla>
  </DomainObject.Predmet.ProtustrankaFormatedWithAdressOIB>
  <DomainObject.Predmet.ProtustrankaWithAdress>
    <izvorni_sadrzaj>TEHNOUNION d.o.o. Skočići 3/a, 10000 Zagreb</izvorni_sadrzaj>
    <derivirana_varijabla naziv="DomainObject.Predmet.ProtustrankaWithAdress_1">TEHNOUNION d.o.o. Skočići 3/a, 10000 Zagreb</derivirana_varijabla>
  </DomainObject.Predmet.ProtustrankaWithAdress>
  <DomainObject.Predmet.ProtustrankaWithAdressOIB>
    <izvorni_sadrzaj>TEHNOUNION d.o.o., OIB 95099018609, Skočići 3/a, 10000 Zagreb</izvorni_sadrzaj>
    <derivirana_varijabla naziv="DomainObject.Predmet.ProtustrankaWithAdressOIB_1">TEHNOUNION d.o.o., OIB 95099018609, Skočići 3/a, 10000 Zagreb</derivirana_varijabla>
  </DomainObject.Predmet.ProtustrankaWithAdressOIB>
  <DomainObject.Predmet.ProtustrankaNazivFormated>
    <izvorni_sadrzaj>TEHNOUNION d.o.o.</izvorni_sadrzaj>
    <derivirana_varijabla naziv="DomainObject.Predmet.ProtustrankaNazivFormated_1">TEHNOUNION d.o.o.</derivirana_varijabla>
  </DomainObject.Predmet.ProtustrankaNazivFormated>
  <DomainObject.Predmet.ProtustrankaNazivFormatedOIB>
    <izvorni_sadrzaj>TEHNOUNION d.o.o., OIB 95099018609</izvorni_sadrzaj>
    <derivirana_varijabla naziv="DomainObject.Predmet.ProtustrankaNazivFormatedOIB_1">TEHNOUNION d.o.o., OIB 95099018609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TEHNOUNION d.o.o. zastupanog po punomoćniku Branimir Bezjak</item>
    </izvorni_sadrzaj>
    <derivirana_varijabla naziv="DomainObject.Predmet.ProtuStrankaListFormated_1">
      <item>TEHNOUNION d.o.o. zastupanog po punomoćniku Branimir Bezjak</item>
    </derivirana_varijabla>
  </DomainObject.Predmet.ProtuStrankaListFormated>
  <DomainObject.Predmet.ProtuStrankaListFormatedOIB>
    <izvorni_sadrzaj>
      <item>TEHNOUNION d.o.o., OIB 95099018609 zastupanog po punomoćniku Branimir Bezjak</item>
    </izvorni_sadrzaj>
    <derivirana_varijabla naziv="DomainObject.Predmet.ProtuStrankaListFormatedOIB_1">
      <item>TEHNOUNION d.o.o., OIB 95099018609 zastupanog po punomoćniku Branimir Bezjak</item>
    </derivirana_varijabla>
  </DomainObject.Predmet.ProtuStrankaListFormatedOIB>
  <DomainObject.Predmet.ProtuStrankaListFormatedWithAdress>
    <izvorni_sadrzaj>
      <item>TEHNOUNION d.o.o., Skočići 3/a, 10000 Zagreb zastupanog po punomoćniku Branimir Bezjak</item>
    </izvorni_sadrzaj>
    <derivirana_varijabla naziv="DomainObject.Predmet.ProtuStrankaListFormatedWithAdress_1">
      <item>TEHNOUNION d.o.o., Skočići 3/a, 10000 Zagreb zastupanog po punomoćniku Branimir Bezjak</item>
    </derivirana_varijabla>
  </DomainObject.Predmet.ProtuStrankaListFormatedWithAdress>
  <DomainObject.Predmet.ProtuStrankaListFormatedWithAdressOIB>
    <izvorni_sadrzaj>
      <item>TEHNOUNION d.o.o., OIB 95099018609, Skočići 3/a, 10000 Zagreb zastupanog po punomoćniku Branimir Bezjak</item>
    </izvorni_sadrzaj>
    <derivirana_varijabla naziv="DomainObject.Predmet.ProtuStrankaListFormatedWithAdressOIB_1">
      <item>TEHNOUNION d.o.o., OIB 95099018609, Skočići 3/a, 10000 Zagreb zastupanog po punomoćniku Branimir Bezjak</item>
    </derivirana_varijabla>
  </DomainObject.Predmet.ProtuStrankaListFormatedWithAdressOIB>
  <DomainObject.Predmet.ProtuStrankaListNazivFormated>
    <izvorni_sadrzaj>
      <item>TEHNOUNION d.o.o.</item>
    </izvorni_sadrzaj>
    <derivirana_varijabla naziv="DomainObject.Predmet.ProtuStrankaListNazivFormated_1">
      <item>TEHNOUNION d.o.o.</item>
    </derivirana_varijabla>
  </DomainObject.Predmet.ProtuStrankaListNazivFormated>
  <DomainObject.Predmet.ProtuStrankaListNazivFormatedOIB>
    <izvorni_sadrzaj>
      <item>TEHNOUNION d.o.o., OIB 95099018609</item>
    </izvorni_sadrzaj>
    <derivirana_varijabla naziv="DomainObject.Predmet.ProtuStrankaListNazivFormatedOIB_1">
      <item>TEHNOUNION d.o.o., OIB 95099018609</item>
    </derivirana_varijabla>
  </DomainObject.Predmet.ProtuStrankaListNazivFormatedOIB>
  <DomainObject.Predmet.OstaliListFormated>
    <izvorni_sadrzaj>
      <item>Branimir Bezjak punomoćnik sudionika u postupku TEHNOUNION d.o.o.</item>
    </izvorni_sadrzaj>
    <derivirana_varijabla naziv="DomainObject.Predmet.OstaliListFormated_1">
      <item>Branimir Bezjak punomoćnik sudionika u postupku TEHNOUNION d.o.o.</item>
    </derivirana_varijabla>
  </DomainObject.Predmet.OstaliListFormated>
  <DomainObject.Predmet.OstaliListFormatedOIB>
    <izvorni_sadrzaj>
      <item>Branimir Bezjak punomoćnik sudionika u postupku TEHNOUNION d.o.o.</item>
    </izvorni_sadrzaj>
    <derivirana_varijabla naziv="DomainObject.Predmet.OstaliListFormatedOIB_1">
      <item>Branimir Bezjak punomoćnik sudionika u postupku TEHNOUNION d.o.o.</item>
    </derivirana_varijabla>
  </DomainObject.Predmet.OstaliListFormatedOIB>
  <DomainObject.Predmet.OstaliListFormatedWithAdress>
    <izvorni_sadrzaj>
      <item>Branimir Bezjak, Kninski trg 7, 10000 Zagreb punomoćnik sudionika u postupku TEHNOUNION d.o.o.</item>
    </izvorni_sadrzaj>
    <derivirana_varijabla naziv="DomainObject.Predmet.OstaliListFormatedWithAdress_1">
      <item>Branimir Bezjak, Kninski trg 7, 10000 Zagreb punomoćnik sudionika u postupku TEHNOUNION d.o.o.</item>
    </derivirana_varijabla>
  </DomainObject.Predmet.OstaliListFormatedWithAdress>
  <DomainObject.Predmet.OstaliListFormatedWithAdressOIB>
    <izvorni_sadrzaj>
      <item>Branimir Bezjak, Kninski trg 7, 10000 Zagreb punomoćnik sudionika u postupku TEHNOUNION d.o.o.</item>
    </izvorni_sadrzaj>
    <derivirana_varijabla naziv="DomainObject.Predmet.OstaliListFormatedWithAdressOIB_1">
      <item>Branimir Bezjak, Kninski trg 7, 10000 Zagreb punomoćnik sudionika u postupku TEHNOUNION d.o.o.</item>
    </derivirana_varijabla>
  </DomainObject.Predmet.OstaliListFormatedWithAdressOIB>
  <DomainObject.Predmet.OstaliListNazivFormated>
    <izvorni_sadrzaj>
      <item>Branimir Bezjak</item>
    </izvorni_sadrzaj>
    <derivirana_varijabla naziv="DomainObject.Predmet.OstaliListNazivFormated_1">
      <item>Branimir Bezjak</item>
    </derivirana_varijabla>
  </DomainObject.Predmet.OstaliListNazivFormated>
  <DomainObject.Predmet.OstaliListNazivFormatedOIB>
    <izvorni_sadrzaj>
      <item>Branimir Bezjak</item>
    </izvorni_sadrzaj>
    <derivirana_varijabla naziv="DomainObject.Predmet.OstaliListNazivFormatedOIB_1">
      <item>Branimir Bezjak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TEHNOUNION d.o.o.</izvorni_sadrzaj>
    <derivirana_varijabla naziv="DomainObject.Predmet.ProtustrankaIDrugi_1">TEHNOUNION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TEHNOUNION d.o.o., OIB 95099018609, Skočići 3/a, 10000 Zagreb</izvorni_sadrzaj>
    <derivirana_varijabla naziv="DomainObject.Predmet.ProtustrankaIDrugiAdressOIB_1">TEHNOUNION d.o.o., OIB 95099018609, Skočići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TEHNOUNION d.o.o.</item>
      <item>Branimir Bezjak</item>
    </izvorni_sadrzaj>
    <derivirana_varijabla naziv="DomainObject.Predmet.SudioniciListNaziv_1">
      <item>FINA Regionalni centar Zagreb</item>
      <item>TEHNOUNION d.o.o.</item>
      <item>Branimir Bezjak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TEHNOUNION d.o.o., OIB 95099018609, Skočići 3/a,10000 Zagreb</item>
      <item>Branimir Bezjak, Kninski trg 7,10000 Zagreb</item>
    </izvorni_sadrzaj>
    <derivirana_varijabla naziv="DomainObject.Predmet.SudioniciListAdressOIB_1">
      <item>FINA Regionalni centar Zagreb, OIB 85821130368, Trg svibanjskih žrtava 1995. 1,10000 Zagreb</item>
      <item>TEHNOUNION d.o.o., OIB 95099018609, Skočići 3/a,10000 Zagreb</item>
      <item>Branimir Bezjak, Kninski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95099018609</item>
      <item>, OIB null</item>
    </izvorni_sadrzaj>
    <derivirana_varijabla naziv="DomainObject.Predmet.SudioniciListNazivOIB_1">
      <item>, OIB 85821130368</item>
      <item>, OIB 95099018609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1DFC68-44F3-46A3-85EE-282868E71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1886</properties:Characters>
  <properties:Lines>70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2016-03-10T12:37:00Z</dcterms:created>
  <dc:creator>Gordana Grčić</dc:creator>
  <cp:lastModifiedBy>Žana Livaja</cp:lastModifiedBy>
  <cp:lastPrinted>2016-01-22T12:16:00Z</cp:lastPrinted>
  <dcterms:modified xmlns:xsi="http://www.w3.org/2001/XMLSchema-instance" xsi:type="dcterms:W3CDTF">2016-03-10T12:50:00Z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