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dcff" w14:paraId="8dddcff" w:rsidRDefault="00F1107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11074" w:rsidP="00F11074" w:rsidR="00AE649C">
      <w:pPr>
        <w:pStyle w:val="Bezproreda"/>
      </w:pPr>
      <w:r>
        <w:t xml:space="preserve">    Republika Hrvatska</w:t>
      </w:r>
    </w:p>
    <w:p w:rsidRDefault="00F11074" w:rsidP="00F11074" w:rsidR="00F11074">
      <w:pPr>
        <w:pStyle w:val="Bezproreda"/>
      </w:pPr>
      <w:r>
        <w:t>Trgovački sud u Bjelovaru</w:t>
      </w:r>
    </w:p>
    <w:p w:rsidRDefault="00F11074" w:rsidP="00F11074" w:rsidR="00F11074" w:rsidRPr="00B76F3C">
      <w:pPr>
        <w:pStyle w:val="Bezproreda"/>
      </w:pPr>
      <w:r>
        <w:t>Bjelovar, Dr. I. Lebovića 42.</w:t>
      </w:r>
    </w:p>
    <w:p w:rsidRDefault="00F11074" w:rsidP="00F11074" w:rsidR="00F11074">
      <w:pPr>
        <w:pStyle w:val="Bezproreda"/>
        <w:ind w:firstLine="708" w:left="4956"/>
        <w:rPr>
          <w:noProof/>
        </w:rPr>
      </w:pPr>
      <w:r>
        <w:rPr>
          <w:noProof/>
        </w:rPr>
        <w:t>Poslovni broj:  1St-3/2018-3</w:t>
      </w:r>
    </w:p>
    <w:p w:rsidRDefault="00F11074" w:rsidP="00F11074" w:rsidR="00F11074">
      <w:pPr>
        <w:pStyle w:val="Bezproreda"/>
        <w:rPr>
          <w:noProof/>
        </w:rPr>
      </w:pPr>
    </w:p>
    <w:p w:rsidRDefault="00F11074" w:rsidP="00F11074" w:rsidR="00F11074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 sucu Branki Pleskalt, u predmetu stečaja nad Stečajnom masom iza POLJOPRIVREDNO-EKOLOŠKA ZADRUGA MAČANKA, Mače, Zadruga za proizvodnju, ekološku proizvodnju i razvoj u poljoprivredi, stočarstvu, voćarstvu, povrtljarstvu i turizmu u stečaju, Zagreb, Đorđićeva 24, OIB: 62740867176,  23. siječnja  2018. donio je slijedeće </w:t>
      </w:r>
    </w:p>
    <w:p w:rsidRDefault="00F11074" w:rsidP="00F11074" w:rsidR="00F11074">
      <w:pPr>
        <w:pStyle w:val="Bezproreda"/>
        <w:ind w:firstLine="708"/>
        <w:rPr>
          <w:noProof/>
        </w:rPr>
      </w:pPr>
    </w:p>
    <w:p w:rsidRDefault="00F11074" w:rsidP="00F11074" w:rsidR="00F1107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F11074" w:rsidP="00F11074" w:rsidR="00F11074">
      <w:pPr>
        <w:pStyle w:val="Bezproreda"/>
        <w:jc w:val="center"/>
        <w:rPr>
          <w:noProof/>
        </w:rPr>
      </w:pPr>
    </w:p>
    <w:p w:rsidRDefault="00F11074" w:rsidP="00F11074" w:rsidR="00F11074">
      <w:pPr>
        <w:pStyle w:val="Bezproreda"/>
        <w:jc w:val="center"/>
        <w:rPr>
          <w:noProof/>
        </w:rPr>
      </w:pPr>
    </w:p>
    <w:p w:rsidRDefault="00F11074" w:rsidP="00F11074" w:rsidR="00F11074">
      <w:pPr>
        <w:pStyle w:val="Bezproreda"/>
        <w:ind w:firstLine="708"/>
        <w:rPr>
          <w:noProof/>
        </w:rPr>
      </w:pPr>
      <w:r>
        <w:rPr>
          <w:noProof/>
        </w:rPr>
        <w:t>Odgađa se Isipitno  ročište stečajnog dužnika  Stečajna masa iza POLJOPRIVREDNO-EKOLOŠKA ZADRUGA MAČANKA, Mače, Zadruga za proizvodnju, ekološku proizvodnju i razvoj u poljoprivredi, stočarstvu, voćarstvu, povrtljarstvu i turizmu u stečaju, Zagreb, Đorđićeva 24, OIB: 62740867176 zakazano za dan 6. veljače 2018. godine u 10,30 i Izvještajno ročište zakazano za isti dan u 11,00 sati te se određuje novo za dan</w:t>
      </w:r>
    </w:p>
    <w:p w:rsidRDefault="00F11074" w:rsidP="00F11074" w:rsidR="00F11074">
      <w:pPr>
        <w:pStyle w:val="Bezproreda"/>
        <w:rPr>
          <w:noProof/>
        </w:rPr>
      </w:pPr>
    </w:p>
    <w:p w:rsidRDefault="00F11074" w:rsidP="00F11074" w:rsidR="00F11074">
      <w:pPr>
        <w:pStyle w:val="Bezproreda"/>
        <w:jc w:val="center"/>
        <w:rPr>
          <w:b/>
          <w:noProof/>
        </w:rPr>
      </w:pPr>
      <w:r>
        <w:rPr>
          <w:b/>
          <w:noProof/>
        </w:rPr>
        <w:t>20. veljače 2018. godine u  9,00 sati (Ispitno ročište) te u 9,30 sati Izvještajno ročište</w:t>
      </w:r>
    </w:p>
    <w:p w:rsidRDefault="00F11074" w:rsidP="00F11074" w:rsidR="00F11074">
      <w:pPr>
        <w:pStyle w:val="Bezproreda"/>
        <w:jc w:val="center"/>
        <w:rPr>
          <w:noProof/>
        </w:rPr>
      </w:pPr>
    </w:p>
    <w:p w:rsidRDefault="00F11074" w:rsidP="00F11074" w:rsidR="00F11074">
      <w:pPr>
        <w:pStyle w:val="Bezproreda"/>
        <w:rPr>
          <w:noProof/>
        </w:rPr>
      </w:pPr>
      <w:r>
        <w:rPr>
          <w:noProof/>
        </w:rPr>
        <w:t>u sobi broj 4. ovog suda, na koju se pozivaju svi stečajni vjerovnici stečajnog dužnika  Stečajns masa iza POLJOPRIVREDNO-EKOLOŠKA ZADRUGA MAČANKA, Mače, Zadruga za proizvodnju, ekološku proizvodnju i razvoj u poljoprivredi, stočarstvu, voćarstvu, povrtljarstvu i turizmu u stečaju, Zagreb, Đorđićeva 24, OIB: 62740867176, objavom ovog rješenja.</w:t>
      </w:r>
    </w:p>
    <w:p w:rsidRDefault="00F11074" w:rsidP="00F11074" w:rsidR="00F11074">
      <w:pPr>
        <w:pStyle w:val="Bezproreda"/>
        <w:rPr>
          <w:noProof/>
        </w:rPr>
      </w:pPr>
    </w:p>
    <w:p w:rsidRDefault="00F11074" w:rsidP="00F11074" w:rsidR="00F11074">
      <w:pPr>
        <w:pStyle w:val="Bezproreda"/>
        <w:ind w:firstLine="708"/>
        <w:rPr>
          <w:noProof/>
        </w:rPr>
      </w:pPr>
      <w:r>
        <w:rPr>
          <w:noProof/>
        </w:rPr>
        <w:t>U Bjelovaru  23. siječnja 2018.</w:t>
      </w:r>
    </w:p>
    <w:p w:rsidRDefault="00F11074" w:rsidP="00F11074" w:rsidR="00F11074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S u d a c</w:t>
      </w:r>
    </w:p>
    <w:p w:rsidRDefault="00F11074" w:rsidP="00F11074" w:rsidR="00F11074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Branka Pleskalt v.r.</w:t>
      </w:r>
    </w:p>
    <w:p w:rsidRDefault="00F11074" w:rsidP="00F11074" w:rsidR="00F11074">
      <w:pPr>
        <w:pStyle w:val="Bezproreda"/>
        <w:rPr>
          <w:noProof/>
        </w:rPr>
      </w:pPr>
    </w:p>
    <w:p w:rsidRDefault="00F11074" w:rsidP="00F11074" w:rsidR="00F11074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Za točnost otpravka-ovlašetni službenik</w:t>
      </w:r>
    </w:p>
    <w:p w:rsidRDefault="00F11074" w:rsidP="00F11074" w:rsidR="00F11074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Vesna Dragišić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86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074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8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St-3/2018-3</izvorni_sadrzaj>
    <derivirana_varijabla naziv="DomainObject.Oznaka_1">St-3/2018-3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St-3/2018</izvorni_sadrzaj>
    <derivirana_varijabla naziv="DomainObject.Predmet.OznakaBroj_1">St-3/2018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POLJOPRIVREDNO-EKOLOŠKA ZADRUGA MAČANKA, Mače, zadruga za proizvodnju, ekološku proizvodnju i razvoj u po</izvorni_sadrzaj>
    <derivirana_varijabla naziv="DomainObject.Predmet.ProtustrankaFormated_1">  Stečajna masa iza POLJOPRIVREDNO-EKOLOŠKA ZADRUGA MAČANKA, Mače, zadruga za proizvodnju, ekološku proizvodnju i razvoj u po</derivirana_varijabla>
  </DomainObject.Predmet.ProtustrankaFormated>
  <DomainObject.Predmet.ProtustrankaFormatedOIB>
    <izvorni_sadrzaj>  Stečajna masa iza POLJOPRIVREDNO-EKOLOŠKA ZADRUGA MAČANKA, Mače, zadruga za proizvodnju, ekološku proizvodnju i razvoj u po, OIB 87709007511</izvorni_sadrzaj>
    <derivirana_varijabla naziv="DomainObject.Predmet.ProtustrankaFormatedOIB_1">  Stečajna masa iza POLJOPRIVREDNO-EKOLOŠKA ZADRUGA MAČANKA, Mače, zadruga za proizvodnju, ekološku proizvodnju i razvoj u po, OIB 87709007511</derivirana_varijabla>
  </DomainObject.Predmet.ProtustrankaFormatedOIB>
  <DomainObject.Predmet.ProtustrankaFormatedWithAdress>
    <izvorni_sadrzaj> Stečajna masa iza POLJOPRIVREDNO-EKOLOŠKA ZADRUGA MAČANKA, Mače, zadruga za proizvodnju, ekološku proizvodnju i razvoj u po, Đorđićeva 24, 10000 Zagreb</izvorni_sadrzaj>
    <derivirana_varijabla naziv="DomainObject.Predmet.ProtustrankaFormatedWithAdress_1"> Stečajna masa iza POLJOPRIVREDNO-EKOLOŠKA ZADRUGA MAČANKA, Mače, zadruga za proizvodnju, ekološku proizvodnju i razvoj u po, Đorđićeva 24, 10000 Zagreb</derivirana_varijabla>
  </DomainObject.Predmet.ProtustrankaFormatedWithAdress>
  <DomainObject.Predmet.ProtustrankaFormatedWithAdressOIB>
    <izvorni_sadrzaj> Stečajna masa iza POLJOPRIVREDNO-EKOLOŠKA ZADRUGA MAČANKA, Mače, zadruga za proizvodnju, ekološku proizvodnju i razvoj u po, OIB 87709007511, Đorđićeva 24, 10000 Zagreb</izvorni_sadrzaj>
    <derivirana_varijabla naziv="DomainObject.Predmet.ProtustrankaFormatedWithAdressOIB_1"> Stečajna masa iza POLJOPRIVREDNO-EKOLOŠKA ZADRUGA MAČANKA, Mače, zadruga za proizvodnju, ekološku proizvodnju i razvoj u po, OIB 87709007511, Đorđićeva 24, 10000 Zagreb</derivirana_varijabla>
  </DomainObject.Predmet.ProtustrankaFormatedWithAdressOIB>
  <DomainObject.Predmet.ProtustrankaWithAdress>
    <izvorni_sadrzaj>Stečajna masa iza POLJOPRIVREDNO-EKOLOŠKA ZADRUGA MAČANKA, Mače, zadruga za proizvodnju, ekološku proizvodnju i razvoj u po Đorđićeva 24, 10000 Zagreb</izvorni_sadrzaj>
    <derivirana_varijabla naziv="DomainObject.Predmet.ProtustrankaWithAdress_1">Stečajna masa iza POLJOPRIVREDNO-EKOLOŠKA ZADRUGA MAČANKA, Mače, zadruga za proizvodnju, ekološku proizvodnju i razvoj u po Đorđićeva 24, 10000 Zagreb</derivirana_varijabla>
  </DomainObject.Predmet.ProtustrankaWithAdress>
  <DomainObject.Predmet.ProtustrankaWithAdressOIB>
    <izvorni_sadrzaj>Stečajna masa iza POLJOPRIVREDNO-EKOLOŠKA ZADRUGA MAČANKA, Mače, zadruga za proizvodnju, ekološku proizvodnju i razvoj u po, OIB 87709007511, Đorđićeva 24, 10000 Zagreb</izvorni_sadrzaj>
    <derivirana_varijabla naziv="DomainObject.Predmet.ProtustrankaWithAdressOIB_1">Stečajna masa iza POLJOPRIVREDNO-EKOLOŠKA ZADRUGA MAČANKA, Mače, zadruga za proizvodnju, ekološku proizvodnju i razvoj u po, OIB 87709007511, Đorđićeva 24, 10000 Zagreb</derivirana_varijabla>
  </DomainObject.Predmet.ProtustrankaWithAdressOIB>
  <DomainObject.Predmet.ProtustrankaNazivFormated>
    <izvorni_sadrzaj>Stečajna masa iza POLJOPRIVREDNO-EKOLOŠKA ZADRUGA MAČANKA, Mače, zadruga za proizvodnju, ekološku proizvodnju i razvoj u po</izvorni_sadrzaj>
    <derivirana_varijabla naziv="DomainObject.Predmet.ProtustrankaNazivFormated_1">Stečajna masa iza POLJOPRIVREDNO-EKOLOŠKA ZADRUGA MAČANKA, Mače, zadruga za proizvodnju, ekološku proizvodnju i razvoj u po</derivirana_varijabla>
  </DomainObject.Predmet.ProtustrankaNazivFormated>
  <DomainObject.Predmet.ProtustrankaNazivFormatedOIB>
    <izvorni_sadrzaj>Stečajna masa iza POLJOPRIVREDNO-EKOLOŠKA ZADRUGA MAČANKA, Mače, zadruga za proizvodnju, ekološku proizvodnju i razvoj u po, OIB 87709007511</izvorni_sadrzaj>
    <derivirana_varijabla naziv="DomainObject.Predmet.ProtustrankaNazivFormatedOIB_1">Stečajna masa iza POLJOPRIVREDNO-EKOLOŠKA ZADRUGA MAČANKA, Mače, zadruga za proizvodnju, ekološku proizvodnju i razvoj u po, OIB 87709007511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POLJOPRIVREDNO-EKOLOŠKA ZADRUGA MAČANKA, Mače, zadruga za proizvodnju, ekološku proizvodnju i razvoj u po</item>
    </izvorni_sadrzaj>
    <derivirana_varijabla naziv="DomainObject.Predmet.ProtuStrankaListFormated_1">
      <item>Stečajna masa iza POLJOPRIVREDNO-EKOLOŠKA ZADRUGA MAČANKA, Mače, zadruga za proizvodnju, ekološku proizvodnju i razvoj u po</item>
    </derivirana_varijabla>
  </DomainObject.Predmet.ProtuStrankaListFormated>
  <DomainObject.Predmet.ProtuStrankaListFormatedOIB>
    <izvorni_sadrzaj>
      <item>Stečajna masa iza POLJOPRIVREDNO-EKOLOŠKA ZADRUGA MAČANKA, Mače, zadruga za proizvodnju, ekološku proizvodnju i razvoj u po, OIB 87709007511</item>
    </izvorni_sadrzaj>
    <derivirana_varijabla naziv="DomainObject.Predmet.ProtuStrankaListFormatedOIB_1">
      <item>Stečajna masa iza POLJOPRIVREDNO-EKOLOŠKA ZADRUGA MAČANKA, Mače, zadruga za proizvodnju, ekološku proizvodnju i razvoj u po, OIB 87709007511</item>
    </derivirana_varijabla>
  </DomainObject.Predmet.ProtuStrankaListFormatedOIB>
  <DomainObject.Predmet.ProtuStrankaListFormatedWithAdress>
    <izvorni_sadrzaj>
      <item>Stečajna masa iza POLJOPRIVREDNO-EKOLOŠKA ZADRUGA MAČANKA, Mače, zadruga za proizvodnju, ekološku proizvodnju i razvoj u po, Đorđićeva 24, 10000 Zagreb</item>
    </izvorni_sadrzaj>
    <derivirana_varijabla naziv="DomainObject.Predmet.ProtuStrankaListFormatedWithAdress_1">
      <item>Stečajna masa iza POLJOPRIVREDNO-EKOLOŠKA ZADRUGA MAČANKA, Mače, zadruga za proizvodnju, ekološku proizvodnju i razvoj u po, Đorđićeva 24, 10000 Zagreb</item>
    </derivirana_varijabla>
  </DomainObject.Predmet.ProtuStrankaListFormatedWithAdress>
  <DomainObject.Predmet.ProtuStrankaListFormatedWithAdressOIB>
    <izvorni_sadrzaj>
      <item>Stečajna masa iza POLJOPRIVREDNO-EKOLOŠKA ZADRUGA MAČANKA, Mače, zadruga za proizvodnju, ekološku proizvodnju i razvoj u po, OIB 87709007511, Đorđićeva 24, 10000 Zagreb</item>
    </izvorni_sadrzaj>
    <derivirana_varijabla naziv="DomainObject.Predmet.ProtuStrankaListFormatedWithAdressOIB_1">
      <item>Stečajna masa iza POLJOPRIVREDNO-EKOLOŠKA ZADRUGA MAČANKA, Mače, zadruga za proizvodnju, ekološku proizvodnju i razvoj u po, OIB 87709007511, Đorđićeva 24, 10000 Zagreb</item>
    </derivirana_varijabla>
  </DomainObject.Predmet.ProtuStrankaListFormatedWithAdressOIB>
  <DomainObject.Predmet.ProtuStrankaListNazivFormated>
    <izvorni_sadrzaj>
      <item>Stečajna masa iza POLJOPRIVREDNO-EKOLOŠKA ZADRUGA MAČANKA, Mače, zadruga za proizvodnju, ekološku proizvodnju i razvoj u po</item>
    </izvorni_sadrzaj>
    <derivirana_varijabla naziv="DomainObject.Predmet.ProtuStrankaListNazivFormated_1">
      <item>Stečajna masa iza POLJOPRIVREDNO-EKOLOŠKA ZADRUGA MAČANKA, Mače, zadruga za proizvodnju, ekološku proizvodnju i razvoj u po</item>
    </derivirana_varijabla>
  </DomainObject.Predmet.ProtuStrankaListNazivFormated>
  <DomainObject.Predmet.ProtuStrankaListNazivFormatedOIB>
    <izvorni_sadrzaj>
      <item>Stečajna masa iza POLJOPRIVREDNO-EKOLOŠKA ZADRUGA MAČANKA, Mače, zadruga za proizvodnju, ekološku proizvodnju i razvoj u po, OIB 87709007511</item>
    </izvorni_sadrzaj>
    <derivirana_varijabla naziv="DomainObject.Predmet.ProtuStrankaListNazivFormatedOIB_1">
      <item>Stečajna masa iza POLJOPRIVREDNO-EKOLOŠKA ZADRUGA MAČANKA, Mače, zadruga za proizvodnju, ekološku proizvodnju i razvoj u po, OIB 87709007511</item>
    </derivirana_varijabla>
  </DomainObject.Predmet.ProtuStrankaListNazivFormatedOIB>
  <DomainObject.Predmet.OstaliListFormated>
    <izvorni_sadrzaj>
      <item>Nikola Marijić</item>
    </izvorni_sadrzaj>
    <derivirana_varijabla naziv="DomainObject.Predmet.OstaliListFormated_1">
      <item>Nikola Marijić</item>
    </derivirana_varijabla>
  </DomainObject.Predmet.OstaliListFormated>
  <DomainObject.Predmet.OstaliListFormatedOIB>
    <izvorni_sadrzaj>
      <item>Nikola Marijić, OIB 62740867176</item>
    </izvorni_sadrzaj>
    <derivirana_varijabla naziv="DomainObject.Predmet.OstaliListFormatedOIB_1">
      <item>Nikola Marijić, OIB 62740867176</item>
    </derivirana_varijabla>
  </DomainObject.Predmet.OstaliListFormatedOIB>
  <DomainObject.Predmet.OstaliListFormatedWithAdress>
    <izvorni_sadrzaj>
      <item>Nikola Marijić, kbr. 32 A., 49250 Mače</item>
    </izvorni_sadrzaj>
    <derivirana_varijabla naziv="DomainObject.Predmet.OstaliListFormatedWithAdress_1">
      <item>Nikola Marijić, kbr. 32 A., 49250 Mače</item>
    </derivirana_varijabla>
  </DomainObject.Predmet.OstaliListFormatedWithAdress>
  <DomainObject.Predmet.OstaliListFormatedWithAdressOIB>
    <izvorni_sadrzaj>
      <item>Nikola Marijić, OIB 62740867176, kbr. 32 A., 49250 Mače</item>
    </izvorni_sadrzaj>
    <derivirana_varijabla naziv="DomainObject.Predmet.OstaliListFormatedWithAdressOIB_1">
      <item>Nikola Marijić, OIB 62740867176, kbr. 32 A., 49250 Mače</item>
    </derivirana_varijabla>
  </DomainObject.Predmet.OstaliListFormatedWithAdressOIB>
  <DomainObject.Predmet.OstaliListNazivFormated>
    <izvorni_sadrzaj>
      <item>Nikola Marijić</item>
    </izvorni_sadrzaj>
    <derivirana_varijabla naziv="DomainObject.Predmet.OstaliListNazivFormated_1">
      <item>Nikola Marijić</item>
    </derivirana_varijabla>
  </DomainObject.Predmet.OstaliListNazivFormated>
  <DomainObject.Predmet.OstaliListNazivFormatedOIB>
    <izvorni_sadrzaj>
      <item>Nikola Marijić, OIB 62740867176</item>
    </izvorni_sadrzaj>
    <derivirana_varijabla naziv="DomainObject.Predmet.OstaliListNazivFormatedOIB_1">
      <item>Nikola Marijić, OIB 62740867176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St-3/2018-3</izvorni_sadrzaj>
    <derivirana_varijabla naziv="DomainObject.PoslovniBrojDokumenta_1">St-3/2018-3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POLJOPRIVREDNO-EKOLOŠKA ZADRUGA MAČANKA, Mače, zadruga za proizvodnju, ekološku proizvodnju i razvoj u po</izvorni_sadrzaj>
    <derivirana_varijabla naziv="DomainObject.Predmet.ProtustrankaIDrugi_1">Stečajna masa iza POLJOPRIVREDNO-EKOLOŠKA ZADRUGA MAČANKA, Mače, zadruga za proizvodnju, ekološku proizvodnju i razvoj u po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POLJOPRIVREDNO-EKOLOŠKA ZADRUGA MAČANKA, Mače, zadruga za proizvodnju, ekološku proizvodnju i razvoj u po, OIB 87709007511, Đorđićeva 24, 10000 Zagreb</izvorni_sadrzaj>
    <derivirana_varijabla naziv="DomainObject.Predmet.ProtustrankaIDrugiAdressOIB_1">Stečajna masa iza POLJOPRIVREDNO-EKOLOŠKA ZADRUGA MAČANKA, Mače, zadruga za proizvodnju, ekološku proizvodnju i razvoj u po, OIB 87709007511,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Marijić</item>
      <item>Stečajna masa iza POLJOPRIVREDNO-EKOLOŠKA ZADRUGA MAČANKA, Mače, zadruga za proizvodnju, ekološku proizvodnju i razvoj u po</item>
    </izvorni_sadrzaj>
    <derivirana_varijabla naziv="DomainObject.Predmet.SudioniciListNaziv_1">
      <item>Nikola Marijić</item>
      <item>Stečajna masa iza POLJOPRIVREDNO-EKOLOŠKA ZADRUGA MAČANKA, Mače, zadruga za proizvodnju, ekološku proizvodnju i razvoj u po</item>
    </derivirana_varijabla>
  </DomainObject.Predmet.SudioniciListNaziv>
  <DomainObject.Predmet.SudioniciListAdressOIB>
    <izvorni_sadrzaj>
      <item>Nikola Marijić, OIB 62740867176, kbr. 32 A.,49250 Mače</item>
      <item>Stečajna masa iza POLJOPRIVREDNO-EKOLOŠKA ZADRUGA MAČANKA, Mače, zadruga za proizvodnju, ekološku proizvodnju i razvoj u po, OIB 87709007511, Đorđićeva 24,10000 Zagreb</item>
    </izvorni_sadrzaj>
    <derivirana_varijabla naziv="DomainObject.Predmet.SudioniciListAdressOIB_1">
      <item>Nikola Marijić, OIB 62740867176, kbr. 32 A.,49250 Mače</item>
      <item>Stečajna masa iza POLJOPRIVREDNO-EKOLOŠKA ZADRUGA MAČANKA, Mače, zadruga za proizvodnju, ekološku proizvodnju i razvoj u po, OIB 87709007511,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8C0C15-B043-456B-A242-857ECBFEBE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1222</properties:Characters>
  <properties:Lines>36</properties:Lines>
  <properties:Paragraphs>14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2018-01-23T09:25:00Z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St-3/2018-3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