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c86ba6" w14:paraId="2c86ba6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0E23DC">
        <w:rPr>
          <w:sz w:val="24"/>
          <w:szCs w:val="24"/>
        </w:rPr>
        <w:t>5179/16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0E23DC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0E23DC" w:rsidRPr="000E23DC">
        <w:rPr>
          <w:sz w:val="24"/>
          <w:szCs w:val="24"/>
        </w:rPr>
        <w:t>VULKAN d.o.o. u stečaju, Zagreb,Čulinečka cesta 221,OIB 57041878</w:t>
      </w:r>
      <w:r w:rsidR="00F466CF">
        <w:rPr>
          <w:sz w:val="24"/>
          <w:szCs w:val="24"/>
        </w:rPr>
        <w:t xml:space="preserve"> 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0E23DC">
        <w:rPr>
          <w:sz w:val="24"/>
          <w:szCs w:val="24"/>
        </w:rPr>
        <w:t>4. listopada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B45C0A" w:rsidP="00B45C0A" w:rsidR="00B45C0A" w:rsidRPr="00151FCB">
      <w:pPr>
        <w:widowControl/>
        <w:jc w:val="both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B45C0A" w:rsidP="004D45C7" w:rsidR="00B45C0A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B45C0A" w:rsidP="004D45C7" w:rsidR="004D45C7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</w:t>
      </w:r>
    </w:p>
    <w:p w:rsidRDefault="00B45C0A" w:rsidP="004D45C7" w:rsidR="00B45C0A">
      <w:pPr>
        <w:widowControl/>
        <w:ind w:left="720"/>
        <w:jc w:val="both"/>
        <w:rPr>
          <w:b/>
          <w:sz w:val="24"/>
          <w:szCs w:val="24"/>
        </w:rPr>
      </w:pPr>
    </w:p>
    <w:p w:rsidRDefault="00B45C0A" w:rsidP="00B45C0A" w:rsidR="00B45C0A" w:rsidRPr="00B45C0A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45C0A">
        <w:rPr>
          <w:rFonts w:hAnsi="Times New Roman" w:ascii="Times New Roman"/>
          <w:sz w:val="24"/>
          <w:szCs w:val="24"/>
        </w:rPr>
        <w:t>RH MINISTARSTVO FINANCIJA, POREZNA UPRAVA PODRUČNI URED GRAD ZAGREB,Savska 41,Zagreb OIB 18683136487, u iznosu od 647.807,64 kn</w:t>
      </w:r>
    </w:p>
    <w:p w:rsidRDefault="00B45C0A" w:rsidP="004D45C7" w:rsidR="00B45C0A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45C0A" w:rsidP="0081273E" w:rsidR="00B45C0A">
      <w:pPr>
        <w:ind w:firstLine="708" w:left="12"/>
        <w:jc w:val="both"/>
        <w:rPr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603"/>
        <w:tblLook w:val="00A0" w:noVBand="0" w:noHBand="0" w:lastColumn="0" w:firstColumn="1" w:lastRow="0" w:firstRow="1"/>
      </w:tblPr>
      <w:tblGrid>
        <w:gridCol w:w="3225"/>
        <w:gridCol w:w="2304"/>
        <w:gridCol w:w="2675"/>
        <w:gridCol w:w="2204"/>
      </w:tblGrid>
      <w:tr w:rsidTr="00BB2C9C" w:rsidR="00171EE7">
        <w:tc>
          <w:tcPr>
            <w:tcW w:type="pct" w:w="804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PETROKEMIJA d.d.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24503685008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Aleja Vukovar 4 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44320 Kutina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2.136,37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HEP-Operater distribuc.sustava d.o.o.-ELEKTRA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Gundulićeva 32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798.84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70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935,21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 d.d.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Frangeša Mihanoviča 9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30.871,86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 Jagića 33,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29.018,57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GRADSKA PLINARA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c.1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95.233,87</w:t>
            </w:r>
          </w:p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ADDIKO BANKA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57041878350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6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8.359,04</w:t>
            </w:r>
          </w:p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17.309,74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HEP-OPSKRBA d.o.o..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37, Zagreb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2.505,41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220, Zagreb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15.244,25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S. Radića 1,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61.992,02</w:t>
            </w:r>
          </w:p>
        </w:tc>
      </w:tr>
      <w:tr w:rsidTr="00BB2C9C" w:rsidR="00171EE7">
        <w:tc>
          <w:tcPr>
            <w:tcW w:type="pct" w:w="804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INSTITUT  IGH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79766124714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Janka Rakuše 1,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12.571,33</w:t>
            </w:r>
          </w:p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6841924305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25.041,08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Trnjanska 27, Zagreb,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4.904.032,31</w:t>
            </w:r>
          </w:p>
        </w:tc>
      </w:tr>
      <w:tr w:rsidTr="00BB2C9C" w:rsidR="00171EE7">
        <w:tc>
          <w:tcPr>
            <w:tcW w:type="pct" w:w="804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MERCEDES-BENZ LEASING HRVATSKA d.o.o.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17080997510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Kovinska 5,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127.090,94</w:t>
            </w:r>
          </w:p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Frana Folnegovića 6, Zagreb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1.770,64</w:t>
            </w: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HEP-ELEKTRA d.o.o.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43965974808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Gundulićeva 32, 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13.811,25</w:t>
            </w:r>
          </w:p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B2C9C" w:rsidR="00171EE7">
        <w:tc>
          <w:tcPr>
            <w:tcW w:type="pct" w:w="804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RH.MIN.FIN. PU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Zagreb</w:t>
            </w:r>
          </w:p>
        </w:tc>
        <w:tc>
          <w:tcPr>
            <w:tcW w:type="pct" w:w="575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7"/>
            <w:hideMark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50"/>
            <w:hideMark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2.137.100,87</w:t>
            </w:r>
          </w:p>
        </w:tc>
      </w:tr>
      <w:tr w:rsidTr="00BB2C9C" w:rsidR="00171EE7">
        <w:tc>
          <w:tcPr>
            <w:tcW w:type="pct" w:w="804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5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171EE7" w:rsidP="00BB2C9C" w:rsidR="00171EE7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171EE7" w:rsidP="00BB2C9C" w:rsidR="00171EE7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466CF" w:rsidP="004D45C7" w:rsidR="004D45C7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51FCB">
        <w:rPr>
          <w:sz w:val="24"/>
          <w:szCs w:val="24"/>
        </w:rPr>
        <w:t xml:space="preserve">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171EE7">
        <w:rPr>
          <w:sz w:val="24"/>
          <w:szCs w:val="24"/>
        </w:rPr>
        <w:t>4. listopada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171EE7">
        <w:rPr>
          <w:sz w:val="24"/>
          <w:szCs w:val="24"/>
        </w:rPr>
        <w:t>4. listopada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39186E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39186E" w:rsidP="0039186E" w:rsidR="0039186E" w:rsidRPr="0039186E">
      <w:pPr>
        <w:ind w:firstLine="708" w:left="4248"/>
        <w:jc w:val="both"/>
        <w:rPr>
          <w:sz w:val="24"/>
          <w:szCs w:val="24"/>
        </w:rPr>
      </w:pPr>
      <w:r w:rsidRPr="0039186E">
        <w:rPr>
          <w:sz w:val="24"/>
          <w:szCs w:val="24"/>
        </w:rPr>
        <w:t>Za točnost otpravka, ovlašteni službenik:</w:t>
      </w:r>
    </w:p>
    <w:p w:rsidRDefault="0039186E" w:rsidP="00422EE0" w:rsidR="0039186E" w:rsidRPr="0039186E">
      <w:pPr>
        <w:jc w:val="both"/>
        <w:rPr>
          <w:sz w:val="24"/>
          <w:szCs w:val="24"/>
        </w:rPr>
      </w:pPr>
      <w:r w:rsidRPr="0039186E">
        <w:rPr>
          <w:sz w:val="24"/>
          <w:szCs w:val="24"/>
        </w:rPr>
        <w:t xml:space="preserve">               </w:t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</w:r>
      <w:r w:rsidRPr="0039186E">
        <w:rPr>
          <w:sz w:val="24"/>
          <w:szCs w:val="24"/>
        </w:rPr>
        <w:tab/>
        <w:t>Valentina Delač</w:t>
      </w:r>
    </w:p>
    <w:p w:rsidRDefault="009C55C7" w:rsidP="0039186E" w:rsidR="009C55C7" w:rsidRPr="0039186E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9C55C7" w:rsidP="00171EE7" w:rsidR="009C55C7" w:rsidRPr="00171EE7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171EE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8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466CF">
      <w:rPr>
        <w:sz w:val="24"/>
        <w:szCs w:val="24"/>
      </w:rPr>
      <w:t>5179/16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073797B"/>
    <w:multiLevelType w:val="hybridMultilevel"/>
    <w:tmpl w:val="C3B6A4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7"/>
  </w:num>
  <w:num w:numId="3">
    <w:abstractNumId w:val="6"/>
  </w:num>
  <w:num w:numId="4">
    <w:abstractNumId w:val="38"/>
  </w:num>
  <w:num w:numId="5">
    <w:abstractNumId w:val="34"/>
  </w:num>
  <w:num w:numId="6">
    <w:abstractNumId w:val="16"/>
  </w:num>
  <w:num w:numId="7">
    <w:abstractNumId w:val="39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1"/>
  </w:num>
  <w:num w:numId="22">
    <w:abstractNumId w:val="36"/>
  </w:num>
  <w:num w:numId="23">
    <w:abstractNumId w:val="33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5"/>
  </w:num>
  <w:num w:numId="37">
    <w:abstractNumId w:val="5"/>
  </w:num>
  <w:num w:numId="38">
    <w:abstractNumId w:val="32"/>
  </w:num>
  <w:num w:numId="39">
    <w:abstractNumId w:val="1"/>
  </w:num>
  <w:num w:numId="40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3DC"/>
    <w:rsid w:val="000E24E2"/>
    <w:rsid w:val="000E33C8"/>
    <w:rsid w:val="000E74CE"/>
    <w:rsid w:val="000F5B5D"/>
    <w:rsid w:val="0013023D"/>
    <w:rsid w:val="00151FCB"/>
    <w:rsid w:val="00156780"/>
    <w:rsid w:val="00166D79"/>
    <w:rsid w:val="00171EE7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186E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45C0A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466CF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86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6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6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6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86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6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5179</izvorni_sadrzaj>
    <derivirana_varijabla naziv="DomainObject.Predmet.Broj_1">5179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St-5179/2016</izvorni_sadrzaj>
    <derivirana_varijabla naziv="DomainObject.Predmet.OznakaBroj_1">St-5179/2016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VULKAN d.o.o.</izvorni_sadrzaj>
    <derivirana_varijabla naziv="DomainObject.Predmet.ProtustrankaFormated_1">  VULKAN d.o.o.</derivirana_varijabla>
  </DomainObject.Predmet.ProtustrankaFormated>
  <DomainObject.Predmet.ProtustrankaFormatedOIB>
    <izvorni_sadrzaj>  VULKAN d.o.o., OIB 57041878350</izvorni_sadrzaj>
    <derivirana_varijabla naziv="DomainObject.Predmet.ProtustrankaFormatedOIB_1">  VULKAN d.o.o., OIB 57041878350</derivirana_varijabla>
  </DomainObject.Predmet.ProtustrankaFormatedOIB>
  <DomainObject.Predmet.ProtustrankaFormatedWithAdress>
    <izvorni_sadrzaj> VULKAN d.o.o., Čulinečka Cesta 221, 10000 Zagreb</izvorni_sadrzaj>
    <derivirana_varijabla naziv="DomainObject.Predmet.ProtustrankaFormatedWithAdress_1"> VULKAN d.o.o., Čulinečka Cesta 221, 10000 Zagreb</derivirana_varijabla>
  </DomainObject.Predmet.ProtustrankaFormatedWithAdress>
  <DomainObject.Predmet.ProtustrankaFormatedWithAdressOIB>
    <izvorni_sadrzaj> VULKAN d.o.o., OIB 57041878350, Čulinečka Cesta 221, 10000 Zagreb</izvorni_sadrzaj>
    <derivirana_varijabla naziv="DomainObject.Predmet.ProtustrankaFormatedWithAdressOIB_1"> VULKAN d.o.o., OIB 57041878350, Čulinečka Cesta 221, 10000 Zagreb</derivirana_varijabla>
  </DomainObject.Predmet.ProtustrankaFormatedWithAdressOIB>
  <DomainObject.Predmet.ProtustrankaWithAdress>
    <izvorni_sadrzaj>VULKAN d.o.o. Čulinečka Cesta 221, 10000 Zagreb</izvorni_sadrzaj>
    <derivirana_varijabla naziv="DomainObject.Predmet.ProtustrankaWithAdress_1">VULKAN d.o.o. Čulinečka Cesta 221, 10000 Zagreb</derivirana_varijabla>
  </DomainObject.Predmet.ProtustrankaWithAdress>
  <DomainObject.Predmet.ProtustrankaWithAdressOIB>
    <izvorni_sadrzaj>VULKAN d.o.o., OIB 57041878350, Čulinečka Cesta 221, 10000 Zagreb</izvorni_sadrzaj>
    <derivirana_varijabla naziv="DomainObject.Predmet.ProtustrankaWithAdressOIB_1">VULKAN d.o.o., OIB 57041878350, Čulinečka Cesta 221, 10000 Zagreb</derivirana_varijabla>
  </DomainObject.Predmet.ProtustrankaWithAdressOIB>
  <DomainObject.Predmet.ProtustrankaNazivFormated>
    <izvorni_sadrzaj>VULKAN d.o.o.</izvorni_sadrzaj>
    <derivirana_varijabla naziv="DomainObject.Predmet.ProtustrankaNazivFormated_1">VULKAN d.o.o.</derivirana_varijabla>
  </DomainObject.Predmet.ProtustrankaNazivFormated>
  <DomainObject.Predmet.ProtustrankaNazivFormatedOIB>
    <izvorni_sadrzaj>VULKAN d.o.o., OIB 57041878350</izvorni_sadrzaj>
    <derivirana_varijabla naziv="DomainObject.Predmet.ProtustrankaNazivFormatedOIB_1">VULKAN d.o.o., OIB 57041878350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d.o.o.</item>
    </izvorni_sadrzaj>
    <derivirana_varijabla naziv="DomainObject.Predmet.ProtuStrankaListFormated_1">
      <item>VULKAN d.o.o.</item>
    </derivirana_varijabla>
  </DomainObject.Predmet.ProtuStrankaListFormated>
  <DomainObject.Predmet.ProtuStrankaListFormatedOIB>
    <izvorni_sadrzaj>
      <item>VULKAN d.o.o., OIB 57041878350</item>
    </izvorni_sadrzaj>
    <derivirana_varijabla naziv="DomainObject.Predmet.ProtuStrankaListFormatedOIB_1">
      <item>VULKAN d.o.o., OIB 57041878350</item>
    </derivirana_varijabla>
  </DomainObject.Predmet.ProtuStrankaListFormatedOIB>
  <DomainObject.Predmet.ProtuStrankaListFormatedWithAdress>
    <izvorni_sadrzaj>
      <item>VULKAN d.o.o., Čulinečka Cesta 221, 10000 Zagreb</item>
    </izvorni_sadrzaj>
    <derivirana_varijabla naziv="DomainObject.Predmet.ProtuStrankaListFormatedWithAdress_1">
      <item>VULKAN d.o.o., Čulinečka Cesta 221, 10000 Zagreb</item>
    </derivirana_varijabla>
  </DomainObject.Predmet.ProtuStrankaListFormatedWithAdress>
  <DomainObject.Predmet.ProtuStrankaListFormatedWithAdressOIB>
    <izvorni_sadrzaj>
      <item>VULKAN d.o.o., OIB 57041878350, Čulinečka Cesta 221, 10000 Zagreb</item>
    </izvorni_sadrzaj>
    <derivirana_varijabla naziv="DomainObject.Predmet.ProtuStrankaListFormatedWithAdressOIB_1">
      <item>VULKAN d.o.o., OIB 57041878350, Čulinečka Cesta 221, 10000 Zagreb</item>
    </derivirana_varijabla>
  </DomainObject.Predmet.ProtuStrankaListFormatedWithAdressOIB>
  <DomainObject.Predmet.ProtuStrankaListNazivFormated>
    <izvorni_sadrzaj>
      <item>VULKAN d.o.o.</item>
    </izvorni_sadrzaj>
    <derivirana_varijabla naziv="DomainObject.Predmet.ProtuStrankaListNazivFormated_1">
      <item>VULKAN d.o.o.</item>
    </derivirana_varijabla>
  </DomainObject.Predmet.ProtuStrankaListNazivFormated>
  <DomainObject.Predmet.ProtuStrankaListNazivFormatedOIB>
    <izvorni_sadrzaj>
      <item>VULKAN d.o.o., OIB 57041878350</item>
    </izvorni_sadrzaj>
    <derivirana_varijabla naziv="DomainObject.Predmet.ProtuStrankaListNazivFormatedOIB_1">
      <item>VULKAN d.o.o., OIB 57041878350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15695664046</item>
    </izvorni_sadrzaj>
    <derivirana_varijabla naziv="DomainObject.Predmet.OstaliListFormatedOIB_1">
      <item>Damir Vujić, OIB 15695664046</item>
    </derivirana_varijabla>
  </DomainObject.Predmet.OstaliListFormatedOIB>
  <DomainObject.Predmet.OstaliListFormatedWithAdress>
    <izvorni_sadrzaj>
      <item>Damir Vujić, Nikole Šubića Zrinskog 40, 33520 Slatina</item>
    </izvorni_sadrzaj>
    <derivirana_varijabla naziv="DomainObject.Predmet.OstaliListFormatedWithAdress_1">
      <item>Damir Vujić, Nikole Šubića Zrinskog 40, 33520 Slatina</item>
    </derivirana_varijabla>
  </DomainObject.Predmet.OstaliListFormatedWithAdress>
  <DomainObject.Predmet.OstaliListFormatedWithAdressOIB>
    <izvorni_sadrzaj>
      <item>Damir Vujić, OIB 15695664046, Nikole Šubića Zrinskog 40, 33520 Slatina</item>
    </izvorni_sadrzaj>
    <derivirana_varijabla naziv="DomainObject.Predmet.OstaliListFormatedWithAdressOIB_1">
      <item>Damir Vujić, OIB 15695664046, Nikole Šubića Zrinskog 40, 33520 Slatina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15695664046</item>
    </izvorni_sadrzaj>
    <derivirana_varijabla naziv="DomainObject.Predmet.OstaliListNazivFormatedOIB_1">
      <item>Damir Vujić, OIB 15695664046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d.o.o.</izvorni_sadrzaj>
    <derivirana_varijabla naziv="DomainObject.Predmet.ProtustrankaIDrugi_1">VULKAN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d.o.o., OIB 57041878350, Čulinečka Cesta 221, 10000 Zagreb</izvorni_sadrzaj>
    <derivirana_varijabla naziv="DomainObject.Predmet.ProtustrankaIDrugiAdressOIB_1">VULKAN d.o.o., OIB 57041878350, Čulinečka Cesta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d.o.o.</item>
      <item>FINA Regionalni centar Zagreb</item>
      <item>Damir Vujić</item>
    </izvorni_sadrzaj>
    <derivirana_varijabla naziv="DomainObject.Predmet.SudioniciListNaziv_1">
      <item>VULKAN d.o.o.</item>
      <item>FINA Regionalni centar Zagreb</item>
      <item>Damir Vujić</item>
    </derivirana_varijabla>
  </DomainObject.Predmet.SudioniciListNaziv>
  <DomainObject.Predmet.SudioniciListAdressOIB>
    <izvorni_sadrzaj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izvorni_sadrzaj>
    <derivirana_varijabla naziv="DomainObject.Predmet.SudioniciListAdressOIB_1">
      <item>VULKAN d.o.o., OIB 57041878350, Čulinečka Cesta 221,10000 Zagreb</item>
      <item>FINA Regionalni centar Zagreb, OIB 85821130368, Trg svibanjskih žrtava 1995. br. 1,10000 Zagreb</item>
      <item>Damir Vujić, OIB 15695664046, Nikole Šubića Zrinskog 40,33520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57041878350</item>
      <item>, OIB 85821130368</item>
      <item>, OIB 15695664046</item>
    </izvorni_sadrzaj>
    <derivirana_varijabla naziv="DomainObject.Predmet.SudioniciListNazivOIB_1">
      <item>, OIB 57041878350</item>
      <item>, OIB 85821130368</item>
      <item>, OIB 15695664046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780F4-3A13-4B0C-9BB3-ABFBD7A4F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421</properties:Words>
  <properties:Characters>2461</properties:Characters>
  <properties:Lines>166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2017-10-04T11:12:00Z</dcterms:created>
  <dc:creator>ilukac</dc:creator>
  <cp:lastModifiedBy>Valentina Delač</cp:lastModifiedBy>
  <cp:lastPrinted>2017-05-30T11:47:00Z</cp:lastPrinted>
  <dcterms:modified xmlns:xsi="http://www.w3.org/2001/XMLSchema-instance" xsi:type="dcterms:W3CDTF">2017-10-09T11:05:00Z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