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7dd8" w14:paraId="fae7dd8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</w:t>
      </w:r>
      <w:r w:rsidR="008A750E">
        <w:rPr>
          <w:b w:val="false"/>
          <w:u w:val="none"/>
        </w:rPr>
        <w:t>0/2016-5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>u pravnoj stvari predlagatelja – potrošača DAMNJANA MITROVIĆ iz Bijelog Brda, Kralja Zvonimira 22, OIB: 00475832455, radi stečaja potrošača</w:t>
      </w:r>
      <w:r>
        <w:t xml:space="preserve">,  izvan ročišta, dana </w:t>
      </w:r>
      <w:r w:rsidR="008A750E">
        <w:t>19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B05105">
        <w:rPr>
          <w:u w:val="single"/>
        </w:rPr>
        <w:t>0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4C2FCF" w:rsidP="009E7847" w:rsidR="004E434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9E7847">
        <w:t xml:space="preserve"> OIB: </w:t>
      </w:r>
      <w:r>
        <w:t>76674680</w:t>
      </w:r>
      <w:r w:rsidR="003425B6">
        <w:t>107</w:t>
      </w:r>
      <w:r w:rsidR="009E7847">
        <w:t xml:space="preserve">, </w:t>
      </w:r>
      <w:r w:rsidR="003425B6">
        <w:t>Horvatova 82</w:t>
      </w:r>
      <w:r w:rsidR="009E7847">
        <w:t>, Zagreb,</w:t>
      </w:r>
    </w:p>
    <w:p w:rsidRDefault="003425B6" w:rsidP="009E7847" w:rsidR="009E7847">
      <w:pPr>
        <w:pStyle w:val="Odlomakpopisa"/>
        <w:numPr>
          <w:ilvl w:val="0"/>
          <w:numId w:val="2"/>
        </w:numPr>
        <w:jc w:val="both"/>
      </w:pPr>
      <w:r>
        <w:t>RAIFFEISENBANK AUSTRIA d.d.</w:t>
      </w:r>
      <w:r w:rsidR="009E7847">
        <w:t>, OIB:</w:t>
      </w:r>
      <w:r w:rsidR="00232EBA">
        <w:t>53056966535</w:t>
      </w:r>
      <w:r w:rsidR="009E7847">
        <w:t xml:space="preserve">, </w:t>
      </w:r>
      <w:r w:rsidR="00232EBA">
        <w:t>Petrinjska 59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232EBA" w:rsidP="009E7847" w:rsidR="00DC1328">
      <w:pPr>
        <w:pStyle w:val="Odlomakpopisa"/>
        <w:numPr>
          <w:ilvl w:val="0"/>
          <w:numId w:val="2"/>
        </w:numPr>
        <w:jc w:val="both"/>
      </w:pPr>
      <w:r>
        <w:t>ČVORKOVAC d.o.o.</w:t>
      </w:r>
      <w:r w:rsidR="00DC1328">
        <w:t xml:space="preserve">, OIB: </w:t>
      </w:r>
      <w:r>
        <w:t>99894441383</w:t>
      </w:r>
      <w:r w:rsidR="00DC1328">
        <w:t xml:space="preserve">, </w:t>
      </w:r>
      <w:r>
        <w:t>Bana J. Jelačića 12</w:t>
      </w:r>
      <w:r w:rsidR="00DC1328">
        <w:t xml:space="preserve">, </w:t>
      </w:r>
      <w:r>
        <w:t>Dalj</w:t>
      </w:r>
    </w:p>
    <w:p w:rsidRDefault="007C6E70" w:rsidP="009E7847" w:rsidR="00DC1328">
      <w:pPr>
        <w:pStyle w:val="Odlomakpopisa"/>
        <w:numPr>
          <w:ilvl w:val="0"/>
          <w:numId w:val="2"/>
        </w:numPr>
        <w:jc w:val="both"/>
      </w:pPr>
      <w:r>
        <w:t>ČVORKOVAC – VODNE USLUGE d.o.o.</w:t>
      </w:r>
      <w:r w:rsidR="00DC1328">
        <w:t xml:space="preserve"> OIB:</w:t>
      </w:r>
      <w:r>
        <w:t>94846666970</w:t>
      </w:r>
      <w:r w:rsidR="00DC1328">
        <w:t xml:space="preserve">, </w:t>
      </w:r>
      <w:r>
        <w:t>Bana Jelačića 12</w:t>
      </w:r>
      <w:r w:rsidR="00DC1328">
        <w:t xml:space="preserve">, </w:t>
      </w:r>
      <w:r>
        <w:t>Dalj</w:t>
      </w:r>
      <w:r w:rsidR="00DC1328">
        <w:t>,</w:t>
      </w:r>
    </w:p>
    <w:p w:rsidRDefault="007C6E70" w:rsidP="004E4349" w:rsidR="004E4349">
      <w:pPr>
        <w:pStyle w:val="Odlomakpopisa"/>
        <w:numPr>
          <w:ilvl w:val="0"/>
          <w:numId w:val="2"/>
        </w:numPr>
        <w:jc w:val="both"/>
      </w:pPr>
      <w:r>
        <w:t>HRVATSKA RADIOTELEVIZIJA</w:t>
      </w:r>
      <w:r w:rsidR="004E4349">
        <w:t xml:space="preserve"> OIB: </w:t>
      </w:r>
      <w:r w:rsidR="00FB7069">
        <w:t>68419124305</w:t>
      </w:r>
      <w:r w:rsidR="004E4349">
        <w:t xml:space="preserve">, iz Zagreba, </w:t>
      </w:r>
      <w:r w:rsidR="00FB7069">
        <w:t>Prisavlje 3</w:t>
      </w:r>
      <w:r w:rsidR="004E4349">
        <w:t xml:space="preserve"> 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lastRenderedPageBreak/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>
        <w:t>19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402B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FB7069" w:rsidP="00FB7069" w:rsidR="00FB7069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20/2016-5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11C2D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6402B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E1D3B-87BE-4B1D-9DCA-250E9AECE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2111</properties:Characters>
  <properties:Lines>81</properties:Lines>
  <properties:Paragraphs>32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2017-04-19T07:13:00Z</dcterms:created>
  <dc:creator>sud</dc:creator>
  <cp:lastModifiedBy>Tonkica Topić</cp:lastModifiedBy>
  <cp:lastPrinted>2017-04-19T10:16:00Z</cp:lastPrinted>
  <dcterms:modified xmlns:xsi="http://www.w3.org/2001/XMLSchema-instance" xsi:type="dcterms:W3CDTF">2017-04-19T10:24:00Z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 BANK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