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2a9a" w14:paraId="6082a9a" w:rsidRDefault="00B26E52" w:rsidP="00B81F66" w:rsidR="00B81F66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B81F66" w:rsidP="00B81F66" w:rsidR="00B81F66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81F66">
        <w:rPr>
          <w:b w:val="false"/>
        </w:rPr>
        <w:t xml:space="preserve">          </w:t>
      </w:r>
      <w:r w:rsidR="00B81F66">
        <w:rPr>
          <w:noProof/>
          <w:lang w:eastAsia="hr-HR"/>
        </w:rPr>
        <w:t xml:space="preserve">    </w:t>
      </w:r>
      <w:r w:rsidR="00B81F66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F66" w:rsidP="00B81F66" w:rsidR="00B81F66">
      <w:pPr>
        <w:spacing w:after="0"/>
        <w:jc w:val="both"/>
      </w:pPr>
      <w:r>
        <w:t xml:space="preserve">    Republika Hrvatska</w:t>
      </w:r>
    </w:p>
    <w:p w:rsidRDefault="00B81F66" w:rsidP="00B81F66" w:rsidR="00B81F66">
      <w:pPr>
        <w:spacing w:after="0"/>
        <w:jc w:val="both"/>
      </w:pPr>
      <w:r>
        <w:t>Trgovački sud u Varaždinu</w:t>
      </w:r>
    </w:p>
    <w:p w:rsidRDefault="00B81F66" w:rsidP="00B81F66" w:rsidR="00B81F66">
      <w:pPr>
        <w:spacing w:after="0"/>
      </w:pPr>
      <w:r>
        <w:t xml:space="preserve">  Varaždin, Braće Radić 2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B81F66" w:rsidP="00B81F66" w:rsidR="00B81F66">
      <w:pPr>
        <w:spacing w:after="0"/>
      </w:pPr>
    </w:p>
    <w:p w:rsidRDefault="00887730" w:rsidP="00887730" w:rsidR="00887730" w:rsidRPr="000A68A8">
      <w:pPr>
        <w:ind w:firstLine="708"/>
        <w:jc w:val="both"/>
        <w:rPr>
          <w:rFonts w:cs="Times New Roman"/>
        </w:rPr>
      </w:pPr>
      <w:r w:rsidRPr="000A68A8">
        <w:rPr>
          <w:rFonts w:cs="Times New Roman"/>
        </w:rPr>
        <w:t xml:space="preserve">Trgovački sud u Varaždinu, po sucu toga suda Iris Hatvalić Nemec kao stečajnom sucu, u stečajnom postupku nad </w:t>
      </w:r>
      <w:r w:rsidR="00E53573" w:rsidRPr="004B36A4">
        <w:t>PEKARNA IVANEC d.o.o.</w:t>
      </w:r>
      <w:r w:rsidR="00E53573">
        <w:t>, Ivanec, Ivana Gundulića 17</w:t>
      </w:r>
      <w:r w:rsidR="00E53573" w:rsidRPr="00AB64AE">
        <w:t xml:space="preserve">, OIB: </w:t>
      </w:r>
      <w:r w:rsidR="00E53573">
        <w:t>02177347101</w:t>
      </w:r>
      <w:r w:rsidR="00E53573" w:rsidRPr="00E33F40">
        <w:t>, zastupan</w:t>
      </w:r>
      <w:r w:rsidR="00E53573">
        <w:t>om</w:t>
      </w:r>
      <w:r w:rsidR="00E53573" w:rsidRPr="00E33F40">
        <w:t xml:space="preserve"> po stečajnom upravitelju </w:t>
      </w:r>
      <w:r w:rsidR="00E53573">
        <w:t xml:space="preserve">Biserki </w:t>
      </w:r>
      <w:r w:rsidR="00E53573" w:rsidRPr="004B36A4">
        <w:t>Jardas-Mišanović</w:t>
      </w:r>
      <w:r w:rsidR="00E53573">
        <w:t xml:space="preserve"> iz Varaždina</w:t>
      </w:r>
      <w:r w:rsidRPr="000A68A8">
        <w:rPr>
          <w:rFonts w:cs="Times New Roman"/>
        </w:rPr>
        <w:t xml:space="preserve">, dana </w:t>
      </w:r>
      <w:r w:rsidR="00E53573">
        <w:rPr>
          <w:rFonts w:cs="Times New Roman"/>
        </w:rPr>
        <w:t>11. lipnja</w:t>
      </w:r>
      <w:r w:rsidRPr="000A68A8">
        <w:rPr>
          <w:rFonts w:cs="Times New Roman"/>
        </w:rPr>
        <w:t xml:space="preserve"> </w:t>
      </w:r>
      <w:r>
        <w:rPr>
          <w:rFonts w:cs="Times New Roman"/>
        </w:rPr>
        <w:t>2018</w:t>
      </w:r>
      <w:r w:rsidRPr="000A68A8">
        <w:rPr>
          <w:rFonts w:cs="Times New Roman"/>
        </w:rPr>
        <w:t>.,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</w:t>
      </w:r>
      <w:r w:rsidR="00E53573">
        <w:t>4</w:t>
      </w:r>
      <w:r w:rsidR="00887730">
        <w:t>. srpnja</w:t>
      </w:r>
      <w:r>
        <w:t xml:space="preserve"> 2018. u </w:t>
      </w:r>
      <w:r w:rsidR="00E53573">
        <w:t>10,00</w:t>
      </w:r>
      <w:r>
        <w:t xml:space="preserve"> sati.</w:t>
      </w:r>
    </w:p>
    <w:p w:rsidRDefault="00B81F66" w:rsidP="00B81F66" w:rsidR="00B81F66">
      <w:pPr>
        <w:spacing w:after="0"/>
      </w:pPr>
    </w:p>
    <w:p w:rsidRDefault="00B81F66" w:rsidP="00B81F66" w:rsidR="00B81F66">
      <w:pPr>
        <w:spacing w:after="0"/>
        <w:jc w:val="both"/>
      </w:pPr>
      <w:r>
        <w:tab/>
        <w:t>2. Za skupštinu vjerovnika predlaže se sljedeći</w:t>
      </w:r>
    </w:p>
    <w:p w:rsidRDefault="00B81F66" w:rsidP="00B81F66" w:rsidR="00B81F66">
      <w:pPr>
        <w:spacing w:after="0"/>
        <w:jc w:val="both"/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B81F66" w:rsidP="00B81F66" w:rsidR="00B81F66">
      <w:pPr>
        <w:spacing w:after="0"/>
        <w:contextualSpacing/>
        <w:jc w:val="both"/>
        <w:rPr>
          <w:rFonts w:cs="Times New Roman"/>
        </w:rPr>
      </w:pPr>
    </w:p>
    <w:p w:rsidRDefault="00887730" w:rsidP="00E53573" w:rsidR="00887730">
      <w:pPr>
        <w:pStyle w:val="Odlomakpopisa"/>
        <w:numPr>
          <w:ilvl w:val="0"/>
          <w:numId w:val="9"/>
        </w:numPr>
        <w:spacing w:after="0"/>
      </w:pPr>
      <w:r>
        <w:t xml:space="preserve">Donošenje odluke o </w:t>
      </w:r>
      <w:r w:rsidR="00E53573">
        <w:t>o prijedlogu za sklapanje nagodbe u predmetu P-658/16 s Anicom Igrec</w:t>
      </w:r>
    </w:p>
    <w:p w:rsidRDefault="00887730" w:rsidP="00887730" w:rsidR="00887730">
      <w:pPr>
        <w:pStyle w:val="Odlomakpopisa"/>
        <w:numPr>
          <w:ilvl w:val="0"/>
          <w:numId w:val="9"/>
        </w:numPr>
        <w:spacing w:after="0"/>
      </w:pPr>
      <w:r>
        <w:t>Razno</w:t>
      </w:r>
    </w:p>
    <w:p w:rsidRDefault="00887730" w:rsidP="00887730" w:rsidR="00887730" w:rsidRPr="00887730">
      <w:pPr>
        <w:rPr>
          <w:lang w:eastAsia="hr-HR"/>
        </w:rPr>
      </w:pPr>
    </w:p>
    <w:p w:rsidRDefault="00B81F66" w:rsidP="00B81F66" w:rsidR="00B81F66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B81F66" w:rsidP="00B81F66" w:rsidR="00B81F66">
      <w:pPr>
        <w:spacing w:after="0"/>
        <w:rPr>
          <w:b/>
        </w:rPr>
      </w:pPr>
    </w:p>
    <w:p w:rsidRDefault="00E53573" w:rsidP="00B81F66" w:rsidR="00B81F66">
      <w:pPr>
        <w:spacing w:after="0"/>
        <w:jc w:val="center"/>
      </w:pPr>
      <w:r>
        <w:t xml:space="preserve">U Varaždinu 11. lipnja </w:t>
      </w:r>
      <w:r w:rsidR="00B81F66">
        <w:t>2018.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B81F66" w:rsidP="00B81F66" w:rsidR="0088773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B81F66" w:rsidP="00B26E52" w:rsidR="00E5357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  <w:r w:rsidR="00E53573">
        <w:rPr>
          <w:rFonts w:cs="Times New Roman"/>
        </w:rPr>
        <w:t xml:space="preserve"> </w:t>
      </w:r>
    </w:p>
    <w:p w:rsidRDefault="00B81F66" w:rsidP="00B81F66" w:rsidR="00B81F66">
      <w:pPr>
        <w:spacing w:after="0"/>
        <w:rPr>
          <w:rFonts w:cs="Times New Roman"/>
        </w:rPr>
      </w:pP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B81F66" w:rsidP="00B81F66" w:rsidR="00B81F66">
      <w:pPr>
        <w:spacing w:after="0"/>
        <w:jc w:val="both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81F66" w:rsidP="00B81F66" w:rsidR="00B81F66">
      <w:pPr>
        <w:pStyle w:val="Odlomakpopisa"/>
        <w:numPr>
          <w:ilvl w:val="0"/>
          <w:numId w:val="5"/>
        </w:numPr>
        <w:spacing w:after="0"/>
      </w:pPr>
      <w:r>
        <w:t xml:space="preserve">stečajni upravitelj </w:t>
      </w:r>
      <w:r w:rsidR="00E53573">
        <w:t xml:space="preserve">Biserka </w:t>
      </w:r>
      <w:r w:rsidR="00E53573" w:rsidRPr="004B36A4">
        <w:t>Jardas-Mišanović</w:t>
      </w:r>
      <w:r w:rsidR="00E53573">
        <w:t xml:space="preserve"> iz Varaždina, Braće Radić 24</w:t>
      </w:r>
    </w:p>
    <w:p w:rsidRDefault="00B81F66" w:rsidP="00B81F66" w:rsidR="001B4212" w:rsidRPr="00B81F66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E53573" w:rsidR="001B4212" w:rsidRPr="00B81F66">
      <w:headerReference w:type="default" r:id="rId11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E52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E53573">
      <w:t>383/11-87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92444"/>
    <w:rsid w:val="000A7EB2"/>
    <w:rsid w:val="001B4212"/>
    <w:rsid w:val="002042B3"/>
    <w:rsid w:val="004A128B"/>
    <w:rsid w:val="004C176F"/>
    <w:rsid w:val="00521F9C"/>
    <w:rsid w:val="00580866"/>
    <w:rsid w:val="005F10E9"/>
    <w:rsid w:val="00623E85"/>
    <w:rsid w:val="0063247A"/>
    <w:rsid w:val="006E2281"/>
    <w:rsid w:val="00792FB7"/>
    <w:rsid w:val="00887730"/>
    <w:rsid w:val="008A3DED"/>
    <w:rsid w:val="009461B6"/>
    <w:rsid w:val="009C0372"/>
    <w:rsid w:val="00A87222"/>
    <w:rsid w:val="00B26E52"/>
    <w:rsid w:val="00B50731"/>
    <w:rsid w:val="00B73610"/>
    <w:rsid w:val="00B81F66"/>
    <w:rsid w:val="00BC68B2"/>
    <w:rsid w:val="00C02CE0"/>
    <w:rsid w:val="00C32ABA"/>
    <w:rsid w:val="00CF323F"/>
    <w:rsid w:val="00D5318F"/>
    <w:rsid w:val="00E071D3"/>
    <w:rsid w:val="00E5357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6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E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6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E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2011.</izvorni_sadrzaj>
    <derivirana_varijabla naziv="DomainObject.Predmet.DatumOsnivanja_1">25.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2012.</izvorni_sadrzaj>
    <derivirana_varijabla naziv="DomainObject.Predmet.DatumRjesavanja_1">6. ožujka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3.12.2007. (Rj. St-70/07-7).
Objava: oglasna ploča suda 3.12.2007.
Objava: NN-126/07 od 10.12.2007.</izvorni_sadrzaj>
    <derivirana_varijabla naziv="DomainObject.Predmet.Opis_1">Stečaj otvoren 3.12.2007. (Rj. St-70/07-7).
Objava: oglasna ploča suda 3.12.2007.
Objava: NN-126/07 od 10.12.2007.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St-383/2011</izvorni_sadrzaj>
    <derivirana_varijabla naziv="DomainObject.Predmet.OznakaBroj_1">St-383/2011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>-u opticaju samo svežanj 6. (ostali u ormaru)</izvorni_sadrzaj>
    <derivirana_varijabla naziv="DomainObject.Predmet.PrimjedbaSuca_1">-u opticaju samo svežanj 6. (ostali u ormaru)</derivirana_varijabla>
  </DomainObject.Predmet.PrimjedbaSuca>
  <DomainObject.Predmet.ProtustrankaFormated>
    <izvorni_sadrzaj>  PEKARNA IVANEC društvo za proizvodnju kruha, peciva i ostalih proizvoda d.o.o.</izvorni_sadrzaj>
    <derivirana_varijabla naziv="DomainObject.Predmet.ProtustrankaFormated_1">  PEKARNA IVANEC društvo za proizvodnju kruha, peciva i ostalih proizvoda d.o.o.</derivirana_varijabla>
  </DomainObject.Predmet.ProtustrankaFormated>
  <DomainObject.Predmet.ProtustrankaFormatedOIB>
    <izvorni_sadrzaj>  PEKARNA IVANEC društvo za proizvodnju kruha, peciva i ostalih proizvoda d.o.o.</izvorni_sadrzaj>
    <derivirana_varijabla naziv="DomainObject.Predmet.ProtustrankaFormatedOIB_1">  PEKARNA IVANEC društvo za proizvodnju kruha, peciva i ostalih proizvoda d.o.o.</derivirana_varijabla>
  </DomainObject.Predmet.ProtustrankaFormatedOIB>
  <DomainObject.Predmet.ProtustrankaFormatedWithAdress>
    <izvorni_sadrzaj> PEKARNA IVANEC društvo za proizvodnju kruha, peciva i ostalih proizvoda d.o.o., Ivana Gundulića 17, 42240 Ivanec</izvorni_sadrzaj>
    <derivirana_varijabla naziv="DomainObject.Predmet.ProtustrankaFormatedWithAdress_1"> PEKARNA IVANEC društvo za proizvodnju kruha, peciva i ostalih proizvoda d.o.o., Ivana Gundulića 17, 42240 Ivanec</derivirana_varijabla>
  </DomainObject.Predmet.ProtustrankaFormatedWithAdress>
  <DomainObject.Predmet.ProtustrankaFormatedWithAdressOIB>
    <izvorni_sadrzaj> PEKARNA IVANEC društvo za proizvodnju kruha, peciva i ostalih proizvoda d.o.o., Ivana Gundulića 17, 42240 Ivanec</izvorni_sadrzaj>
    <derivirana_varijabla naziv="DomainObject.Predmet.ProtustrankaFormatedWithAdressOIB_1"> PEKARNA IVANEC društvo za proizvodnju kruha, peciva i ostalih proizvoda d.o.o., Ivana Gundulića 17, 42240 Ivanec</derivirana_varijabla>
  </DomainObject.Predmet.ProtustrankaFormatedWithAdressOIB>
  <DomainObject.Predmet.ProtustrankaWithAdress>
    <izvorni_sadrzaj>PEKARNA IVANEC društvo za proizvodnju kruha, peciva i ostalih proizvoda d.o.o. Ivana Gundulića 17, 42240 Ivanec</izvorni_sadrzaj>
    <derivirana_varijabla naziv="DomainObject.Predmet.ProtustrankaWithAdress_1">PEKARNA IVANEC društvo za proizvodnju kruha, peciva i ostalih proizvoda d.o.o. Ivana Gundulića 17, 42240 Ivanec</derivirana_varijabla>
  </DomainObject.Predmet.ProtustrankaWithAdress>
  <DomainObject.Predmet.ProtustrankaWithAdressOIB>
    <izvorni_sadrzaj>PEKARNA IVANEC društvo za proizvodnju kruha, peciva i ostalih proizvoda d.o.o., Ivana Gundulića 17, 42240 Ivanec</izvorni_sadrzaj>
    <derivirana_varijabla naziv="DomainObject.Predmet.ProtustrankaWithAdressOIB_1">PEKARNA IVANEC društvo za proizvodnju kruha, peciva i ostalih proizvoda d.o.o., Ivana Gundulića 17, 42240 Ivanec</derivirana_varijabla>
  </DomainObject.Predmet.ProtustrankaWithAdressOIB>
  <DomainObject.Predmet.ProtustrankaNazivFormated>
    <izvorni_sadrzaj>PEKARNA IVANEC društvo za proizvodnju kruha, peciva i ostalih proizvoda d.o.o.</izvorni_sadrzaj>
    <derivirana_varijabla naziv="DomainObject.Predmet.ProtustrankaNazivFormated_1">PEKARNA IVANEC društvo za proizvodnju kruha, peciva i ostalih proizvoda d.o.o.</derivirana_varijabla>
  </DomainObject.Predmet.ProtustrankaNazivFormated>
  <DomainObject.Predmet.ProtustrankaNazivFormatedOIB>
    <izvorni_sadrzaj>PEKARNA IVANEC društvo za proizvodnju kruha, peciva i ostalih proizvoda d.o.o.</izvorni_sadrzaj>
    <derivirana_varijabla naziv="DomainObject.Predmet.ProtustrankaNazivFormatedOIB_1">PEKARNA IVANEC društvo za proizvodnju kruha, peciva i ostalih proizvoda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Rogina i dr. (1. - 21), radnici dužnika</izvorni_sadrzaj>
    <derivirana_varijabla naziv="DomainObject.Predmet.StrankaFormated_1">  Vladimir Rogina i dr. (1. - 21), radnici dužnika</derivirana_varijabla>
  </DomainObject.Predmet.StrankaFormated>
  <DomainObject.Predmet.StrankaFormatedOIB>
    <izvorni_sadrzaj>  Vladimir Rogina i dr. (1. - 21), radnici dužnika</izvorni_sadrzaj>
    <derivirana_varijabla naziv="DomainObject.Predmet.StrankaFormatedOIB_1">  Vladimir Rogina i dr. (1. - 21), radnici dužnika</derivirana_varijabla>
  </DomainObject.Predmet.StrankaFormatedOIB>
  <DomainObject.Predmet.StrankaFormatedWithAdress>
    <izvorni_sadrzaj> Vladimir Rogina i dr. (1. - 21), radnici dužnika</izvorni_sadrzaj>
    <derivirana_varijabla naziv="DomainObject.Predmet.StrankaFormatedWithAdress_1"> Vladimir Rogina i dr. (1. - 21), radnici dužnika</derivirana_varijabla>
  </DomainObject.Predmet.StrankaFormatedWithAdress>
  <DomainObject.Predmet.StrankaFormatedWithAdressOIB>
    <izvorni_sadrzaj> Vladimir Rogina i dr. (1. - 21), radnici dužnika</izvorni_sadrzaj>
    <derivirana_varijabla naziv="DomainObject.Predmet.StrankaFormatedWithAdressOIB_1"> Vladimir Rogina i dr. (1. - 21), radnici dužnika</derivirana_varijabla>
  </DomainObject.Predmet.StrankaFormatedWithAdressOIB>
  <DomainObject.Predmet.StrankaWithAdress>
    <izvorni_sadrzaj>Vladimir Rogina i dr. (1. - 21), radnici dužnika </izvorni_sadrzaj>
    <derivirana_varijabla naziv="DomainObject.Predmet.StrankaWithAdress_1">Vladimir Rogina i dr. (1. - 21), radnici dužnika </derivirana_varijabla>
  </DomainObject.Predmet.StrankaWithAdress>
  <DomainObject.Predmet.StrankaWithAdressOIB>
    <izvorni_sadrzaj>Vladimir Rogina i dr. (1. - 21), radnici dužnika</izvorni_sadrzaj>
    <derivirana_varijabla naziv="DomainObject.Predmet.StrankaWithAdressOIB_1">Vladimir Rogina i dr. (1. - 21), radnici dužnika</derivirana_varijabla>
  </DomainObject.Predmet.StrankaWithAdressOIB>
  <DomainObject.Predmet.StrankaNazivFormated>
    <izvorni_sadrzaj>Vladimir Rogina i dr. (1. - 21), radnici dužnika</izvorni_sadrzaj>
    <derivirana_varijabla naziv="DomainObject.Predmet.StrankaNazivFormated_1">Vladimir Rogina i dr. (1. - 21), radnici dužnika</derivirana_varijabla>
  </DomainObject.Predmet.StrankaNazivFormated>
  <DomainObject.Predmet.StrankaNazivFormatedOIB>
    <izvorni_sadrzaj>Vladimir Rogina i dr. (1. - 21), radnici dužnika</izvorni_sadrzaj>
    <derivirana_varijabla naziv="DomainObject.Predmet.StrankaNazivFormatedOIB_1">Vladimir Rogina i dr. (1. - 21), radnici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Vladimir Rogina i dr. (1. - 21), radnici dužnika</item>
    </izvorni_sadrzaj>
    <derivirana_varijabla naziv="DomainObject.Predmet.StrankaListFormated_1">
      <item>Vladimir Rogina i dr. (1. - 21), radnici dužnika</item>
    </derivirana_varijabla>
  </DomainObject.Predmet.StrankaListFormated>
  <DomainObject.Predmet.StrankaListFormatedOIB>
    <izvorni_sadrzaj>
      <item>Vladimir Rogina i dr. (1. - 21), radnici dužnika</item>
    </izvorni_sadrzaj>
    <derivirana_varijabla naziv="DomainObject.Predmet.StrankaListFormatedOIB_1">
      <item>Vladimir Rogina i dr. (1. - 21), radnici dužnika</item>
    </derivirana_varijabla>
  </DomainObject.Predmet.StrankaListFormatedOIB>
  <DomainObject.Predmet.StrankaListFormatedWithAdress>
    <izvorni_sadrzaj>
      <item>Vladimir Rogina i dr. (1. - 21), radnici dužnika</item>
    </izvorni_sadrzaj>
    <derivirana_varijabla naziv="DomainObject.Predmet.StrankaListFormatedWithAdress_1">
      <item>Vladimir Rogina i dr. (1. - 21), radnici dužnika</item>
    </derivirana_varijabla>
  </DomainObject.Predmet.StrankaListFormatedWithAdress>
  <DomainObject.Predmet.StrankaListFormatedWithAdressOIB>
    <izvorni_sadrzaj>
      <item>Vladimir Rogina i dr. (1. - 21), radnici dužnika</item>
    </izvorni_sadrzaj>
    <derivirana_varijabla naziv="DomainObject.Predmet.StrankaListFormatedWithAdressOIB_1">
      <item>Vladimir Rogina i dr. (1. - 21), radnici dužnika</item>
    </derivirana_varijabla>
  </DomainObject.Predmet.StrankaListFormatedWithAdressOIB>
  <DomainObject.Predmet.StrankaListNazivFormated>
    <izvorni_sadrzaj>
      <item>Vladimir Rogina i dr. (1. - 21), radnici dužnika</item>
    </izvorni_sadrzaj>
    <derivirana_varijabla naziv="DomainObject.Predmet.StrankaListNazivFormated_1">
      <item>Vladimir Rogina i dr. (1. - 21), radnici dužnika</item>
    </derivirana_varijabla>
  </DomainObject.Predmet.StrankaListNazivFormated>
  <DomainObject.Predmet.StrankaListNazivFormatedOIB>
    <izvorni_sadrzaj>
      <item>Vladimir Rogina i dr. (1. - 21), radnici dužnika</item>
    </izvorni_sadrzaj>
    <derivirana_varijabla naziv="DomainObject.Predmet.StrankaListNazivFormatedOIB_1">
      <item>Vladimir Rogina i dr. (1. - 21), radnici dužnika</item>
    </derivirana_varijabla>
  </DomainObject.Predmet.StrankaListNazivFormatedOIB>
  <DomainObject.Predmet.ProtuStrankaListFormated>
    <izvorni_sadrzaj>
      <item>PEKARNA IVANEC društvo za proizvodnju kruha, peciva i ostalih proizvoda d.o.o.</item>
    </izvorni_sadrzaj>
    <derivirana_varijabla naziv="DomainObject.Predmet.ProtuStrankaListFormated_1">
      <item>PEKARNA IVANEC društvo za proizvodnju kruha, peciva i ostalih proizvoda d.o.o.</item>
    </derivirana_varijabla>
  </DomainObject.Predmet.ProtuStrankaListFormated>
  <DomainObject.Predmet.ProtuStrankaListFormatedOIB>
    <izvorni_sadrzaj>
      <item>PEKARNA IVANEC društvo za proizvodnju kruha, peciva i ostalih proizvoda d.o.o.</item>
    </izvorni_sadrzaj>
    <derivirana_varijabla naziv="DomainObject.Predmet.ProtuStrankaListFormatedOIB_1">
      <item>PEKARNA IVANEC društvo za proizvodnju kruha, peciva i ostalih proizvoda d.o.o.</item>
    </derivirana_varijabla>
  </DomainObject.Predmet.ProtuStrankaListFormatedOIB>
  <DomainObject.Predmet.ProtuStrankaListFormatedWithAdress>
    <izvorni_sadrzaj>
      <item>PEKARNA IVANEC društvo za proizvodnju kruha, peciva i ostalih proizvoda d.o.o., Ivana Gundulića 17, 42240 Ivanec</item>
    </izvorni_sadrzaj>
    <derivirana_varijabla naziv="DomainObject.Predmet.ProtuStrankaListFormatedWithAdress_1">
      <item>PEKARNA IVANEC društvo za proizvodnju kruha, peciva i ostalih proizvoda d.o.o., Ivana Gundulića 17, 42240 Ivanec</item>
    </derivirana_varijabla>
  </DomainObject.Predmet.ProtuStrankaListFormatedWithAdress>
  <DomainObject.Predmet.ProtuStrankaListFormatedWithAdressOIB>
    <izvorni_sadrzaj>
      <item>PEKARNA IVANEC društvo za proizvodnju kruha, peciva i ostalih proizvoda d.o.o., Ivana Gundulića 17, 42240 Ivanec</item>
    </izvorni_sadrzaj>
    <derivirana_varijabla naziv="DomainObject.Predmet.ProtuStrankaListFormatedWithAdressOIB_1">
      <item>PEKARNA IVANEC društvo za proizvodnju kruha, peciva i ostalih proizvoda d.o.o., Ivana Gundulića 17, 42240 Ivanec</item>
    </derivirana_varijabla>
  </DomainObject.Predmet.ProtuStrankaListFormatedWithAdressOIB>
  <DomainObject.Predmet.ProtuStrankaListNazivFormated>
    <izvorni_sadrzaj>
      <item>PEKARNA IVANEC društvo za proizvodnju kruha, peciva i ostalih proizvoda d.o.o.</item>
    </izvorni_sadrzaj>
    <derivirana_varijabla naziv="DomainObject.Predmet.ProtuStrankaListNazivFormated_1">
      <item>PEKARNA IVANEC društvo za proizvodnju kruha, peciva i ostalih proizvoda d.o.o.</item>
    </derivirana_varijabla>
  </DomainObject.Predmet.ProtuStrankaListNazivFormated>
  <DomainObject.Predmet.ProtuStrankaListNazivFormatedOIB>
    <izvorni_sadrzaj>
      <item>PEKARNA IVANEC društvo za proizvodnju kruha, peciva i ostalih proizvoda d.o.o.</item>
    </izvorni_sadrzaj>
    <derivirana_varijabla naziv="DomainObject.Predmet.ProtuStrankaListNazivFormatedOIB_1">
      <item>PEKARNA IVANEC društvo za proizvodnju kruha, peciva i ostalih proizvoda d.o.o.</item>
    </derivirana_varijabla>
  </DomainObject.Predmet.ProtuStrankaListNazivFormatedOIB>
  <DomainObject.Predmet.OstaliListFormated>
    <izvorni_sadrzaj>
      <item>HRVATSKA POŠTANSKA BANKA d.d.</item>
      <item>VB Leasing d.o.o.</item>
      <item>HEP ELEKTRA VARAŽDIN</item>
      <item>RAIFFEISENBANK AUSTRIA d.d.</item>
      <item>Siniša Miličić, predsjednik OV  (iz RIS Varaždin)</item>
      <item>Ivica mr. Komić, član</item>
      <item>Marijana Kuzmić, član (iz Porezne uprave Vž.)</item>
      <item>HYPO LEASING KROATIEN, ZAGREB</item>
      <item>Regionalni industrijski sindikat - RIS</item>
      <item>Partner banka d.d.</item>
      <item>ŽDO Građansko-upravni odjel u Varaždinu</item>
      <item>Franjo Duić, član (iz DUOS-USLUGE d.o.o.)</item>
      <item>Tibor Vegh,  zamjenik člana (iz Čk. mlinovi d.d.)</item>
      <item>MEĐIMURSKA BANKA d.d. ČAKOVEC</item>
      <item>RAIFFEISEN LEASING d.o.o.</item>
      <item>Biserka Jardas-Mišanović</item>
      <item>GRANOLIO d.o.o. ZAGREB</item>
      <item>Milivoj Kolonić, član (iz Partner bake d.d.)</item>
      <item>Dragoslav Zuber</item>
      <item>Financijska agencija</item>
      <item>Narodne novine</item>
      <item>Porezna uprava Varaždin</item>
      <item>Milena Golubić 5r. Sever</item>
      <item>odvjentik Boris Šafarić</item>
    </izvorni_sadrzaj>
    <derivirana_varijabla naziv="DomainObject.Predmet.OstaliListFormated_1">
      <item>HRVATSKA POŠTANSKA BANKA d.d.</item>
      <item>VB Leasing d.o.o.</item>
      <item>HEP ELEKTRA VARAŽDIN</item>
      <item>RAIFFEISENBANK AUSTRIA d.d.</item>
      <item>Siniša Miličić, predsjednik OV  (iz RIS Varaždin)</item>
      <item>Ivica mr. Komić, član</item>
      <item>Marijana Kuzmić, član (iz Porezne uprave Vž.)</item>
      <item>HYPO LEASING KROATIEN, ZAGREB</item>
      <item>Regionalni industrijski sindikat - RIS</item>
      <item>Partner banka d.d.</item>
      <item>ŽDO Građansko-upravni odjel u Varaždinu</item>
      <item>Franjo Duić, član (iz DUOS-USLUGE d.o.o.)</item>
      <item>Tibor Vegh,  zamjenik člana (iz Čk. mlinovi d.d.)</item>
      <item>MEĐIMURSKA BANKA d.d. ČAKOVEC</item>
      <item>RAIFFEISEN LEASING d.o.o.</item>
      <item>Biserka Jardas-Mišanović</item>
      <item>GRANOLIO d.o.o. ZAGREB</item>
      <item>Milivoj Kolonić, član (iz Partner bake d.d.)</item>
      <item>Dragoslav Zuber</item>
      <item>Financijska agencija</item>
      <item>Narodne novine</item>
      <item>Porezna uprava Varaždin</item>
      <item>Milena Golubić 5r. Sever</item>
      <item>odvjentik Boris Šafarić</item>
    </derivirana_varijabla>
  </DomainObject.Predmet.OstaliListFormated>
  <DomainObject.Predmet.OstaliListFormatedOIB>
    <izvorni_sadrzaj>
      <item>HRVATSKA POŠTANSKA BANKA d.d.</item>
      <item>VB Leasing d.o.o., OIB 55525619967</item>
      <item>HEP ELEKTRA VARAŽDIN</item>
      <item>RAIFFEISENBANK AUSTRIA d.d., OIB 53056966535</item>
      <item>Siniša Miličić, predsjednik OV  (iz RIS Varaždin)</item>
      <item>Ivica mr. Komić, član</item>
      <item>Marijana Kuzmić, član (iz Porezne uprave Vž.)</item>
      <item>HYPO LEASING KROATIEN, ZAGREB</item>
      <item>Regionalni industrijski sindikat - RIS</item>
      <item>Partner banka d.d., OIB 71221608291</item>
      <item>ŽDO Građansko-upravni odjel u Varaždinu</item>
      <item>Franjo Duić, član (iz DUOS-USLUGE d.o.o.)</item>
      <item>Tibor Vegh,  zamjenik člana (iz Čk. mlinovi d.d.)</item>
      <item>MEĐIMURSKA BANKA d.d. ČAKOVEC</item>
      <item>RAIFFEISEN LEASING d.o.o., OIB 75346450537</item>
      <item>Biserka Jardas-Mišanović</item>
      <item>GRANOLIO d.o.o. ZAGREB</item>
      <item>Milivoj Kolonić, član (iz Partner bake d.d.)</item>
      <item>Dragoslav Zuber</item>
      <item>Financijska agencija</item>
      <item>Narodne novine</item>
      <item>Porezna uprava Varaždin</item>
      <item>Milena Golubić 5r. Sever</item>
      <item>odvjentik Boris Šafarić</item>
    </izvorni_sadrzaj>
    <derivirana_varijabla naziv="DomainObject.Predmet.OstaliListFormatedOIB_1">
      <item>HRVATSKA POŠTANSKA BANKA d.d.</item>
      <item>VB Leasing d.o.o., OIB 55525619967</item>
      <item>HEP ELEKTRA VARAŽDIN</item>
      <item>RAIFFEISENBANK AUSTRIA d.d., OIB 53056966535</item>
      <item>Siniša Miličić, predsjednik OV  (iz RIS Varaždin)</item>
      <item>Ivica mr. Komić, član</item>
      <item>Marijana Kuzmić, član (iz Porezne uprave Vž.)</item>
      <item>HYPO LEASING KROATIEN, ZAGREB</item>
      <item>Regionalni industrijski sindikat - RIS</item>
      <item>Partner banka d.d., OIB 71221608291</item>
      <item>ŽDO Građansko-upravni odjel u Varaždinu</item>
      <item>Franjo Duić, član (iz DUOS-USLUGE d.o.o.)</item>
      <item>Tibor Vegh,  zamjenik člana (iz Čk. mlinovi d.d.)</item>
      <item>MEĐIMURSKA BANKA d.d. ČAKOVEC</item>
      <item>RAIFFEISEN LEASING d.o.o., OIB 75346450537</item>
      <item>Biserka Jardas-Mišanović</item>
      <item>GRANOLIO d.o.o. ZAGREB</item>
      <item>Milivoj Kolonić, član (iz Partner bake d.d.)</item>
      <item>Dragoslav Zuber</item>
      <item>Financijska agencija</item>
      <item>Narodne novine</item>
      <item>Porezna uprava Varaždin</item>
      <item>Milena Golubić 5r. Sever</item>
      <item>odvjentik Boris Šafarić</item>
    </derivirana_varijabla>
  </DomainObject.Predmet.OstaliListFormatedOIB>
  <DomainObject.Predmet.OstaliListFormatedWithAdress>
    <izvorni_sadrzaj>
      <item>HRVATSKA POŠTANSKA BANKA d.d., Jurišićeva 4, 10000 Zagreb</item>
      <item>VB Leasing d.o.o., Horvatova 82, 10000 Zagreb</item>
      <item>HEP ELEKTRA VARAŽDIN, Kratka br. 1., 42000 Varaždin</item>
      <item>RAIFFEISENBANK AUSTRIA d.d., Petrinjska 59, 10000 Zagreb</item>
      <item>Siniša Miličić, predsjednik OV  (iz RIS Varaždin), Kratka 1, 42000 Varaždin</item>
      <item>Ivica mr. Komić, član, Šenoina 15, 42000 Varaždin</item>
      <item>Marijana Kuzmić, član (iz Porezne uprave Vž.), Graberje 1, 42000 Varaždin</item>
      <item>HYPO LEASING KROATIEN, ZAGREB, Koranska br. 16., 10000 Zagreb</item>
      <item>Regionalni industrijski sindikat - RIS, Kratka 1, 42000 Varaždin</item>
      <item>Partner banka d.d., Vončinina 2, 10000 Zagreb</item>
      <item>ŽDO Građansko-upravni odjel u Varaždinu, Vrazova 4, 42000 Varaždin</item>
      <item>Franjo Duić, član (iz DUOS-USLUGE d.o.o.), Čopci 27a, 10000 Zagreb</item>
      <item>Tibor Vegh,  zamjenik člana (iz Čk. mlinovi d.d.), Otokara Keršovanija 2, 40000 Čakovec</item>
      <item>MEĐIMURSKA BANKA d.d. ČAKOVEC, V. Morandini br. 37., 40000 Čakovec</item>
      <item>RAIFFEISEN LEASING d.o.o., Radnička cesta 43, 10000 Zagreb</item>
      <item>Biserka Jardas-Mišanović, Braće Radića 24, 42000 Varaždin</item>
      <item>GRANOLIO d.o.o. ZAGREB, Budmanijeva br. 5., 10000 Zagreb</item>
      <item>Milivoj Kolonić, član (iz Partner bake d.d.), A. Šenoe 9, 42000 Varaždin</item>
      <item>Dragoslav Zuber, B.Radić 7, 42000 Varaždin</item>
      <item>Financijska agencija, Vrtni put 3, 10000 Zagreb</item>
      <item>Narodne novine, Savski Gaj XIII, 10000 Zagreb</item>
      <item>Porezna uprava Varaždin, Graberje 1, 42000 Varaždin</item>
      <item>Milena Golubić 5r. Sever, Mirka Maleza 35, 42240 Ivanec</item>
      <item>odvjentik Boris Šafarić, Ilica 166, 10000 Zagreb</item>
    </izvorni_sadrzaj>
    <derivirana_varijabla naziv="DomainObject.Predmet.OstaliListFormatedWithAdress_1">
      <item>HRVATSKA POŠTANSKA BANKA d.d., Jurišićeva 4, 10000 Zagreb</item>
      <item>VB Leasing d.o.o., Horvatova 82, 10000 Zagreb</item>
      <item>HEP ELEKTRA VARAŽDIN, Kratka br. 1., 42000 Varaždin</item>
      <item>RAIFFEISENBANK AUSTRIA d.d., Petrinjska 59, 10000 Zagreb</item>
      <item>Siniša Miličić, predsjednik OV  (iz RIS Varaždin), Kratka 1, 42000 Varaždin</item>
      <item>Ivica mr. Komić, član, Šenoina 15, 42000 Varaždin</item>
      <item>Marijana Kuzmić, član (iz Porezne uprave Vž.), Graberje 1, 42000 Varaždin</item>
      <item>HYPO LEASING KROATIEN, ZAGREB, Koranska br. 16., 10000 Zagreb</item>
      <item>Regionalni industrijski sindikat - RIS, Kratka 1, 42000 Varaždin</item>
      <item>Partner banka d.d., Vončinina 2, 10000 Zagreb</item>
      <item>ŽDO Građansko-upravni odjel u Varaždinu, Vrazova 4, 42000 Varaždin</item>
      <item>Franjo Duić, član (iz DUOS-USLUGE d.o.o.), Čopci 27a, 10000 Zagreb</item>
      <item>Tibor Vegh,  zamjenik člana (iz Čk. mlinovi d.d.), Otokara Keršovanija 2, 40000 Čakovec</item>
      <item>MEĐIMURSKA BANKA d.d. ČAKOVEC, V. Morandini br. 37., 40000 Čakovec</item>
      <item>RAIFFEISEN LEASING d.o.o., Radnička cesta 43, 10000 Zagreb</item>
      <item>Biserka Jardas-Mišanović, Braće Radića 24, 42000 Varaždin</item>
      <item>GRANOLIO d.o.o. ZAGREB, Budmanijeva br. 5., 10000 Zagreb</item>
      <item>Milivoj Kolonić, član (iz Partner bake d.d.), A. Šenoe 9, 42000 Varaždin</item>
      <item>Dragoslav Zuber, B.Radić 7, 42000 Varaždin</item>
      <item>Financijska agencija, Vrtni put 3, 10000 Zagreb</item>
      <item>Narodne novine, Savski Gaj XIII, 10000 Zagreb</item>
      <item>Porezna uprava Varaždin, Graberje 1, 42000 Varaždin</item>
      <item>Milena Golubić 5r. Sever, Mirka Maleza 35, 42240 Ivanec</item>
      <item>odvjentik Boris Šafarić, Ilica 166, 10000 Zagreb</item>
    </derivirana_varijabla>
  </DomainObject.Predmet.OstaliListFormatedWithAdress>
  <DomainObject.Predmet.OstaliListFormatedWithAdressOIB>
    <izvorni_sadrzaj>
      <item>HRVATSKA POŠTANSKA BANKA d.d., Jurišićeva 4, 10000 Zagreb</item>
      <item>VB Leasing d.o.o., OIB 55525619967, Horvatova 82, 10000 Zagreb</item>
      <item>HEP ELEKTRA VARAŽDIN, Kratka br. 1., 42000 Varaždin</item>
      <item>RAIFFEISENBANK AUSTRIA d.d., OIB 53056966535, Petrinjska 59, 10000 Zagreb</item>
      <item>Siniša Miličić, predsjednik OV  (iz RIS Varaždin), Kratka 1, 42000 Varaždin</item>
      <item>Ivica mr. Komić, član, Šenoina 15, 42000 Varaždin</item>
      <item>Marijana Kuzmić, član (iz Porezne uprave Vž.), Graberje 1, 42000 Varaždin</item>
      <item>HYPO LEASING KROATIEN, ZAGREB, Koranska br. 16., 10000 Zagreb</item>
      <item>Regionalni industrijski sindikat - RIS, Kratka 1, 42000 Varaždin</item>
      <item>Partner banka d.d., OIB 71221608291, Vončinina 2, 10000 Zagreb</item>
      <item>ŽDO Građansko-upravni odjel u Varaždinu, Vrazova 4, 42000 Varaždin</item>
      <item>Franjo Duić, član (iz DUOS-USLUGE d.o.o.), Čopci 27a, 10000 Zagreb</item>
      <item>Tibor Vegh,  zamjenik člana (iz Čk. mlinovi d.d.), Otokara Keršovanija 2, 40000 Čakovec</item>
      <item>MEĐIMURSKA BANKA d.d. ČAKOVEC, V. Morandini br. 37., 40000 Čakovec</item>
      <item>RAIFFEISEN LEASING d.o.o., OIB 75346450537, Radnička cesta 43, 10000 Zagreb</item>
      <item>Biserka Jardas-Mišanović, Braće Radića 24, 42000 Varaždin</item>
      <item>GRANOLIO d.o.o. ZAGREB, Budmanijeva br. 5., 10000 Zagreb</item>
      <item>Milivoj Kolonić, član (iz Partner bake d.d.), A. Šenoe 9, 42000 Varaždin</item>
      <item>Dragoslav Zuber, B.Radić 7, 42000 Varaždin</item>
      <item>Financijska agencija, Vrtni put 3, 10000 Zagreb</item>
      <item>Narodne novine, Savski Gaj XIII, 10000 Zagreb</item>
      <item>Porezna uprava Varaždin, Graberje 1, 42000 Varaždin</item>
      <item>Milena Golubić 5r. Sever, Mirka Maleza 35, 42240 Ivanec</item>
      <item>odvjentik Boris Šafarić, Ilica 166, 10000 Zagreb</item>
    </izvorni_sadrzaj>
    <derivirana_varijabla naziv="DomainObject.Predmet.OstaliListFormatedWithAdressOIB_1">
      <item>HRVATSKA POŠTANSKA BANKA d.d., Jurišićeva 4, 10000 Zagreb</item>
      <item>VB Leasing d.o.o., OIB 55525619967, Horvatova 82, 10000 Zagreb</item>
      <item>HEP ELEKTRA VARAŽDIN, Kratka br. 1., 42000 Varaždin</item>
      <item>RAIFFEISENBANK AUSTRIA d.d., OIB 53056966535, Petrinjska 59, 10000 Zagreb</item>
      <item>Siniša Miličić, predsjednik OV  (iz RIS Varaždin), Kratka 1, 42000 Varaždin</item>
      <item>Ivica mr. Komić, član, Šenoina 15, 42000 Varaždin</item>
      <item>Marijana Kuzmić, član (iz Porezne uprave Vž.), Graberje 1, 42000 Varaždin</item>
      <item>HYPO LEASING KROATIEN, ZAGREB, Koranska br. 16., 10000 Zagreb</item>
      <item>Regionalni industrijski sindikat - RIS, Kratka 1, 42000 Varaždin</item>
      <item>Partner banka d.d., OIB 71221608291, Vončinina 2, 10000 Zagreb</item>
      <item>ŽDO Građansko-upravni odjel u Varaždinu, Vrazova 4, 42000 Varaždin</item>
      <item>Franjo Duić, član (iz DUOS-USLUGE d.o.o.), Čopci 27a, 10000 Zagreb</item>
      <item>Tibor Vegh,  zamjenik člana (iz Čk. mlinovi d.d.), Otokara Keršovanija 2, 40000 Čakovec</item>
      <item>MEĐIMURSKA BANKA d.d. ČAKOVEC, V. Morandini br. 37., 40000 Čakovec</item>
      <item>RAIFFEISEN LEASING d.o.o., OIB 75346450537, Radnička cesta 43, 10000 Zagreb</item>
      <item>Biserka Jardas-Mišanović, Braće Radića 24, 42000 Varaždin</item>
      <item>GRANOLIO d.o.o. ZAGREB, Budmanijeva br. 5., 10000 Zagreb</item>
      <item>Milivoj Kolonić, član (iz Partner bake d.d.), A. Šenoe 9, 42000 Varaždin</item>
      <item>Dragoslav Zuber, B.Radić 7, 42000 Varaždin</item>
      <item>Financijska agencija, Vrtni put 3, 10000 Zagreb</item>
      <item>Narodne novine, Savski Gaj XIII, 10000 Zagreb</item>
      <item>Porezna uprava Varaždin, Graberje 1, 42000 Varaždin</item>
      <item>Milena Golubić 5r. Sever, Mirka Maleza 35, 42240 Ivanec</item>
      <item>odvjentik Boris Šafarić, Ilica 166, 10000 Zagreb</item>
    </derivirana_varijabla>
  </DomainObject.Predmet.OstaliListFormatedWithAdressOIB>
  <DomainObject.Predmet.OstaliListNazivFormated>
    <izvorni_sadrzaj>
      <item>HRVATSKA POŠTANSKA BANKA d.d.</item>
      <item>VB Leasing d.o.o.</item>
      <item>HEP ELEKTRA VARAŽDIN</item>
      <item>RAIFFEISENBANK AUSTRIA d.d.</item>
      <item>Siniša Miličić, predsjednik OV  (iz RIS Varaždin)</item>
      <item>Ivica mr. Komić, član</item>
      <item>Marijana Kuzmić, član (iz Porezne uprave Vž.)</item>
      <item>HYPO LEASING KROATIEN, ZAGREB</item>
      <item>Regionalni industrijski sindikat - RIS</item>
      <item>Partner banka d.d.</item>
      <item>ŽDO Građansko-upravni odjel u Varaždinu</item>
      <item>Franjo Duić, član (iz DUOS-USLUGE d.o.o.)</item>
      <item>Tibor Vegh,  zamjenik člana (iz Čk. mlinovi d.d.)</item>
      <item>MEĐIMURSKA BANKA d.d. ČAKOVEC</item>
      <item>RAIFFEISEN LEASING d.o.o.</item>
      <item>Biserka Jardas-Mišanović</item>
      <item>GRANOLIO d.o.o. ZAGREB</item>
      <item>Milivoj Kolonić, član (iz Partner bake d.d.)</item>
      <item>Dragoslav Zuber</item>
      <item>Financijska agencija</item>
      <item>Narodne novine</item>
      <item>Porezna uprava Varaždin</item>
      <item>Milena Golubić 5r. Sever</item>
      <item>odvjentik Boris Šafarić</item>
    </izvorni_sadrzaj>
    <derivirana_varijabla naziv="DomainObject.Predmet.OstaliListNazivFormated_1">
      <item>HRVATSKA POŠTANSKA BANKA d.d.</item>
      <item>VB Leasing d.o.o.</item>
      <item>HEP ELEKTRA VARAŽDIN</item>
      <item>RAIFFEISENBANK AUSTRIA d.d.</item>
      <item>Siniša Miličić, predsjednik OV  (iz RIS Varaždin)</item>
      <item>Ivica mr. Komić, član</item>
      <item>Marijana Kuzmić, član (iz Porezne uprave Vž.)</item>
      <item>HYPO LEASING KROATIEN, ZAGREB</item>
      <item>Regionalni industrijski sindikat - RIS</item>
      <item>Partner banka d.d.</item>
      <item>ŽDO Građansko-upravni odjel u Varaždinu</item>
      <item>Franjo Duić, član (iz DUOS-USLUGE d.o.o.)</item>
      <item>Tibor Vegh,  zamjenik člana (iz Čk. mlinovi d.d.)</item>
      <item>MEĐIMURSKA BANKA d.d. ČAKOVEC</item>
      <item>RAIFFEISEN LEASING d.o.o.</item>
      <item>Biserka Jardas-Mišanović</item>
      <item>GRANOLIO d.o.o. ZAGREB</item>
      <item>Milivoj Kolonić, član (iz Partner bake d.d.)</item>
      <item>Dragoslav Zuber</item>
      <item>Financijska agencija</item>
      <item>Narodne novine</item>
      <item>Porezna uprava Varaždin</item>
      <item>Milena Golubić 5r. Sever</item>
      <item>odvjentik Boris Šafarić</item>
    </derivirana_varijabla>
  </DomainObject.Predmet.OstaliListNazivFormated>
  <DomainObject.Predmet.OstaliListNazivFormatedOIB>
    <izvorni_sadrzaj>
      <item>HRVATSKA POŠTANSKA BANKA d.d.</item>
      <item>VB Leasing d.o.o., OIB 55525619967</item>
      <item>HEP ELEKTRA VARAŽDIN</item>
      <item>RAIFFEISENBANK AUSTRIA d.d., OIB 53056966535</item>
      <item>Siniša Miličić, predsjednik OV  (iz RIS Varaždin)</item>
      <item>Ivica mr. Komić, član</item>
      <item>Marijana Kuzmić, član (iz Porezne uprave Vž.)</item>
      <item>HYPO LEASING KROATIEN, ZAGREB</item>
      <item>Regionalni industrijski sindikat - RIS</item>
      <item>Partner banka d.d., OIB 71221608291</item>
      <item>ŽDO Građansko-upravni odjel u Varaždinu</item>
      <item>Franjo Duić, član (iz DUOS-USLUGE d.o.o.)</item>
      <item>Tibor Vegh,  zamjenik člana (iz Čk. mlinovi d.d.)</item>
      <item>MEĐIMURSKA BANKA d.d. ČAKOVEC</item>
      <item>RAIFFEISEN LEASING d.o.o., OIB 75346450537</item>
      <item>Biserka Jardas-Mišanović</item>
      <item>GRANOLIO d.o.o. ZAGREB</item>
      <item>Milivoj Kolonić, član (iz Partner bake d.d.)</item>
      <item>Dragoslav Zuber</item>
      <item>Financijska agencija</item>
      <item>Narodne novine</item>
      <item>Porezna uprava Varaždin</item>
      <item>Milena Golubić 5r. Sever</item>
      <item>odvjentik Boris Šafarić</item>
    </izvorni_sadrzaj>
    <derivirana_varijabla naziv="DomainObject.Predmet.OstaliListNazivFormatedOIB_1">
      <item>HRVATSKA POŠTANSKA BANKA d.d.</item>
      <item>VB Leasing d.o.o., OIB 55525619967</item>
      <item>HEP ELEKTRA VARAŽDIN</item>
      <item>RAIFFEISENBANK AUSTRIA d.d., OIB 53056966535</item>
      <item>Siniša Miličić, predsjednik OV  (iz RIS Varaždin)</item>
      <item>Ivica mr. Komić, član</item>
      <item>Marijana Kuzmić, član (iz Porezne uprave Vž.)</item>
      <item>HYPO LEASING KROATIEN, ZAGREB</item>
      <item>Regionalni industrijski sindikat - RIS</item>
      <item>Partner banka d.d., OIB 71221608291</item>
      <item>ŽDO Građansko-upravni odjel u Varaždinu</item>
      <item>Franjo Duić, član (iz DUOS-USLUGE d.o.o.)</item>
      <item>Tibor Vegh,  zamjenik člana (iz Čk. mlinovi d.d.)</item>
      <item>MEĐIMURSKA BANKA d.d. ČAKOVEC</item>
      <item>RAIFFEISEN LEASING d.o.o., OIB 75346450537</item>
      <item>Biserka Jardas-Mišanović</item>
      <item>GRANOLIO d.o.o. ZAGREB</item>
      <item>Milivoj Kolonić, član (iz Partner bake d.d.)</item>
      <item>Dragoslav Zuber</item>
      <item>Financijska agencija</item>
      <item>Narodne novine</item>
      <item>Porezna uprava Varaždin</item>
      <item>Milena Golubić 5r. Sever</item>
      <item>odvjentik Boris Šafarić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Rogina i dr. (1. - 21), radnici dužnika</izvorni_sadrzaj>
    <derivirana_varijabla naziv="DomainObject.Predmet.StrankaIDrugi_1">Vladimir Rogina i dr. (1. - 21), radnici dužnika</derivirana_varijabla>
  </DomainObject.Predmet.StrankaIDrugi>
  <DomainObject.Predmet.ProtustrankaIDrugi>
    <izvorni_sadrzaj>PEKARNA IVANEC društvo za proizvodnju kruha, peciva i ostalih proizvoda d.o.o.</izvorni_sadrzaj>
    <derivirana_varijabla naziv="DomainObject.Predmet.ProtustrankaIDrugi_1">PEKARNA IVANEC društvo za proizvodnju kruha, peciva i ostalih proizvoda d.o.o.</derivirana_varijabla>
  </DomainObject.Predmet.ProtustrankaIDrugi>
  <DomainObject.Predmet.StrankaIDrugiAdressOIB>
    <izvorni_sadrzaj>Vladimir Rogina i dr. (1. - 21), radnici dužnika</izvorni_sadrzaj>
    <derivirana_varijabla naziv="DomainObject.Predmet.StrankaIDrugiAdressOIB_1">Vladimir Rogina i dr. (1. - 21), radnici dužnika</derivirana_varijabla>
  </DomainObject.Predmet.StrankaIDrugiAdressOIB>
  <DomainObject.Predmet.ProtustrankaIDrugiAdressOIB>
    <izvorni_sadrzaj>PEKARNA IVANEC društvo za proizvodnju kruha, peciva i ostalih proizvoda d.o.o., Ivana Gundulića 17, 42240 Ivanec</izvorni_sadrzaj>
    <derivirana_varijabla naziv="DomainObject.Predmet.ProtustrankaIDrugiAdressOIB_1">PEKARNA IVANEC društvo za proizvodnju kruha, peciva i ostalih proizvoda d.o.o., Ivana Gundulića 17,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2012.</izvorni_sadrzaj>
    <derivirana_varijabla naziv="DomainObject.Predmet.OdlukaRjesenje.DatumDonosenjaOdluke_1">22. veljače 2012.</derivirana_varijabla>
  </DomainObject.Predmet.OdlukaRjesenje.DatumDonosenjaOdluke>
  <DomainObject.Predmet.OdlukaRjesenje.DatumPravomocnosti>
    <izvorni_sadrzaj>28. ožujka 2012.</izvorni_sadrzaj>
    <derivirana_varijabla naziv="DomainObject.Predmet.OdlukaRjesenje.DatumPravomocnosti_1">28. ožujka 2012.</derivirana_varijabla>
  </DomainObject.Predmet.OdlukaRjesenje.DatumPravomocnosti>
  <DomainObject.Predmet.OdlukaRjesenje.Oznaka>
    <izvorni_sadrzaj>St-383/2011-56</izvorni_sadrzaj>
    <derivirana_varijabla naziv="DomainObject.Predmet.OdlukaRjesenje.Oznaka_1">St-383/2011-56</derivirana_varijabla>
  </DomainObject.Predmet.OdlukaRjesenje.Oznaka>
  <DomainObject.Predmet.SudioniciListNaziv>
    <izvorni_sadrzaj>
      <item>HRVATSKA POŠTANSKA BANKA d.d.</item>
      <item>VB Leasing d.o.o.</item>
      <item>HEP ELEKTRA VARAŽDIN</item>
      <item>RAIFFEISENBANK AUSTRIA d.d.</item>
      <item>Siniša Miličić, predsjednik OV  (iz RIS Varaždin)</item>
      <item>Ivica mr. Komić, član</item>
      <item>Vladimir Rogina i dr. (1. - 21), radnici dužnika</item>
      <item>Marijana Kuzmić, član (iz Porezne uprave Vž.)</item>
      <item>HYPO LEASING KROATIEN, ZAGREB</item>
      <item>Regionalni industrijski sindikat - RIS</item>
      <item>Partner banka d.d.</item>
      <item>ŽDO Građansko-upravni odjel u Varaždinu</item>
      <item>Franjo Duić, član (iz DUOS-USLUGE d.o.o.)</item>
      <item>Tibor Vegh,  zamjenik člana (iz Čk. mlinovi d.d.)</item>
      <item>MEĐIMURSKA BANKA d.d. ČAKOVEC</item>
      <item>RAIFFEISEN LEASING d.o.o.</item>
      <item>PEKARNA IVANEC društvo za proizvodnju kruha, peciva i ostalih proizvoda d.o.o.</item>
      <item>Biserka Jardas-Mišanović</item>
      <item>GRANOLIO d.o.o. ZAGREB</item>
      <item>Milivoj Kolonić, član (iz Partner bake d.d.)</item>
      <item>Dragoslav Zuber</item>
      <item>Financijska agencija</item>
      <item>Narodne novine</item>
      <item>Porezna uprava Varaždin</item>
      <item>Milena Golubić 5r. Sever</item>
      <item>odvjentik Boris Šafarić</item>
    </izvorni_sadrzaj>
    <derivirana_varijabla naziv="DomainObject.Predmet.SudioniciListNaziv_1">
      <item>HRVATSKA POŠTANSKA BANKA d.d.</item>
      <item>VB Leasing d.o.o.</item>
      <item>HEP ELEKTRA VARAŽDIN</item>
      <item>RAIFFEISENBANK AUSTRIA d.d.</item>
      <item>Siniša Miličić, predsjednik OV  (iz RIS Varaždin)</item>
      <item>Ivica mr. Komić, član</item>
      <item>Vladimir Rogina i dr. (1. - 21), radnici dužnika</item>
      <item>Marijana Kuzmić, član (iz Porezne uprave Vž.)</item>
      <item>HYPO LEASING KROATIEN, ZAGREB</item>
      <item>Regionalni industrijski sindikat - RIS</item>
      <item>Partner banka d.d.</item>
      <item>ŽDO Građansko-upravni odjel u Varaždinu</item>
      <item>Franjo Duić, član (iz DUOS-USLUGE d.o.o.)</item>
      <item>Tibor Vegh,  zamjenik člana (iz Čk. mlinovi d.d.)</item>
      <item>MEĐIMURSKA BANKA d.d. ČAKOVEC</item>
      <item>RAIFFEISEN LEASING d.o.o.</item>
      <item>PEKARNA IVANEC društvo za proizvodnju kruha, peciva i ostalih proizvoda d.o.o.</item>
      <item>Biserka Jardas-Mišanović</item>
      <item>GRANOLIO d.o.o. ZAGREB</item>
      <item>Milivoj Kolonić, član (iz Partner bake d.d.)</item>
      <item>Dragoslav Zuber</item>
      <item>Financijska agencija</item>
      <item>Narodne novine</item>
      <item>Porezna uprava Varaždin</item>
      <item>Milena Golubić 5r. Sever</item>
      <item>odvjentik Boris Šafarić</item>
    </derivirana_varijabla>
  </DomainObject.Predmet.SudioniciListNaziv>
  <DomainObject.Predmet.SudioniciListAdressOIB>
    <izvorni_sadrzaj>
      <item>HRVATSKA POŠTANSKA BANKA d.d., Jurišićeva 4,10000 Zagreb</item>
      <item>VB Leasing d.o.o., OIB 55525619967, Horvatova 82,10000 Zagreb</item>
      <item>HEP ELEKTRA VARAŽDIN, Kratka br. 1.,42000 Varaždin</item>
      <item>RAIFFEISENBANK AUSTRIA d.d., OIB 53056966535, Petrinjska 59,10000 Zagreb</item>
      <item>Siniša Miličić, predsjednik OV  (iz RIS Varaždin), Kratka 1,42000 Varaždin</item>
      <item>Ivica mr. Komić, član, Šenoina 15,42000 Varaždin</item>
      <item>Vladimir Rogina i dr. (1. - 21), radnici dužnika</item>
      <item>Marijana Kuzmić, član (iz Porezne uprave Vž.), Graberje 1,42000 Varaždin</item>
      <item>HYPO LEASING KROATIEN, ZAGREB, Koranska br. 16.,10000 Zagreb</item>
      <item>Regionalni industrijski sindikat - RIS, Kratka 1,42000 Varaždin</item>
      <item>Partner banka d.d., OIB 71221608291, Vončinina 2,10000 Zagreb</item>
      <item>ŽDO Građansko-upravni odjel u Varaždinu, Vrazova 4,42000 Varaždin</item>
      <item>Franjo Duić, član (iz DUOS-USLUGE d.o.o.), Čopci 27a,10000 Zagreb</item>
      <item>Tibor Vegh,  zamjenik člana (iz Čk. mlinovi d.d.), Otokara Keršovanija 2,40000 Čakovec</item>
      <item>MEĐIMURSKA BANKA d.d. ČAKOVEC, V. Morandini br. 37.,40000 Čakovec</item>
      <item>RAIFFEISEN LEASING d.o.o., OIB 75346450537, Radnička cesta 43,10000 Zagreb</item>
      <item>PEKARNA IVANEC društvo za proizvodnju kruha, peciva i ostalih proizvoda d.o.o., Ivana Gundulića 17,42240 Ivanec</item>
      <item>Biserka Jardas-Mišanović, Braće Radića 24,42000 Varaždin</item>
      <item>GRANOLIO d.o.o. ZAGREB, Budmanijeva br. 5.,10000 Zagreb</item>
      <item>Milivoj Kolonić, član (iz Partner bake d.d.), A. Šenoe 9,42000 Varaždin</item>
      <item>Dragoslav Zuber, B.Radić 7,42000 Varaždin</item>
      <item>Financijska agencija, Vrtni put 3,10000 Zagreb</item>
      <item>Narodne novine, Savski Gaj XIII,10000 Zagreb</item>
      <item>Porezna uprava Varaždin, Graberje 1,42000 Varaždin</item>
      <item>Milena Golubić 5r. Sever, Mirka Maleza 35,42240 Ivanec</item>
      <item>odvjentik Boris Šafarić, Ilica 166,10000 Zagreb</item>
    </izvorni_sadrzaj>
    <derivirana_varijabla naziv="DomainObject.Predmet.SudioniciListAdressOIB_1">
      <item>HRVATSKA POŠTANSKA BANKA d.d., Jurišićeva 4,10000 Zagreb</item>
      <item>VB Leasing d.o.o., OIB 55525619967, Horvatova 82,10000 Zagreb</item>
      <item>HEP ELEKTRA VARAŽDIN, Kratka br. 1.,42000 Varaždin</item>
      <item>RAIFFEISENBANK AUSTRIA d.d., OIB 53056966535, Petrinjska 59,10000 Zagreb</item>
      <item>Siniša Miličić, predsjednik OV  (iz RIS Varaždin), Kratka 1,42000 Varaždin</item>
      <item>Ivica mr. Komić, član, Šenoina 15,42000 Varaždin</item>
      <item>Vladimir Rogina i dr. (1. - 21), radnici dužnika</item>
      <item>Marijana Kuzmić, član (iz Porezne uprave Vž.), Graberje 1,42000 Varaždin</item>
      <item>HYPO LEASING KROATIEN, ZAGREB, Koranska br. 16.,10000 Zagreb</item>
      <item>Regionalni industrijski sindikat - RIS, Kratka 1,42000 Varaždin</item>
      <item>Partner banka d.d., OIB 71221608291, Vončinina 2,10000 Zagreb</item>
      <item>ŽDO Građansko-upravni odjel u Varaždinu, Vrazova 4,42000 Varaždin</item>
      <item>Franjo Duić, član (iz DUOS-USLUGE d.o.o.), Čopci 27a,10000 Zagreb</item>
      <item>Tibor Vegh,  zamjenik člana (iz Čk. mlinovi d.d.), Otokara Keršovanija 2,40000 Čakovec</item>
      <item>MEĐIMURSKA BANKA d.d. ČAKOVEC, V. Morandini br. 37.,40000 Čakovec</item>
      <item>RAIFFEISEN LEASING d.o.o., OIB 75346450537, Radnička cesta 43,10000 Zagreb</item>
      <item>PEKARNA IVANEC društvo za proizvodnju kruha, peciva i ostalih proizvoda d.o.o., Ivana Gundulića 17,42240 Ivanec</item>
      <item>Biserka Jardas-Mišanović, Braće Radića 24,42000 Varaždin</item>
      <item>GRANOLIO d.o.o. ZAGREB, Budmanijeva br. 5.,10000 Zagreb</item>
      <item>Milivoj Kolonić, član (iz Partner bake d.d.), A. Šenoe 9,42000 Varaždin</item>
      <item>Dragoslav Zuber, B.Radić 7,42000 Varaždin</item>
      <item>Financijska agencija, Vrtni put 3,10000 Zagreb</item>
      <item>Narodne novine, Savski Gaj XIII,10000 Zagreb</item>
      <item>Porezna uprava Varaždin, Graberje 1,42000 Varaždin</item>
      <item>Milena Golubić 5r. Sever, Mirka Maleza 35,42240 Ivanec</item>
      <item>odvjentik Boris Šafarić, Ilica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55525619967</item>
      <item>, OIB null</item>
      <item>, OIB 53056966535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75346450537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55525619967</item>
      <item>, OIB null</item>
      <item>, OIB 53056966535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75346450537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CBCAC-73FB-4CD5-8709-E7CB744B9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885</properties:Characters>
  <properties:Lines>44</properties:Lines>
  <properties:Paragraphs>21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2018-06-11T07:10:00Z</cp:lastPrinted>
  <dcterms:modified xmlns:xsi="http://www.w3.org/2001/XMLSchema-instance" xsi:type="dcterms:W3CDTF">2018-06-11T07:14:00Z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(St-383-11-87- Rješenje - poziv na ročište skupštine vjerovnika -11.6.18..docx)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