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d382f" w14:paraId="08d382f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767E8D">
        <w:rPr>
          <w:rFonts w:cs="Times New Roman" w:hAnsi="Times New Roman" w:ascii="Times New Roman"/>
          <w:sz w:val="24"/>
        </w:rPr>
        <w:t>2150/16-7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767E8D" w:rsidRPr="007A6491">
        <w:t>VITA SOL d.o.o.</w:t>
      </w:r>
      <w:r w:rsidR="00767E8D">
        <w:t xml:space="preserve"> Zagreb, Dračevićka 2 MBS: </w:t>
      </w:r>
      <w:r w:rsidR="00767E8D" w:rsidRPr="007A6491">
        <w:t>110015271</w:t>
      </w:r>
      <w:r w:rsidR="00767E8D">
        <w:t xml:space="preserve"> OIB: </w:t>
      </w:r>
      <w:r w:rsidR="00767E8D" w:rsidRPr="007A6491">
        <w:t>11647890881</w:t>
      </w:r>
      <w:r w:rsidR="00767E8D">
        <w:t xml:space="preserve"> </w:t>
      </w:r>
      <w:r w:rsidRPr="003566B3">
        <w:t>dana</w:t>
      </w:r>
      <w:r w:rsidR="0085463C">
        <w:t xml:space="preserve"> </w:t>
      </w:r>
      <w:r w:rsidR="00767E8D">
        <w:t>30</w:t>
      </w:r>
      <w:r w:rsidR="0062454C">
        <w:t xml:space="preserve"> svibnja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 xml:space="preserve">stečajnog dužnika </w:t>
      </w:r>
      <w:r w:rsidR="002D6E91">
        <w:t xml:space="preserve"> </w:t>
      </w:r>
      <w:r w:rsidR="00767E8D" w:rsidRPr="007A6491">
        <w:t>VITA SOL d.o.o.</w:t>
      </w:r>
      <w:r w:rsidR="00767E8D">
        <w:t xml:space="preserve"> Zagreb, Dračevićka 2 MBS: </w:t>
      </w:r>
      <w:r w:rsidR="00767E8D" w:rsidRPr="007A6491">
        <w:t>110015271</w:t>
      </w:r>
      <w:r w:rsidR="00767E8D">
        <w:t xml:space="preserve"> OIB: </w:t>
      </w:r>
      <w:r w:rsidR="00767E8D" w:rsidRPr="007A6491">
        <w:t>11647890881</w:t>
      </w:r>
      <w:r w:rsidR="00767E8D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767E8D">
        <w:rPr>
          <w:bCs/>
        </w:rPr>
        <w:t>2150</w:t>
      </w:r>
      <w:r w:rsidR="0062454C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767E8D" w:rsidP="00BD6492" w:rsidR="00767E8D">
      <w:pPr>
        <w:ind w:firstLine="708"/>
      </w:pPr>
      <w:r w:rsidRPr="009815EF">
        <w:t xml:space="preserve">Financijska agencija je podnijela prijedlog za otvaranje stečajnog postupka nad dužnikom </w:t>
      </w:r>
      <w:r w:rsidRPr="007A6491">
        <w:t>VITA SOL d.o.o.</w:t>
      </w:r>
      <w:r>
        <w:t xml:space="preserve"> Zagreb, Dračevićka 2 MBS: </w:t>
      </w:r>
      <w:r w:rsidRPr="007A6491">
        <w:t>110015271</w:t>
      </w:r>
      <w:r>
        <w:t xml:space="preserve"> OIB: </w:t>
      </w:r>
      <w:r w:rsidRPr="007A6491">
        <w:t>11647890881</w:t>
      </w:r>
      <w:r>
        <w:t xml:space="preserve"> temeljem čl. 444 st. 2</w:t>
      </w:r>
      <w:r w:rsidRPr="009815EF">
        <w:t xml:space="preserve"> Stečajnog zakona (NN 71/15), a koji je zaprimljen na sudu </w:t>
      </w:r>
      <w:r>
        <w:t>7. ožujka 2016.</w:t>
      </w:r>
      <w:r w:rsidRPr="009815EF">
        <w:t xml:space="preserve"> godine  u kojem se navodi da stečajni dužnik u očevidniku redoslijeda osnova za plaćanje ima evidentirane neizvršene osnove za plaćanje u neprekinutom ra</w:t>
      </w:r>
      <w:r>
        <w:t>zdoblju od 120 dana te da ima 1 zaposlenog</w:t>
      </w:r>
      <w:r w:rsidRPr="009815E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767E8D">
        <w:rPr>
          <w:bCs/>
        </w:rPr>
        <w:t>7</w:t>
      </w:r>
      <w:r w:rsidR="0062454C">
        <w:rPr>
          <w:bCs/>
        </w:rPr>
        <w:t>. travnja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</w:t>
      </w:r>
      <w:r w:rsidRPr="00E8739A">
        <w:lastRenderedPageBreak/>
        <w:t xml:space="preserve">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767E8D">
        <w:rPr>
          <w:noProof w:val="false"/>
        </w:rPr>
        <w:t>30</w:t>
      </w:r>
      <w:r w:rsidR="0062454C">
        <w:rPr>
          <w:noProof w:val="false"/>
        </w:rPr>
        <w:t>. svibnja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F906EE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F906EE" w:rsidR="00F906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906EE" w:rsidP="00F906EE" w:rsidR="00F906EE">
      <w:pPr>
        <w:ind w:firstLine="708" w:left="5664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F906EE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F906EE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06EE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767E8D">
      <w:rPr>
        <w:noProof w:val="false"/>
      </w:rPr>
      <w:t>2150/15-7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C6B43"/>
    <w:rsid w:val="0023403D"/>
    <w:rsid w:val="00262E7F"/>
    <w:rsid w:val="00283809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62454C"/>
    <w:rsid w:val="006630E6"/>
    <w:rsid w:val="006D29D0"/>
    <w:rsid w:val="006D37EF"/>
    <w:rsid w:val="006D7209"/>
    <w:rsid w:val="00767E8D"/>
    <w:rsid w:val="007A5DAF"/>
    <w:rsid w:val="007C5E77"/>
    <w:rsid w:val="00801912"/>
    <w:rsid w:val="00804778"/>
    <w:rsid w:val="00823E44"/>
    <w:rsid w:val="00852BC6"/>
    <w:rsid w:val="0085463C"/>
    <w:rsid w:val="008D12F2"/>
    <w:rsid w:val="009357C1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51262"/>
    <w:rsid w:val="00D92198"/>
    <w:rsid w:val="00DD686D"/>
    <w:rsid w:val="00EA30C4"/>
    <w:rsid w:val="00EA3AF8"/>
    <w:rsid w:val="00EB07C2"/>
    <w:rsid w:val="00EC2F02"/>
    <w:rsid w:val="00EE6B44"/>
    <w:rsid w:val="00F33CE5"/>
    <w:rsid w:val="00F45796"/>
    <w:rsid w:val="00F906EE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06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6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6EE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6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6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06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6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6EE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6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6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2150</izvorni_sadrzaj>
    <derivirana_varijabla naziv="DomainObject.Predmet.Broj_1">2150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St-2150/2016</izvorni_sadrzaj>
    <derivirana_varijabla naziv="DomainObject.Predmet.OznakaBroj_1">St-2150/2016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 SOL d.o.o.</izvorni_sadrzaj>
    <derivirana_varijabla naziv="DomainObject.Predmet.ProtustrankaFormated_1">  VITA SOL d.o.o.</derivirana_varijabla>
  </DomainObject.Predmet.ProtustrankaFormated>
  <DomainObject.Predmet.ProtustrankaFormatedOIB>
    <izvorni_sadrzaj>  VITA SOL d.o.o., OIB 11647890881</izvorni_sadrzaj>
    <derivirana_varijabla naziv="DomainObject.Predmet.ProtustrankaFormatedOIB_1">  VITA SOL d.o.o., OIB 11647890881</derivirana_varijabla>
  </DomainObject.Predmet.ProtustrankaFormatedOIB>
  <DomainObject.Predmet.ProtustrankaFormatedWithAdress>
    <izvorni_sadrzaj> VITA SOL d.o.o., Dračevićka 2, 10000 Zagreb</izvorni_sadrzaj>
    <derivirana_varijabla naziv="DomainObject.Predmet.ProtustrankaFormatedWithAdress_1"> VITA SOL d.o.o., Dračevićka 2, 10000 Zagreb</derivirana_varijabla>
  </DomainObject.Predmet.ProtustrankaFormatedWithAdress>
  <DomainObject.Predmet.ProtustrankaFormatedWithAdressOIB>
    <izvorni_sadrzaj> VITA SOL d.o.o., OIB 11647890881, Dračevićka 2, 10000 Zagreb</izvorni_sadrzaj>
    <derivirana_varijabla naziv="DomainObject.Predmet.ProtustrankaFormatedWithAdressOIB_1"> VITA SOL d.o.o., OIB 11647890881, Dračevićka 2, 10000 Zagreb</derivirana_varijabla>
  </DomainObject.Predmet.ProtustrankaFormatedWithAdressOIB>
  <DomainObject.Predmet.ProtustrankaWithAdress>
    <izvorni_sadrzaj>VITA SOL d.o.o. Dračevićka 2, 10000 Zagreb</izvorni_sadrzaj>
    <derivirana_varijabla naziv="DomainObject.Predmet.ProtustrankaWithAdress_1">VITA SOL d.o.o. Dračevićka 2, 10000 Zagreb</derivirana_varijabla>
  </DomainObject.Predmet.ProtustrankaWithAdress>
  <DomainObject.Predmet.ProtustrankaWithAdressOIB>
    <izvorni_sadrzaj>VITA SOL d.o.o., OIB 11647890881, Dračevićka 2, 10000 Zagreb</izvorni_sadrzaj>
    <derivirana_varijabla naziv="DomainObject.Predmet.ProtustrankaWithAdressOIB_1">VITA SOL d.o.o., OIB 11647890881, Dračevićka 2, 10000 Zagreb</derivirana_varijabla>
  </DomainObject.Predmet.ProtustrankaWithAdressOIB>
  <DomainObject.Predmet.ProtustrankaNazivFormated>
    <izvorni_sadrzaj>VITA SOL d.o.o.</izvorni_sadrzaj>
    <derivirana_varijabla naziv="DomainObject.Predmet.ProtustrankaNazivFormated_1">VITA SOL d.o.o.</derivirana_varijabla>
  </DomainObject.Predmet.ProtustrankaNazivFormated>
  <DomainObject.Predmet.ProtustrankaNazivFormatedOIB>
    <izvorni_sadrzaj>VITA SOL d.o.o., OIB 11647890881</izvorni_sadrzaj>
    <derivirana_varijabla naziv="DomainObject.Predmet.ProtustrankaNazivFormatedOIB_1">VITA SOL d.o.o., OIB 11647890881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 SOL d.o.o.</item>
    </izvorni_sadrzaj>
    <derivirana_varijabla naziv="DomainObject.Predmet.ProtuStrankaListFormated_1">
      <item>VITA SOL d.o.o.</item>
    </derivirana_varijabla>
  </DomainObject.Predmet.ProtuStrankaListFormated>
  <DomainObject.Predmet.ProtuStrankaListFormatedOIB>
    <izvorni_sadrzaj>
      <item>VITA SOL d.o.o., OIB 11647890881</item>
    </izvorni_sadrzaj>
    <derivirana_varijabla naziv="DomainObject.Predmet.ProtuStrankaListFormatedOIB_1">
      <item>VITA SOL d.o.o., OIB 11647890881</item>
    </derivirana_varijabla>
  </DomainObject.Predmet.ProtuStrankaListFormatedOIB>
  <DomainObject.Predmet.ProtuStrankaListFormatedWithAdress>
    <izvorni_sadrzaj>
      <item>VITA SOL d.o.o., Dračevićka 2, 10000 Zagreb</item>
    </izvorni_sadrzaj>
    <derivirana_varijabla naziv="DomainObject.Predmet.ProtuStrankaListFormatedWithAdress_1">
      <item>VITA SOL d.o.o., Dračevićka 2, 10000 Zagreb</item>
    </derivirana_varijabla>
  </DomainObject.Predmet.ProtuStrankaListFormatedWithAdress>
  <DomainObject.Predmet.ProtuStrankaListFormatedWithAdressOIB>
    <izvorni_sadrzaj>
      <item>VITA SOL d.o.o., OIB 11647890881, Dračevićka 2, 10000 Zagreb</item>
    </izvorni_sadrzaj>
    <derivirana_varijabla naziv="DomainObject.Predmet.ProtuStrankaListFormatedWithAdressOIB_1">
      <item>VITA SOL d.o.o., OIB 11647890881, Dračevićka 2, 10000 Zagreb</item>
    </derivirana_varijabla>
  </DomainObject.Predmet.ProtuStrankaListFormatedWithAdressOIB>
  <DomainObject.Predmet.ProtuStrankaListNazivFormated>
    <izvorni_sadrzaj>
      <item>VITA SOL d.o.o.</item>
    </izvorni_sadrzaj>
    <derivirana_varijabla naziv="DomainObject.Predmet.ProtuStrankaListNazivFormated_1">
      <item>VITA SOL d.o.o.</item>
    </derivirana_varijabla>
  </DomainObject.Predmet.ProtuStrankaListNazivFormated>
  <DomainObject.Predmet.ProtuStrankaListNazivFormatedOIB>
    <izvorni_sadrzaj>
      <item>VITA SOL d.o.o., OIB 11647890881</item>
    </izvorni_sadrzaj>
    <derivirana_varijabla naziv="DomainObject.Predmet.ProtuStrankaListNazivFormatedOIB_1">
      <item>VITA SOL d.o.o., OIB 11647890881</item>
    </derivirana_varijabla>
  </DomainObject.Predmet.ProtuStrankaListNazivFormatedOIB>
  <DomainObject.Predmet.OstaliListFormated>
    <izvorni_sadrzaj>
      <item>Deana Gvozdić</item>
    </izvorni_sadrzaj>
    <derivirana_varijabla naziv="DomainObject.Predmet.OstaliListFormated_1">
      <item>Deana Gvozdić</item>
    </derivirana_varijabla>
  </DomainObject.Predmet.OstaliListFormated>
  <DomainObject.Predmet.OstaliListFormatedOIB>
    <izvorni_sadrzaj>
      <item>Deana Gvozdić, OIB 85830419654</item>
    </izvorni_sadrzaj>
    <derivirana_varijabla naziv="DomainObject.Predmet.OstaliListFormatedOIB_1">
      <item>Deana Gvozdić, OIB 85830419654</item>
    </derivirana_varijabla>
  </DomainObject.Predmet.OstaliListFormatedOIB>
  <DomainObject.Predmet.OstaliListFormatedWithAdress>
    <izvorni_sadrzaj>
      <item>Deana Gvozdić, Maksimilijana Vrhovca 7, 47000 Karlovac</item>
    </izvorni_sadrzaj>
    <derivirana_varijabla naziv="DomainObject.Predmet.OstaliListFormatedWithAdress_1">
      <item>Deana Gvozdić, Maksimilijana Vrhovca 7, 47000 Karlovac</item>
    </derivirana_varijabla>
  </DomainObject.Predmet.OstaliListFormatedWithAdress>
  <DomainObject.Predmet.OstaliListFormatedWithAdressOIB>
    <izvorni_sadrzaj>
      <item>Deana Gvozdić, OIB 85830419654, Maksimilijana Vrhovca 7, 47000 Karlovac</item>
    </izvorni_sadrzaj>
    <derivirana_varijabla naziv="DomainObject.Predmet.OstaliListFormatedWithAdressOIB_1">
      <item>Deana Gvozdić, OIB 85830419654, Maksimilijana Vrhovca 7, 47000 Karlovac</item>
    </derivirana_varijabla>
  </DomainObject.Predmet.OstaliListFormatedWithAdressOIB>
  <DomainObject.Predmet.OstaliListNazivFormated>
    <izvorni_sadrzaj>
      <item>Deana Gvozdić</item>
    </izvorni_sadrzaj>
    <derivirana_varijabla naziv="DomainObject.Predmet.OstaliListNazivFormated_1">
      <item>Deana Gvozdić</item>
    </derivirana_varijabla>
  </DomainObject.Predmet.OstaliListNazivFormated>
  <DomainObject.Predmet.OstaliListNazivFormatedOIB>
    <izvorni_sadrzaj>
      <item>Deana Gvozdić, OIB 85830419654</item>
    </izvorni_sadrzaj>
    <derivirana_varijabla naziv="DomainObject.Predmet.OstaliListNazivFormatedOIB_1">
      <item>Deana Gvozdić, OIB 85830419654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 SOL d.o.o.</izvorni_sadrzaj>
    <derivirana_varijabla naziv="DomainObject.Predmet.ProtustrankaIDrugi_1">VITA SOL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VITA SOL d.o.o., OIB 11647890881, Dračevićka 2, 10000 Zagreb</izvorni_sadrzaj>
    <derivirana_varijabla naziv="DomainObject.Predmet.ProtustrankaIDrugiAdressOIB_1">VITA SOL d.o.o., OIB 11647890881, Dračevićka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VITA SOL d.o.o.</item>
      <item>Deana Gvozdić</item>
    </izvorni_sadrzaj>
    <derivirana_varijabla naziv="DomainObject.Predmet.SudioniciListNaziv_1">
      <item>FINA Regionalni centar Zagreb</item>
      <item>VITA SOL d.o.o.</item>
      <item>Deana Gvozdić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VITA SOL d.o.o., OIB 11647890881, Dračevićka 2,10000 Zagreb</item>
      <item>Deana Gvozdić, OIB 85830419654, Maksimilijana Vrhovca 7,47000 Karlovac</item>
    </izvorni_sadrzaj>
    <derivirana_varijabla naziv="DomainObject.Predmet.SudioniciListAdressOIB_1">
      <item>FINA Regionalni centar Zagreb, OIB 85821130368, Trg svibanjskih žrtava 1995. 1,10000 Zagreb</item>
      <item>VITA SOL d.o.o., OIB 11647890881, Dračevićka 2,10000 Zagreb</item>
      <item>Deana Gvozdić, OIB 85830419654, Maksimilijana Vrhovca 7,47000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11647890881</item>
      <item>, OIB 85830419654</item>
    </izvorni_sadrzaj>
    <derivirana_varijabla naziv="DomainObject.Predmet.SudioniciListNazivOIB_1">
      <item>, OIB 85821130368</item>
      <item>, OIB 11647890881</item>
      <item>, OIB 85830419654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2695</properties:Characters>
  <properties:Lines>63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2016-05-30T07:44:00Z</dcterms:created>
  <dc:creator>Vinka Mihalinčić</dc:creator>
  <cp:lastModifiedBy>Vinka Mihalinčić</cp:lastModifiedBy>
  <cp:lastPrinted>2016-04-07T06:58:00Z</cp:lastPrinted>
  <dcterms:modified xmlns:xsi="http://www.w3.org/2001/XMLSchema-instance" xsi:type="dcterms:W3CDTF">2016-05-30T07:45:00Z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