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18db" w14:paraId="b4318d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17962">
        <w:t>59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830DD0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30DD0">
        <w:t>4</w:t>
      </w:r>
      <w:r w:rsidR="000E039A">
        <w:t xml:space="preserve">. </w:t>
      </w:r>
      <w:r w:rsidR="00830DD0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17962">
        <w:rPr>
          <w:lang w:eastAsia="en-US"/>
        </w:rPr>
        <w:t>TRANSPORT JURJEVIĆ</w:t>
      </w:r>
      <w:r w:rsidR="00917962" w:rsidRPr="00E7460D">
        <w:rPr>
          <w:lang w:eastAsia="en-US"/>
        </w:rPr>
        <w:t xml:space="preserve"> </w:t>
      </w:r>
      <w:r w:rsidR="00917962">
        <w:rPr>
          <w:lang w:eastAsia="en-US"/>
        </w:rPr>
        <w:t>j.</w:t>
      </w:r>
      <w:r w:rsidR="00917962" w:rsidRPr="00E7460D">
        <w:rPr>
          <w:lang w:eastAsia="en-US"/>
        </w:rPr>
        <w:t>d.o.o.</w:t>
      </w:r>
      <w:r w:rsidR="00917962">
        <w:rPr>
          <w:lang w:eastAsia="en-US"/>
        </w:rPr>
        <w:t xml:space="preserve"> za trgovinu, transport i poslovne usluge</w:t>
      </w:r>
      <w:r w:rsidR="00917962" w:rsidRPr="00E7460D">
        <w:rPr>
          <w:lang w:eastAsia="en-US"/>
        </w:rPr>
        <w:t xml:space="preserve">, </w:t>
      </w:r>
      <w:r w:rsidR="00917962">
        <w:rPr>
          <w:lang w:eastAsia="en-US"/>
        </w:rPr>
        <w:t>Zadar</w:t>
      </w:r>
      <w:r w:rsidR="00917962" w:rsidRPr="00E7460D">
        <w:rPr>
          <w:lang w:eastAsia="en-US"/>
        </w:rPr>
        <w:t xml:space="preserve">, </w:t>
      </w:r>
      <w:r w:rsidR="00917962">
        <w:rPr>
          <w:lang w:eastAsia="en-US"/>
        </w:rPr>
        <w:t>Sv. Marije 6 B</w:t>
      </w:r>
      <w:r w:rsidR="00917962" w:rsidRPr="00E7460D">
        <w:rPr>
          <w:lang w:eastAsia="en-US"/>
        </w:rPr>
        <w:t xml:space="preserve">, OIB: </w:t>
      </w:r>
      <w:r w:rsidR="00917962">
        <w:rPr>
          <w:lang w:eastAsia="en-US"/>
        </w:rPr>
        <w:t>25155301246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830DD0" w:rsidP="006525A1" w:rsidR="006525A1" w:rsidRPr="00816C78">
      <w:pPr>
        <w:jc w:val="both"/>
      </w:pPr>
      <w:r>
        <w:t>Početak u 10</w:t>
      </w:r>
      <w:r w:rsidR="00076762">
        <w:t>,</w:t>
      </w:r>
      <w:r w:rsidR="00EC16A8">
        <w:t>14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830DD0" w:rsidP="00830DD0" w:rsidR="00830DD0">
      <w:pPr>
        <w:jc w:val="both"/>
      </w:pPr>
      <w:r w:rsidRPr="00816C78">
        <w:t>Za stečajnog dužnika:</w:t>
      </w:r>
      <w:r>
        <w:t xml:space="preserve"> Robert Jurjević, identitet izvršen uvidom u osobnu iskaznicu</w:t>
      </w:r>
    </w:p>
    <w:p w:rsidRDefault="00830DD0" w:rsidP="00830DD0" w:rsidR="00830DD0" w:rsidRPr="00816C78">
      <w:pPr>
        <w:jc w:val="both"/>
      </w:pPr>
      <w:r w:rsidRPr="00816C78">
        <w:t xml:space="preserve">                                       </w:t>
      </w:r>
    </w:p>
    <w:p w:rsidRDefault="00830DD0" w:rsidP="00830DD0" w:rsidR="00830DD0">
      <w:pPr>
        <w:jc w:val="both"/>
      </w:pPr>
      <w:r w:rsidRPr="00816C78">
        <w:t>Za predlagatelja</w:t>
      </w:r>
      <w:r>
        <w:t>:  nitko</w:t>
      </w: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>TRANSPORT JURJEVIĆ</w:t>
      </w:r>
      <w:r w:rsidRPr="00E7460D">
        <w:rPr>
          <w:lang w:eastAsia="en-US"/>
        </w:rPr>
        <w:t xml:space="preserve"> </w:t>
      </w:r>
      <w:r>
        <w:rPr>
          <w:lang w:eastAsia="en-US"/>
        </w:rPr>
        <w:t>j.</w:t>
      </w:r>
      <w:r w:rsidRPr="00E7460D">
        <w:rPr>
          <w:lang w:eastAsia="en-US"/>
        </w:rPr>
        <w:t>d.o.o.</w:t>
      </w:r>
      <w:r>
        <w:rPr>
          <w:lang w:eastAsia="en-US"/>
        </w:rPr>
        <w:t xml:space="preserve"> za trgovinu, transport i poslovne usluge</w:t>
      </w:r>
      <w:r w:rsidRPr="00E7460D">
        <w:rPr>
          <w:lang w:eastAsia="en-US"/>
        </w:rPr>
        <w:t xml:space="preserve">, </w:t>
      </w:r>
      <w:r>
        <w:rPr>
          <w:lang w:eastAsia="en-US"/>
        </w:rPr>
        <w:t>Zadar</w:t>
      </w:r>
    </w:p>
    <w:p w:rsidRDefault="00830DD0" w:rsidP="00830DD0" w:rsidR="00830DD0">
      <w:pPr>
        <w:jc w:val="both"/>
      </w:pPr>
    </w:p>
    <w:p w:rsidRDefault="00830DD0" w:rsidP="00830DD0" w:rsidR="00830DD0" w:rsidRPr="002528EB">
      <w:pPr>
        <w:jc w:val="both"/>
      </w:pPr>
      <w:r>
        <w:t>Sudac donosi</w:t>
      </w:r>
    </w:p>
    <w:p w:rsidRDefault="00830DD0" w:rsidP="00830DD0" w:rsidR="00830DD0" w:rsidRPr="002528EB">
      <w:pPr>
        <w:jc w:val="center"/>
      </w:pPr>
      <w:r w:rsidRPr="002528EB">
        <w:t xml:space="preserve">r j e š e nj e </w:t>
      </w:r>
    </w:p>
    <w:p w:rsidRDefault="00830DD0" w:rsidP="00830DD0" w:rsidR="00830DD0" w:rsidRPr="002528EB">
      <w:pPr>
        <w:jc w:val="center"/>
      </w:pPr>
    </w:p>
    <w:p w:rsidRDefault="00830DD0" w:rsidP="00830DD0" w:rsidR="00830DD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  <w:r w:rsidRPr="002C241F">
        <w:t xml:space="preserve">Upoznaje ukratko prisutne sa sadržajem prijedloga za otvaranje stečajnog postupka.  </w:t>
      </w:r>
    </w:p>
    <w:p w:rsidRDefault="00830DD0" w:rsidP="00830DD0" w:rsidR="00830DD0">
      <w:pPr>
        <w:jc w:val="both"/>
      </w:pPr>
    </w:p>
    <w:p w:rsidRDefault="00830DD0" w:rsidP="00830DD0" w:rsidR="00830DD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30DD0" w:rsidP="00830DD0" w:rsidR="00830DD0" w:rsidRPr="002C241F">
      <w:pPr>
        <w:jc w:val="both"/>
      </w:pPr>
    </w:p>
    <w:p w:rsidRDefault="00830DD0" w:rsidP="00830DD0" w:rsidR="00830DD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EC16A8">
        <w:t>PBZ</w:t>
      </w:r>
      <w:r>
        <w:t xml:space="preserve"> banke d.d.</w:t>
      </w:r>
      <w:r w:rsidR="00EC16A8">
        <w:t xml:space="preserve"> i OTP banke</w:t>
      </w:r>
      <w:r>
        <w:t xml:space="preserve"> otvoren žiro račun.</w:t>
      </w:r>
    </w:p>
    <w:p w:rsidRDefault="00830DD0" w:rsidP="00830DD0" w:rsidR="00830DD0" w:rsidRPr="002C241F">
      <w:pPr>
        <w:ind w:firstLine="708"/>
        <w:jc w:val="both"/>
      </w:pPr>
    </w:p>
    <w:p w:rsidRDefault="00830DD0" w:rsidP="00830DD0" w:rsidR="00830DD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EC16A8">
        <w:t>cestovni prijevoz robe</w:t>
      </w:r>
      <w:r>
        <w:t>.</w:t>
      </w: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  <w:r>
        <w:t xml:space="preserve">Dužnik navodi da posluje </w:t>
      </w:r>
      <w:r w:rsidR="00EC16A8">
        <w:t>i ima jednog</w:t>
      </w:r>
      <w:r>
        <w:t xml:space="preserve"> zaposlenika.</w:t>
      </w:r>
    </w:p>
    <w:p w:rsidRDefault="00830DD0" w:rsidP="00830DD0" w:rsidR="00830DD0" w:rsidRPr="002C241F">
      <w:pPr>
        <w:jc w:val="both"/>
      </w:pPr>
    </w:p>
    <w:p w:rsidRDefault="00830DD0" w:rsidP="00830DD0" w:rsidR="00830DD0">
      <w:pPr>
        <w:jc w:val="both"/>
      </w:pPr>
      <w:r w:rsidRPr="002C241F">
        <w:t>Što se tiče imovine</w:t>
      </w:r>
      <w:r>
        <w:t xml:space="preserve"> navodi da nema imovine, </w:t>
      </w:r>
      <w:r w:rsidR="00EC16A8">
        <w:t>prijevoz vrši transportnim sredstvima u najmu.</w:t>
      </w:r>
    </w:p>
    <w:p w:rsidRDefault="00EC16A8" w:rsidP="00830DD0" w:rsidR="00EC16A8">
      <w:pPr>
        <w:jc w:val="both"/>
      </w:pPr>
    </w:p>
    <w:p w:rsidRDefault="00830DD0" w:rsidP="00830DD0" w:rsidR="00830DD0">
      <w:pPr>
        <w:jc w:val="both"/>
      </w:pPr>
      <w:r>
        <w:t xml:space="preserve">Zna da je žiro račun u blokadi, </w:t>
      </w:r>
      <w:r w:rsidR="00EC16A8">
        <w:t>ali svakako manje od 10.000,00</w:t>
      </w:r>
      <w:r>
        <w:t>.</w:t>
      </w:r>
      <w:r w:rsidR="00EC16A8">
        <w:t xml:space="preserve"> kuna jer redovito plaća dugove.</w:t>
      </w: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  <w:r>
        <w:t xml:space="preserve">Robert Jurjević navodi da je njegov broj mobitela: </w:t>
      </w:r>
      <w:r w:rsidR="00EC16A8">
        <w:t>091/438-6822</w:t>
      </w:r>
    </w:p>
    <w:p w:rsidRDefault="00830DD0" w:rsidP="00830DD0" w:rsidR="00830DD0" w:rsidRPr="002C241F">
      <w:pPr>
        <w:jc w:val="both"/>
      </w:pPr>
    </w:p>
    <w:p w:rsidRDefault="00830DD0" w:rsidP="00830DD0" w:rsidR="00830DD0">
      <w:pPr>
        <w:jc w:val="both"/>
      </w:pPr>
      <w:r>
        <w:t xml:space="preserve">Knjigovodstvo </w:t>
      </w:r>
      <w:r w:rsidR="00EC16A8">
        <w:t>da vodi sam i kod njega se nalazi dokumentacija</w:t>
      </w:r>
      <w:r>
        <w:t>.</w:t>
      </w:r>
    </w:p>
    <w:p w:rsidRDefault="00830DD0" w:rsidP="00830DD0" w:rsidR="00830DD0">
      <w:pPr>
        <w:jc w:val="both"/>
      </w:pPr>
    </w:p>
    <w:p w:rsidRDefault="00EC16A8" w:rsidP="00830DD0" w:rsidR="00830DD0">
      <w:pPr>
        <w:jc w:val="both"/>
      </w:pPr>
      <w:r>
        <w:t>Zastupnik po zakonu navodi da će sve evidentirane dugove poplaćati do kraja lipnja i dostaviti potvrdu FINA-e.</w:t>
      </w: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  <w:r>
        <w:t xml:space="preserve">Sudac donosi </w:t>
      </w:r>
    </w:p>
    <w:p w:rsidRDefault="00830DD0" w:rsidP="00830DD0" w:rsidR="00830DD0">
      <w:pPr>
        <w:jc w:val="both"/>
      </w:pPr>
    </w:p>
    <w:p w:rsidRDefault="00830DD0" w:rsidP="00830DD0" w:rsidR="00830DD0">
      <w:pPr>
        <w:jc w:val="center"/>
      </w:pPr>
      <w:r>
        <w:t xml:space="preserve">r j e š e nj e </w:t>
      </w:r>
    </w:p>
    <w:p w:rsidRDefault="00830DD0" w:rsidP="00830DD0" w:rsidR="00830DD0" w:rsidRPr="000124EC">
      <w:pPr>
        <w:jc w:val="both"/>
        <w:rPr>
          <w:b/>
        </w:rPr>
      </w:pPr>
    </w:p>
    <w:p w:rsidRDefault="00830DD0" w:rsidP="00830DD0" w:rsidR="00830DD0" w:rsidRPr="007A3E16">
      <w:pPr>
        <w:jc w:val="both"/>
      </w:pPr>
      <w:r w:rsidRPr="007A3E16">
        <w:t>Odluka će biti donesena u zakonskom roku.</w:t>
      </w:r>
    </w:p>
    <w:p w:rsidRDefault="00830DD0" w:rsidP="00830DD0" w:rsidR="00830DD0">
      <w:pPr>
        <w:jc w:val="both"/>
      </w:pPr>
    </w:p>
    <w:p w:rsidRDefault="00830DD0" w:rsidP="00830DD0" w:rsidR="00830DD0" w:rsidRPr="002C241F">
      <w:pPr>
        <w:jc w:val="both"/>
      </w:pPr>
      <w:r w:rsidRPr="002C241F">
        <w:t xml:space="preserve">Dovršeno u </w:t>
      </w:r>
      <w:r w:rsidR="00EC16A8">
        <w:t>10,18</w:t>
      </w:r>
      <w:r>
        <w:t xml:space="preserve"> sati</w:t>
      </w:r>
    </w:p>
    <w:p w:rsidRDefault="00830DD0" w:rsidP="00830DD0" w:rsidR="00830DD0">
      <w:pPr>
        <w:jc w:val="both"/>
      </w:pPr>
    </w:p>
    <w:p w:rsidRDefault="00830DD0" w:rsidP="00830DD0" w:rsidR="00830DD0" w:rsidRPr="002C241F">
      <w:pPr>
        <w:ind w:firstLine="708"/>
        <w:jc w:val="both"/>
      </w:pPr>
    </w:p>
    <w:p w:rsidRDefault="00830DD0" w:rsidP="00830DD0" w:rsidR="00830DD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30DD0" w:rsidP="00830DD0" w:rsidR="00830DD0" w:rsidRPr="002C241F"/>
    <w:p w:rsidRDefault="00830DD0" w:rsidP="00830DD0" w:rsidR="00830DD0" w:rsidRPr="002C241F"/>
    <w:p w:rsidRDefault="00830DD0" w:rsidP="00830DD0" w:rsidR="00830DD0" w:rsidRPr="002C241F"/>
    <w:p w:rsidRDefault="00830DD0" w:rsidP="00830DD0" w:rsidR="00830DD0" w:rsidRPr="002C241F"/>
    <w:p w:rsidRDefault="00830DD0" w:rsidP="00830DD0" w:rsidR="00830DD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30DD0" w:rsidP="00830DD0" w:rsidR="00830DD0" w:rsidRPr="002C241F"/>
    <w:p w:rsidRDefault="00830DD0" w:rsidP="00830DD0" w:rsidR="00830DD0" w:rsidRPr="002C241F">
      <w:pPr>
        <w:jc w:val="both"/>
      </w:pPr>
    </w:p>
    <w:p w:rsidRDefault="00830DD0" w:rsidP="00830DD0" w:rsidR="00830DD0" w:rsidRPr="002C241F">
      <w:pPr>
        <w:jc w:val="both"/>
      </w:pP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</w:p>
    <w:p w:rsidRDefault="00830DD0" w:rsidP="00830DD0" w:rsidR="00830DD0">
      <w:pPr>
        <w:jc w:val="both"/>
      </w:pPr>
    </w:p>
    <w:p w:rsidRDefault="00830DD0" w:rsidP="00830DD0" w:rsidR="00830DD0" w:rsidRPr="002C241F">
      <w:pPr>
        <w:jc w:val="both"/>
      </w:pPr>
    </w:p>
    <w:p w:rsidRDefault="00830DD0" w:rsidP="00830DD0" w:rsidR="00830DD0" w:rsidRPr="002C241F">
      <w:pPr>
        <w:jc w:val="both"/>
      </w:pPr>
    </w:p>
    <w:p w:rsidRDefault="00A25693" w:rsidP="00830DD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A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7962">
      <w:t>59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687265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0DD0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6D06"/>
    <w:rsid w:val="00917962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048C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90AF9"/>
    <w:rsid w:val="00EA3CF5"/>
    <w:rsid w:val="00EA6AC4"/>
    <w:rsid w:val="00EC16A8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0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0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10:14</izvorni_sadrzaj>
    <derivirana_varijabla naziv="DomainObject.StvarniPocetakVrijeme_1">10:14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St-59/2019-7</izvorni_sadrzaj>
    <derivirana_varijabla naziv="DomainObject.Zapisnik.Oznaka_1">St-59/2019-7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JURJEVIĆ j.d.o.o. za trgovinu, transport i poslovne usluge</izvorni_sadrzaj>
    <derivirana_varijabla naziv="DomainObject.Predmet.ProtustrankaFormated_1">  TRANSPORT JURJEVIĆ j.d.o.o. za trgovinu, transport i poslovne usluge</derivirana_varijabla>
  </DomainObject.Predmet.ProtustrankaFormated>
  <DomainObject.Predmet.ProtustrankaFormatedOIB>
    <izvorni_sadrzaj>  TRANSPORT JURJEVIĆ j.d.o.o. za trgovinu, transport i poslovne usluge, OIB 25155301246</izvorni_sadrzaj>
    <derivirana_varijabla naziv="DomainObject.Predmet.ProtustrankaFormatedOIB_1">  TRANSPORT JURJEVIĆ j.d.o.o. za trgovinu, transport i poslovne usluge, OIB 25155301246</derivirana_varijabla>
  </DomainObject.Predmet.ProtustrankaFormatedOIB>
  <DomainObject.Predmet.ProtustrankaFormatedWithAdress>
    <izvorni_sadrzaj> TRANSPORT JURJEVIĆ j.d.o.o. za trgovinu, transport i poslovne usluge, Sv. Marije 6 B, 23000 Zadar</izvorni_sadrzaj>
    <derivirana_varijabla naziv="DomainObject.Predmet.ProtustrankaFormatedWithAdress_1"> TRANSPORT JURJEVIĆ j.d.o.o. za trgovinu, transport i poslovne usluge, Sv. Marije 6 B, 23000 Zadar</derivirana_varijabla>
  </DomainObject.Predmet.ProtustrankaFormatedWithAdress>
  <DomainObject.Predmet.ProtustrankaFormatedWithAdressOIB>
    <izvorni_sadrzaj> TRANSPORT JURJEVIĆ j.d.o.o. za trgovinu, transport i poslovne usluge, OIB 25155301246, Sv. Marije 6 B, 23000 Zadar</izvorni_sadrzaj>
    <derivirana_varijabla naziv="DomainObject.Predmet.ProtustrankaFormatedWithAdressOIB_1"> TRANSPORT JURJEVIĆ j.d.o.o. za trgovinu, transport i poslovne usluge, OIB 25155301246, Sv. Marije 6 B, 23000 Zadar</derivirana_varijabla>
  </DomainObject.Predmet.ProtustrankaFormatedWithAdressOIB>
  <DomainObject.Predmet.ProtustrankaWithAdress>
    <izvorni_sadrzaj>TRANSPORT JURJEVIĆ j.d.o.o. za trgovinu, transport i poslovne usluge Sv. Marije 6 B, 23000 Zadar</izvorni_sadrzaj>
    <derivirana_varijabla naziv="DomainObject.Predmet.ProtustrankaWithAdress_1">TRANSPORT JURJEVIĆ j.d.o.o. za trgovinu, transport i poslovne usluge Sv. Marije 6 B, 23000 Zadar</derivirana_varijabla>
  </DomainObject.Predmet.ProtustrankaWithAdress>
  <DomainObject.Predmet.ProtustrankaWithAdressOIB>
    <izvorni_sadrzaj>TRANSPORT JURJEVIĆ j.d.o.o. za trgovinu, transport i poslovne usluge, OIB 25155301246, Sv. Marije 6 B, 23000 Zadar</izvorni_sadrzaj>
    <derivirana_varijabla naziv="DomainObject.Predmet.ProtustrankaWithAdressOIB_1">TRANSPORT JURJEVIĆ j.d.o.o. za trgovinu, transport i poslovne usluge, OIB 25155301246, Sv. Marije 6 B, 23000 Zadar</derivirana_varijabla>
  </DomainObject.Predmet.ProtustrankaWithAdressOIB>
  <DomainObject.Predmet.ProtustrankaNazivFormated>
    <izvorni_sadrzaj>TRANSPORT JURJEVIĆ j.d.o.o. za trgovinu, transport i poslovne usluge</izvorni_sadrzaj>
    <derivirana_varijabla naziv="DomainObject.Predmet.ProtustrankaNazivFormated_1">TRANSPORT JURJEVIĆ j.d.o.o. za trgovinu, transport i poslovne usluge</derivirana_varijabla>
  </DomainObject.Predmet.ProtustrankaNazivFormated>
  <DomainObject.Predmet.ProtustrankaNazivFormatedOIB>
    <izvorni_sadrzaj>TRANSPORT JURJEVIĆ j.d.o.o. za trgovinu, transport i poslovne usluge, OIB 25155301246</izvorni_sadrzaj>
    <derivirana_varijabla naziv="DomainObject.Predmet.ProtustrankaNazivFormatedOIB_1">TRANSPORT JURJEVIĆ j.d.o.o. za trgovinu, transport i poslovne usluge, OIB 25155301246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TRANSPORT JURJEVIĆ j.d.o.o. za trgovinu, transport i poslovne usluge</item>
    </izvorni_sadrzaj>
    <derivirana_varijabla naziv="DomainObject.Predmet.ProtuStrankaListFormated_1">
      <item>TRANSPORT JURJEVIĆ j.d.o.o. za trgovinu, transport i poslovne usluge</item>
    </derivirana_varijabla>
  </DomainObject.Predmet.ProtuStrankaListFormated>
  <DomainObject.Predmet.ProtuStrankaListFormatedOIB>
    <izvorni_sadrzaj>
      <item>TRANSPORT JURJEVIĆ j.d.o.o. za trgovinu, transport i poslovne usluge, OIB 25155301246</item>
    </izvorni_sadrzaj>
    <derivirana_varijabla naziv="DomainObject.Predmet.ProtuStrankaListFormatedOIB_1">
      <item>TRANSPORT JURJEVIĆ j.d.o.o. za trgovinu, transport i poslovne usluge, OIB 25155301246</item>
    </derivirana_varijabla>
  </DomainObject.Predmet.ProtuStrankaListFormatedOIB>
  <DomainObject.Predmet.ProtuStrankaListFormatedWithAdress>
    <izvorni_sadrzaj>
      <item>TRANSPORT JURJEVIĆ j.d.o.o. za trgovinu, transport i poslovne usluge, Sv. Marije 6 B, 23000 Zadar</item>
    </izvorni_sadrzaj>
    <derivirana_varijabla naziv="DomainObject.Predmet.ProtuStrankaListFormatedWithAdress_1">
      <item>TRANSPORT JURJEVIĆ j.d.o.o. za trgovinu, transport i poslovne usluge, Sv. Marije 6 B, 23000 Zadar</item>
    </derivirana_varijabla>
  </DomainObject.Predmet.ProtuStrankaListFormatedWithAdress>
  <DomainObject.Predmet.ProtuStrankaListFormatedWithAdressOIB>
    <izvorni_sadrzaj>
      <item>TRANSPORT JURJEVIĆ j.d.o.o. za trgovinu, transport i poslovne usluge, OIB 25155301246, Sv. Marije 6 B, 23000 Zadar</item>
    </izvorni_sadrzaj>
    <derivirana_varijabla naziv="DomainObject.Predmet.ProtuStrankaListFormatedWithAdressOIB_1">
      <item>TRANSPORT JURJEVIĆ j.d.o.o. za trgovinu, transport i poslovne usluge, OIB 25155301246, Sv. Marije 6 B, 23000 Zadar</item>
    </derivirana_varijabla>
  </DomainObject.Predmet.ProtuStrankaListFormatedWithAdressOIB>
  <DomainObject.Predmet.ProtuStrankaListNazivFormated>
    <izvorni_sadrzaj>
      <item>TRANSPORT JURJEVIĆ j.d.o.o. za trgovinu, transport i poslovne usluge</item>
    </izvorni_sadrzaj>
    <derivirana_varijabla naziv="DomainObject.Predmet.ProtuStrankaListNazivFormated_1">
      <item>TRANSPORT JURJEVIĆ j.d.o.o. za trgovinu, transport i poslovne usluge</item>
    </derivirana_varijabla>
  </DomainObject.Predmet.ProtuStrankaListNazivFormated>
  <DomainObject.Predmet.ProtuStrankaListNazivFormatedOIB>
    <izvorni_sadrzaj>
      <item>TRANSPORT JURJEVIĆ j.d.o.o. za trgovinu, transport i poslovne usluge, OIB 25155301246</item>
    </izvorni_sadrzaj>
    <derivirana_varijabla naziv="DomainObject.Predmet.ProtuStrankaListNazivFormatedOIB_1">
      <item>TRANSPORT JURJEVIĆ j.d.o.o. za trgovinu, transport i poslovne usluge, OIB 25155301246</item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34532505953</item>
    </izvorni_sadrzaj>
    <derivirana_varijabla naziv="DomainObject.Predmet.OstaliListFormatedOIB_1">
      <item>Robert Jurjević, OIB 34532505953</item>
    </derivirana_varijabla>
  </DomainObject.Predmet.OstaliListFormatedOIB>
  <DomainObject.Predmet.OstaliListFormatedWithAdress>
    <izvorni_sadrzaj>
      <item>Robert Jurjević, Ulica Sv.marije 6 B, 23000 Zadar</item>
    </izvorni_sadrzaj>
    <derivirana_varijabla naziv="DomainObject.Predmet.OstaliListFormatedWithAdress_1">
      <item>Robert Jurjević, Ulica Sv.marije 6 B, 23000 Zadar</item>
    </derivirana_varijabla>
  </DomainObject.Predmet.OstaliListFormatedWithAdress>
  <DomainObject.Predmet.OstaliListFormatedWithAdressOIB>
    <izvorni_sadrzaj>
      <item>Robert Jurjević, OIB 34532505953, Ulica Sv.marije 6 B, 23000 Zadar</item>
    </izvorni_sadrzaj>
    <derivirana_varijabla naziv="DomainObject.Predmet.OstaliListFormatedWithAdressOIB_1">
      <item>Robert Jurjević, OIB 34532505953, Ulica Sv.marije 6 B, 23000 Zadar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34532505953</item>
    </izvorni_sadrzaj>
    <derivirana_varijabla naziv="DomainObject.Predmet.OstaliListNazivFormatedOIB_1"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St-59/2019-7</izvorni_sadrzaj>
    <derivirana_varijabla naziv="DomainObject.PoslovniBrojDokumenta_1">St-59/2019-7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TRANSPORT JURJEVIĆ j.d.o.o. za trgovinu, transport i poslovne usluge</izvorni_sadrzaj>
    <derivirana_varijabla naziv="DomainObject.Predmet.ProtustrankaIDrugi_1">TRANSPORT JURJEVIĆ j.d.o.o. za trgovinu, transport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TRANSPORT JURJEVIĆ j.d.o.o. za trgovinu, transport i poslovne usluge, OIB 25155301246, Sv. Marije 6 B, 23000 Zadar</izvorni_sadrzaj>
    <derivirana_varijabla naziv="DomainObject.Predmet.ProtustrankaIDrugiAdressOIB_1">TRANSPORT JURJEVIĆ j.d.o.o. za trgovinu, transport i poslovne usluge, OIB 25155301246, Sv. Marije 6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JURJEVIĆ j.d.o.o. za trgovinu, transport i poslovne usluge</item>
      <item>Robert Jurjević</item>
    </izvorni_sadrzaj>
    <derivirana_varijabla naziv="DomainObject.Predmet.SudioniciListNaziv_1">
      <item>FINA</item>
      <item>TRANSPORT JURJEVIĆ j.d.o.o. za trgovinu, transport i poslovne usluge</item>
      <item>Robert Jurjević</item>
    </derivirana_varijabla>
  </DomainObject.Predmet.SudioniciListNaziv>
  <DomainObject.Predmet.SudioniciListAdressOIB>
    <izvorni_sadrzaj>
      <item>FINA, OIB 85821130368, Ivana Danila 4,23000 Zadar</item>
      <item>TRANSPORT JURJEVIĆ j.d.o.o. za trgovinu, transport i poslovne usluge, OIB 25155301246, Sv. Marije 6 B,23000 Zadar</item>
      <item>Robert Jurjević, OIB 34532505953, Ulica Sv.marije 6 B,23000 Zadar</item>
    </izvorni_sadrzaj>
    <derivirana_varijabla naziv="DomainObject.Predmet.SudioniciListAdressOIB_1">
      <item>FINA, OIB 85821130368, Ivana Danila 4,23000 Zadar</item>
      <item>TRANSPORT JURJEVIĆ j.d.o.o. za trgovinu, transport i poslovne usluge, OIB 25155301246, Sv. Marije 6 B,23000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25155301246</item>
      <item>, OIB 34532505953</item>
    </izvorni_sadrzaj>
    <derivirana_varijabla naziv="DomainObject.Predmet.SudioniciListNazivOIB_1">
      <item>, OIB 85821130368</item>
      <item>, OIB 25155301246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1876</properties:Characters>
  <properties:Lines>82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2019-06-04T05:54:00Z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2019-06-04T11:21:00Z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St-59/2019-7 / Zapisnik - Ročište radi izjašnjenja o prijedlogu za otvaranje steč.post (1 St-59-2019-povodom prijedloga za otvaranje stečaja-4.6.19.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