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64cc4" w14:paraId="2564cc4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F50EDF">
        <w:t>4403</w:t>
      </w:r>
      <w:r w:rsidR="007E0292">
        <w:t>/2016.-4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C36D4D" w:rsidR="00C36D4D" w:rsidRPr="0090009A">
      <w:pPr>
        <w:jc w:val="both"/>
      </w:pPr>
      <w:r w:rsidRPr="003C4FEF">
        <w:tab/>
      </w:r>
      <w:r w:rsidR="00C36D4D" w:rsidRPr="003C4FEF">
        <w:t>Trgovački sud u Zagrebu po sucu pojedincu Vesni Malenica kao stečajnom sucu po prijedlogu predlagatelja</w:t>
      </w:r>
      <w:r w:rsidR="00152A54">
        <w:t xml:space="preserve"> </w:t>
      </w:r>
      <w:r w:rsidR="00152A54" w:rsidRPr="003C4FEF">
        <w:t>Financijska agencija, RC Zagreb, Podružnica Zagreb, Trg Svibanjskih žrtava 1995. 1, Zagreb, OIB 85821130368</w:t>
      </w:r>
      <w:r w:rsidR="00C36D4D" w:rsidRPr="003C4FEF">
        <w:t xml:space="preserve">, za </w:t>
      </w:r>
      <w:r w:rsidR="00155FDC">
        <w:t>otvaranje</w:t>
      </w:r>
      <w:r w:rsidR="00C36D4D" w:rsidRPr="003C4FEF">
        <w:t xml:space="preserve"> stečajnog postupka nad dužnikom</w:t>
      </w:r>
      <w:r w:rsidR="00F50EDF">
        <w:t xml:space="preserve"> MITESCO BKG d.o.o., Zabok, Matije Gupca 67, OIB </w:t>
      </w:r>
      <w:r w:rsidR="00F50EDF" w:rsidRPr="006A06D7">
        <w:t>27682166755</w:t>
      </w:r>
      <w:r w:rsidR="007171ED">
        <w:t xml:space="preserve">, </w:t>
      </w:r>
      <w:r w:rsidR="00027DE3">
        <w:rPr>
          <w:lang w:val="hr-HR"/>
        </w:rPr>
        <w:t>22</w:t>
      </w:r>
      <w:r w:rsidR="008A6B78">
        <w:rPr>
          <w:lang w:val="hr-HR"/>
        </w:rPr>
        <w:t>. veljače</w:t>
      </w:r>
      <w:r w:rsidR="00152A54">
        <w:rPr>
          <w:lang w:val="hr-HR"/>
        </w:rPr>
        <w:t xml:space="preserve"> 2017. </w:t>
      </w:r>
      <w:r w:rsidR="00C36D4D" w:rsidRPr="00602213">
        <w:rPr>
          <w:lang w:val="hr-HR"/>
        </w:rPr>
        <w:t xml:space="preserve">  </w:t>
      </w:r>
    </w:p>
    <w:p w:rsidRDefault="00C36D4D" w:rsidP="00C36D4D" w:rsidR="00C36D4D">
      <w:pPr>
        <w:jc w:val="both"/>
        <w:rPr>
          <w:szCs w:val="24"/>
          <w:lang w:val="hr-HR"/>
        </w:rPr>
      </w:pPr>
    </w:p>
    <w:p w:rsidRDefault="0073599A" w:rsidP="00C36D4D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F50EDF">
        <w:rPr>
          <w:szCs w:val="24"/>
          <w:lang w:val="hr-HR"/>
        </w:rPr>
        <w:t xml:space="preserve"> Boris-Kešimir Grgec, Jakovlje, Toplička 48, OIB </w:t>
      </w:r>
      <w:r w:rsidR="00F50EDF" w:rsidRPr="00F50EDF">
        <w:rPr>
          <w:szCs w:val="24"/>
          <w:lang w:val="hr-HR"/>
        </w:rPr>
        <w:t>21636469416</w:t>
      </w:r>
      <w:r w:rsidR="00027DE3">
        <w:rPr>
          <w:szCs w:val="24"/>
          <w:lang w:val="hr-HR"/>
        </w:rPr>
        <w:t xml:space="preserve">, </w:t>
      </w:r>
      <w:r w:rsidR="006A1AB6" w:rsidRPr="00CC49D8">
        <w:rPr>
          <w:szCs w:val="24"/>
          <w:lang w:val="hr-HR"/>
        </w:rPr>
        <w:t>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 w:rsidR="00F50EDF">
        <w:rPr>
          <w:szCs w:val="24"/>
          <w:lang w:val="hr-HR"/>
        </w:rPr>
        <w:t xml:space="preserve"> </w:t>
      </w:r>
      <w:r w:rsidR="00F50EDF">
        <w:t xml:space="preserve">MITESCO BKG d.o.o., Zabok, Matije Gupca 67, OIB </w:t>
      </w:r>
      <w:r w:rsidR="00F50EDF" w:rsidRPr="006A06D7">
        <w:t>27682166755</w:t>
      </w:r>
      <w:r w:rsidR="00F50EDF">
        <w:t xml:space="preserve">, </w:t>
      </w:r>
      <w:r w:rsidR="00AF4439">
        <w:t xml:space="preserve">u </w:t>
      </w:r>
      <w:r w:rsidR="0073599A" w:rsidRPr="00CC49D8">
        <w:rPr>
          <w:szCs w:val="24"/>
          <w:lang w:val="hr-HR"/>
        </w:rPr>
        <w:t xml:space="preserve">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Nalaže se osobi ovlaštenoj za zastupanje dužnika</w:t>
      </w:r>
      <w:r w:rsidR="00F50EDF">
        <w:rPr>
          <w:szCs w:val="24"/>
          <w:lang w:val="hr-HR"/>
        </w:rPr>
        <w:t xml:space="preserve"> Boris-Kešimir Grgec, Jakovlje, Toplička 48, OIB </w:t>
      </w:r>
      <w:r w:rsidR="00F50EDF" w:rsidRPr="00F50EDF">
        <w:rPr>
          <w:szCs w:val="24"/>
          <w:lang w:val="hr-HR"/>
        </w:rPr>
        <w:t>21636469416</w:t>
      </w:r>
      <w:r w:rsidR="002A6941">
        <w:rPr>
          <w:szCs w:val="24"/>
          <w:lang w:val="hr-HR"/>
        </w:rPr>
        <w:t xml:space="preserve">, </w:t>
      </w:r>
      <w:r w:rsidRPr="00CC49D8">
        <w:rPr>
          <w:szCs w:val="24"/>
          <w:lang w:val="hr-HR"/>
        </w:rPr>
        <w:t>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EF212B" w:rsidP="00223E01" w:rsidR="00EF212B">
      <w:pPr>
        <w:ind w:firstLine="851" w:right="-2"/>
        <w:jc w:val="both"/>
        <w:rPr>
          <w:szCs w:val="24"/>
          <w:lang w:val="hr-HR"/>
        </w:rPr>
      </w:pPr>
    </w:p>
    <w:p w:rsidRDefault="00E21703" w:rsidP="00A5527D" w:rsidR="00E21703">
      <w:pPr>
        <w:ind w:right="-2"/>
        <w:jc w:val="both"/>
        <w:rPr>
          <w:szCs w:val="24"/>
          <w:lang w:val="hr-HR"/>
        </w:rPr>
      </w:pP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lastRenderedPageBreak/>
        <w:t xml:space="preserve">2 </w:t>
      </w: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152A54" w:rsidP="00CE299A" w:rsidR="00152A54" w:rsidRPr="00CC49D8">
      <w:pPr>
        <w:ind w:firstLine="851" w:right="-2"/>
        <w:jc w:val="both"/>
        <w:rPr>
          <w:szCs w:val="24"/>
          <w:lang w:val="hr-HR"/>
        </w:rPr>
      </w:pP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027DE3">
        <w:rPr>
          <w:szCs w:val="24"/>
          <w:lang w:val="hr-HR"/>
        </w:rPr>
        <w:t>22</w:t>
      </w:r>
      <w:r w:rsidR="0027335B">
        <w:rPr>
          <w:szCs w:val="24"/>
          <w:lang w:val="hr-HR"/>
        </w:rPr>
        <w:t>. veljače</w:t>
      </w:r>
      <w:r w:rsidR="00152A54">
        <w:rPr>
          <w:szCs w:val="24"/>
          <w:lang w:val="hr-HR"/>
        </w:rPr>
        <w:t xml:space="preserve"> 2017.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A03CDD" w:rsidR="0073599A" w:rsidRPr="00CC49D8">
      <w:pPr>
        <w:ind w:firstLine="720"/>
        <w:jc w:val="right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4413C7" w:rsidR="00A03CDD">
      <w:pPr>
        <w:jc w:val="right"/>
        <w:rPr>
          <w:szCs w:val="22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A03CDD">
        <w:rPr>
          <w:szCs w:val="24"/>
          <w:lang w:val="hr-HR"/>
        </w:rPr>
        <w:t>,</w:t>
      </w:r>
      <w:r w:rsidR="00A03CDD">
        <w:rPr>
          <w:szCs w:val="22"/>
        </w:rPr>
        <w:t>v.r.</w:t>
      </w:r>
    </w:p>
    <w:p w:rsidRDefault="00A03CDD" w:rsidP="004413C7" w:rsidR="00A03CDD">
      <w:pPr>
        <w:jc w:val="right"/>
        <w:rPr>
          <w:szCs w:val="22"/>
        </w:rPr>
      </w:pPr>
    </w:p>
    <w:p w:rsidRDefault="00A03CDD" w:rsidP="004413C7" w:rsidR="00A03CDD">
      <w:pPr>
        <w:jc w:val="right"/>
        <w:rPr>
          <w:szCs w:val="22"/>
        </w:rPr>
      </w:pPr>
      <w:r>
        <w:rPr>
          <w:szCs w:val="22"/>
        </w:rPr>
        <w:t>Za točnost otpravka- ovlašteni službenik</w:t>
      </w:r>
    </w:p>
    <w:p w:rsidRDefault="00A03CDD" w:rsidP="004413C7" w:rsidR="00A03CDD">
      <w:pPr>
        <w:jc w:val="right"/>
        <w:rPr>
          <w:szCs w:val="22"/>
        </w:rPr>
      </w:pPr>
      <w:r>
        <w:rPr>
          <w:szCs w:val="22"/>
        </w:rPr>
        <w:t xml:space="preserve">Višnja Svečak 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27335B" w:rsidP="00CD4AA1" w:rsidR="0027335B">
      <w:pPr>
        <w:jc w:val="both"/>
        <w:rPr>
          <w:szCs w:val="24"/>
          <w:lang w:val="hr-HR"/>
        </w:rPr>
      </w:pPr>
    </w:p>
    <w:sectPr w:rsidSect="00CE299A" w:rsidR="0027335B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4FFE" w:rsidP="00CE299A" w:rsidR="00D44FFE">
      <w:r>
        <w:separator/>
      </w:r>
    </w:p>
  </w:endnote>
  <w:endnote w:id="0" w:type="continuationSeparator">
    <w:p w:rsidRDefault="00D44FFE" w:rsidP="00CE299A" w:rsidR="00D44F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4FFE" w:rsidP="00CE299A" w:rsidR="00D44FFE">
      <w:r>
        <w:separator/>
      </w:r>
    </w:p>
  </w:footnote>
  <w:footnote w:id="0" w:type="continuationSeparator">
    <w:p w:rsidRDefault="00D44FFE" w:rsidP="00CE299A" w:rsidR="00D44F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>
          <w:t>7 St-</w:t>
        </w:r>
        <w:r w:rsidR="00F50EDF">
          <w:t>4403</w:t>
        </w:r>
        <w:r w:rsidR="00152A54">
          <w:t>/2016-4</w:t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27DE3"/>
    <w:rsid w:val="00054373"/>
    <w:rsid w:val="00093F4F"/>
    <w:rsid w:val="000A3F73"/>
    <w:rsid w:val="000B34F2"/>
    <w:rsid w:val="000C0270"/>
    <w:rsid w:val="000E236E"/>
    <w:rsid w:val="00152A54"/>
    <w:rsid w:val="00155FDC"/>
    <w:rsid w:val="00223E01"/>
    <w:rsid w:val="00240BDE"/>
    <w:rsid w:val="0027335B"/>
    <w:rsid w:val="00283360"/>
    <w:rsid w:val="002967A9"/>
    <w:rsid w:val="002A6941"/>
    <w:rsid w:val="002B0F93"/>
    <w:rsid w:val="002E0F18"/>
    <w:rsid w:val="00337C69"/>
    <w:rsid w:val="00341663"/>
    <w:rsid w:val="00376A05"/>
    <w:rsid w:val="003870A0"/>
    <w:rsid w:val="003A7E7C"/>
    <w:rsid w:val="003D2556"/>
    <w:rsid w:val="004339E0"/>
    <w:rsid w:val="0044587B"/>
    <w:rsid w:val="00487F25"/>
    <w:rsid w:val="004C5A0A"/>
    <w:rsid w:val="004F752E"/>
    <w:rsid w:val="00553316"/>
    <w:rsid w:val="005625A3"/>
    <w:rsid w:val="005F7050"/>
    <w:rsid w:val="00604B39"/>
    <w:rsid w:val="00614FE6"/>
    <w:rsid w:val="006A1AB6"/>
    <w:rsid w:val="006D4FC7"/>
    <w:rsid w:val="006E68C9"/>
    <w:rsid w:val="006F11B8"/>
    <w:rsid w:val="007171ED"/>
    <w:rsid w:val="0073599A"/>
    <w:rsid w:val="007B4FE6"/>
    <w:rsid w:val="007E0292"/>
    <w:rsid w:val="007E6F37"/>
    <w:rsid w:val="007F7B83"/>
    <w:rsid w:val="0084225B"/>
    <w:rsid w:val="00865C24"/>
    <w:rsid w:val="00866FB2"/>
    <w:rsid w:val="00876975"/>
    <w:rsid w:val="008A6B78"/>
    <w:rsid w:val="0090009A"/>
    <w:rsid w:val="00916516"/>
    <w:rsid w:val="00924303"/>
    <w:rsid w:val="00955EA5"/>
    <w:rsid w:val="00972E53"/>
    <w:rsid w:val="009B1D4B"/>
    <w:rsid w:val="00A03CDD"/>
    <w:rsid w:val="00A36494"/>
    <w:rsid w:val="00A5527D"/>
    <w:rsid w:val="00AC3B2C"/>
    <w:rsid w:val="00AE2349"/>
    <w:rsid w:val="00AF4439"/>
    <w:rsid w:val="00B441F5"/>
    <w:rsid w:val="00B8588F"/>
    <w:rsid w:val="00BD7E54"/>
    <w:rsid w:val="00BE45B0"/>
    <w:rsid w:val="00C075D0"/>
    <w:rsid w:val="00C36D4D"/>
    <w:rsid w:val="00C850D1"/>
    <w:rsid w:val="00CA3E9F"/>
    <w:rsid w:val="00CC49D8"/>
    <w:rsid w:val="00CD4AA1"/>
    <w:rsid w:val="00CE299A"/>
    <w:rsid w:val="00D44FFE"/>
    <w:rsid w:val="00D457A1"/>
    <w:rsid w:val="00D85607"/>
    <w:rsid w:val="00D9268C"/>
    <w:rsid w:val="00D93A7D"/>
    <w:rsid w:val="00D9489E"/>
    <w:rsid w:val="00DC4B20"/>
    <w:rsid w:val="00DD2DB2"/>
    <w:rsid w:val="00E21703"/>
    <w:rsid w:val="00E3781E"/>
    <w:rsid w:val="00EB25ED"/>
    <w:rsid w:val="00EF212B"/>
    <w:rsid w:val="00F405A6"/>
    <w:rsid w:val="00F50EDF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03C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3C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3CD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3C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3C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03C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3C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3CD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3C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3C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4403</izvorni_sadrzaj>
    <derivirana_varijabla naziv="DomainObject.Predmet.Broj_1">4403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St-4403/2016</izvorni_sadrzaj>
    <derivirana_varijabla naziv="DomainObject.Predmet.OznakaBroj_1">St-4403/2016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MITESCO BKG d.o.o. zastupanog po punomoćniku Boris-krešimir Grgec</izvorni_sadrzaj>
    <derivirana_varijabla naziv="DomainObject.Predmet.ProtustrankaFormated_1">  MITESCO BKG d.o.o. zastupanog po punomoćniku Boris-krešimir Grgec</derivirana_varijabla>
  </DomainObject.Predmet.ProtustrankaFormated>
  <DomainObject.Predmet.ProtustrankaFormatedOIB>
    <izvorni_sadrzaj>  MITESCO BKG d.o.o., OIB 27682166755 zastupanog po punomoćniku Boris-krešimir Grgec</izvorni_sadrzaj>
    <derivirana_varijabla naziv="DomainObject.Predmet.ProtustrankaFormatedOIB_1">  MITESCO BKG d.o.o., OIB 27682166755 zastupanog po punomoćniku Boris-krešimir Grgec</derivirana_varijabla>
  </DomainObject.Predmet.ProtustrankaFormatedOIB>
  <DomainObject.Predmet.ProtustrankaFormatedWithAdress>
    <izvorni_sadrzaj> MITESCO BKG d.o.o., Matije Gupca 67, 49210 Zabok zastupanog po punomoćniku Boris-krešimir Grgec</izvorni_sadrzaj>
    <derivirana_varijabla naziv="DomainObject.Predmet.ProtustrankaFormatedWithAdress_1"> MITESCO BKG d.o.o., Matije Gupca 67, 49210 Zabok zastupanog po punomoćniku Boris-krešimir Grgec</derivirana_varijabla>
  </DomainObject.Predmet.ProtustrankaFormatedWithAdress>
  <DomainObject.Predmet.ProtustrankaFormatedWithAdressOIB>
    <izvorni_sadrzaj> MITESCO BKG d.o.o., OIB 27682166755, Matije Gupca 67, 49210 Zabok zastupanog po punomoćniku Boris-krešimir Grgec</izvorni_sadrzaj>
    <derivirana_varijabla naziv="DomainObject.Predmet.ProtustrankaFormatedWithAdressOIB_1"> MITESCO BKG d.o.o., OIB 27682166755, Matije Gupca 67, 49210 Zabok zastupanog po punomoćniku Boris-krešimir Grgec</derivirana_varijabla>
  </DomainObject.Predmet.ProtustrankaFormatedWithAdressOIB>
  <DomainObject.Predmet.ProtustrankaWithAdress>
    <izvorni_sadrzaj>MITESCO BKG d.o.o. Matije Gupca 67, 49210 Zabok</izvorni_sadrzaj>
    <derivirana_varijabla naziv="DomainObject.Predmet.ProtustrankaWithAdress_1">MITESCO BKG d.o.o. Matije Gupca 67, 49210 Zabok</derivirana_varijabla>
  </DomainObject.Predmet.ProtustrankaWithAdress>
  <DomainObject.Predmet.ProtustrankaWithAdressOIB>
    <izvorni_sadrzaj>MITESCO BKG d.o.o., OIB 27682166755, Matije Gupca 67, 49210 Zabok</izvorni_sadrzaj>
    <derivirana_varijabla naziv="DomainObject.Predmet.ProtustrankaWithAdressOIB_1">MITESCO BKG d.o.o., OIB 27682166755, Matije Gupca 67, 49210 Zabok</derivirana_varijabla>
  </DomainObject.Predmet.ProtustrankaWithAdressOIB>
  <DomainObject.Predmet.ProtustrankaNazivFormated>
    <izvorni_sadrzaj>MITESCO BKG d.o.o.</izvorni_sadrzaj>
    <derivirana_varijabla naziv="DomainObject.Predmet.ProtustrankaNazivFormated_1">MITESCO BKG d.o.o.</derivirana_varijabla>
  </DomainObject.Predmet.ProtustrankaNazivFormated>
  <DomainObject.Predmet.ProtustrankaNazivFormatedOIB>
    <izvorni_sadrzaj>MITESCO BKG d.o.o., OIB 27682166755</izvorni_sadrzaj>
    <derivirana_varijabla naziv="DomainObject.Predmet.ProtustrankaNazivFormatedOIB_1">MITESCO BKG d.o.o., OIB 27682166755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Boris-krešimir Grgec</izvorni_sadrzaj>
    <derivirana_varijabla naziv="DomainObject.Predmet.StrankaFormated_1">  FINA Regionalni centar Zagreb; Boris-krešimir Grgec</derivirana_varijabla>
  </DomainObject.Predmet.StrankaFormated>
  <DomainObject.Predmet.StrankaFormatedOIB>
    <izvorni_sadrzaj>  FINA Regionalni centar Zagreb, OIB 85821130368; Boris-krešimir Grgec, OIB 21636469416</izvorni_sadrzaj>
    <derivirana_varijabla naziv="DomainObject.Predmet.StrankaFormatedOIB_1">  FINA Regionalni centar Zagreb, OIB 85821130368; Boris-krešimir Grgec, OIB 21636469416</derivirana_varijabla>
  </DomainObject.Predmet.StrankaFormatedOIB>
  <DomainObject.Predmet.StrankaFormatedWithAdress>
    <izvorni_sadrzaj> FINA Regionalni centar Zagreb, Trg svibanjskih žrtava 1995. br. 1, 10000 Zagreb; Boris-krešimir Grgec, Toplička Cesta 48, 10297 Jakovlje</izvorni_sadrzaj>
    <derivirana_varijabla naziv="DomainObject.Predmet.StrankaFormatedWithAdress_1"> FINA Regionalni centar Zagreb, Trg svibanjskih žrtava 1995. br. 1, 10000 Zagreb; Boris-krešimir Grgec, Toplička Cesta 48, 10297 Jakovlje</derivirana_varijabla>
  </DomainObject.Predmet.StrankaFormatedWithAdress>
  <DomainObject.Predmet.StrankaFormatedWithAdressOIB>
    <izvorni_sadrzaj> FINA Regionalni centar Zagreb, OIB 85821130368, Trg svibanjskih žrtava 1995. br. 1, 10000 Zagreb; Boris-krešimir Grgec, OIB 21636469416, Toplička Cesta 48, 10297 Jakovlje</izvorni_sadrzaj>
    <derivirana_varijabla naziv="DomainObject.Predmet.StrankaFormatedWithAdressOIB_1"> FINA Regionalni centar Zagreb, OIB 85821130368, Trg svibanjskih žrtava 1995. br. 1, 10000 Zagreb; Boris-krešimir Grgec, OIB 21636469416, Toplička Cesta 48, 10297 Jakovlje</derivirana_varijabla>
  </DomainObject.Predmet.StrankaFormatedWithAdressOIB>
  <DomainObject.Predmet.StrankaWithAdress>
    <izvorni_sadrzaj>FINA Regionalni centar Zagreb Trg svibanjskih žrtava 1995. br. 1,10000 Zagreb,Boris-krešimir Grgec Toplička Cesta 48,10297 Jakovlje</izvorni_sadrzaj>
    <derivirana_varijabla naziv="DomainObject.Predmet.StrankaWithAdress_1">FINA Regionalni centar Zagreb Trg svibanjskih žrtava 1995. br. 1,10000 Zagreb,Boris-krešimir Grgec Toplička Cesta 48,10297 Jakovlje</derivirana_varijabla>
  </DomainObject.Predmet.StrankaWithAdress>
  <DomainObject.Predmet.StrankaWithAdressOIB>
    <izvorni_sadrzaj>FINA Regionalni centar Zagreb, OIB 85821130368, Trg svibanjskih žrtava 1995. br. 1,10000 Zagreb,Boris-krešimir Grgec, OIB 21636469416, Toplička Cesta 48,10297 Jakovlje</izvorni_sadrzaj>
    <derivirana_varijabla naziv="DomainObject.Predmet.StrankaWithAdressOIB_1">FINA Regionalni centar Zagreb, OIB 85821130368, Trg svibanjskih žrtava 1995. br. 1,10000 Zagreb,Boris-krešimir Grgec, OIB 21636469416, Toplička Cesta 48,10297 Jakovlje</derivirana_varijabla>
  </DomainObject.Predmet.StrankaWithAdressOIB>
  <DomainObject.Predmet.StrankaNazivFormated>
    <izvorni_sadrzaj>FINA Regionalni centar Zagreb,Boris-krešimir Grgec</izvorni_sadrzaj>
    <derivirana_varijabla naziv="DomainObject.Predmet.StrankaNazivFormated_1">FINA Regionalni centar Zagreb,Boris-krešimir Grgec</derivirana_varijabla>
  </DomainObject.Predmet.StrankaNazivFormated>
  <DomainObject.Predmet.StrankaNazivFormatedOIB>
    <izvorni_sadrzaj>FINA Regionalni centar Zagreb, OIB 85821130368,Boris-krešimir Grgec, OIB 21636469416</izvorni_sadrzaj>
    <derivirana_varijabla naziv="DomainObject.Predmet.StrankaNazivFormatedOIB_1">FINA Regionalni centar Zagreb, OIB 85821130368,Boris-krešimir Grgec, OIB 21636469416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Boris-krešimir Grgec</item>
    </izvorni_sadrzaj>
    <derivirana_varijabla naziv="DomainObject.Predmet.StrankaListFormated_1">
      <item>FINA Regionalni centar Zagreb</item>
      <item>Boris-krešimir Grgec</item>
    </derivirana_varijabla>
  </DomainObject.Predmet.StrankaListFormated>
  <DomainObject.Predmet.StrankaListFormatedOIB>
    <izvorni_sadrzaj>
      <item>FINA Regionalni centar Zagreb, OIB 85821130368</item>
      <item>Boris-krešimir Grgec, OIB 21636469416</item>
    </izvorni_sadrzaj>
    <derivirana_varijabla naziv="DomainObject.Predmet.StrankaListFormatedOIB_1">
      <item>FINA Regionalni centar Zagreb, OIB 85821130368</item>
      <item>Boris-krešimir Grgec, OIB 21636469416</item>
    </derivirana_varijabla>
  </DomainObject.Predmet.StrankaListFormatedOIB>
  <DomainObject.Predmet.StrankaListFormatedWithAdress>
    <izvorni_sadrzaj>
      <item>FINA Regionalni centar Zagreb, Trg svibanjskih žrtava 1995. br. 1, 10000 Zagreb</item>
      <item>Boris-krešimir Grgec, Toplička Cesta 48, 10297 Jakovlje</item>
    </izvorni_sadrzaj>
    <derivirana_varijabla naziv="DomainObject.Predmet.StrankaListFormatedWithAdress_1">
      <item>FINA Regionalni centar Zagreb, Trg svibanjskih žrtava 1995. br. 1, 10000 Zagreb</item>
      <item>Boris-krešimir Grgec, Toplička Cesta 48, 10297 Jakovlje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Boris-krešimir Grgec, OIB 21636469416, Toplička Cesta 48, 10297 Jakovlje</item>
    </izvorni_sadrzaj>
    <derivirana_varijabla naziv="DomainObject.Predmet.StrankaListFormatedWithAdressOIB_1">
      <item>FINA Regionalni centar Zagreb, OIB 85821130368, Trg svibanjskih žrtava 1995. br. 1, 10000 Zagreb</item>
      <item>Boris-krešimir Grgec, OIB 21636469416, Toplička Cesta 48, 10297 Jakovlje</item>
    </derivirana_varijabla>
  </DomainObject.Predmet.StrankaListFormatedWithAdressOIB>
  <DomainObject.Predmet.StrankaListNazivFormated>
    <izvorni_sadrzaj>
      <item>FINA Regionalni centar Zagreb</item>
      <item>Boris-krešimir Grgec</item>
    </izvorni_sadrzaj>
    <derivirana_varijabla naziv="DomainObject.Predmet.StrankaListNazivFormated_1">
      <item>FINA Regionalni centar Zagreb</item>
      <item>Boris-krešimir Grgec</item>
    </derivirana_varijabla>
  </DomainObject.Predmet.StrankaListNazivFormated>
  <DomainObject.Predmet.StrankaListNazivFormatedOIB>
    <izvorni_sadrzaj>
      <item>FINA Regionalni centar Zagreb, OIB 85821130368</item>
      <item>Boris-krešimir Grgec, OIB 21636469416</item>
    </izvorni_sadrzaj>
    <derivirana_varijabla naziv="DomainObject.Predmet.StrankaListNazivFormatedOIB_1">
      <item>FINA Regionalni centar Zagreb, OIB 85821130368</item>
      <item>Boris-krešimir Grgec, OIB 21636469416</item>
    </derivirana_varijabla>
  </DomainObject.Predmet.StrankaListNazivFormatedOIB>
  <DomainObject.Predmet.ProtuStrankaListFormated>
    <izvorni_sadrzaj>
      <item>MITESCO BKG d.o.o. zastupanog po punomoćniku Boris-krešimir Grgec</item>
    </izvorni_sadrzaj>
    <derivirana_varijabla naziv="DomainObject.Predmet.ProtuStrankaListFormated_1">
      <item>MITESCO BKG d.o.o. zastupanog po punomoćniku Boris-krešimir Grgec</item>
    </derivirana_varijabla>
  </DomainObject.Predmet.ProtuStrankaListFormated>
  <DomainObject.Predmet.ProtuStrankaListFormatedOIB>
    <izvorni_sadrzaj>
      <item>MITESCO BKG d.o.o., OIB 27682166755 zastupanog po punomoćniku Boris-krešimir Grgec</item>
    </izvorni_sadrzaj>
    <derivirana_varijabla naziv="DomainObject.Predmet.ProtuStrankaListFormatedOIB_1">
      <item>MITESCO BKG d.o.o., OIB 27682166755 zastupanog po punomoćniku Boris-krešimir Grgec</item>
    </derivirana_varijabla>
  </DomainObject.Predmet.ProtuStrankaListFormatedOIB>
  <DomainObject.Predmet.ProtuStrankaListFormatedWithAdress>
    <izvorni_sadrzaj>
      <item>MITESCO BKG d.o.o., Matije Gupca 67, 49210 Zabok zastupanog po punomoćniku Boris-krešimir Grgec</item>
    </izvorni_sadrzaj>
    <derivirana_varijabla naziv="DomainObject.Predmet.ProtuStrankaListFormatedWithAdress_1">
      <item>MITESCO BKG d.o.o., Matije Gupca 67, 49210 Zabok zastupanog po punomoćniku Boris-krešimir Grgec</item>
    </derivirana_varijabla>
  </DomainObject.Predmet.ProtuStrankaListFormatedWithAdress>
  <DomainObject.Predmet.ProtuStrankaListFormatedWithAdressOIB>
    <izvorni_sadrzaj>
      <item>MITESCO BKG d.o.o., OIB 27682166755, Matije Gupca 67, 49210 Zabok zastupanog po punomoćniku Boris-krešimir Grgec</item>
    </izvorni_sadrzaj>
    <derivirana_varijabla naziv="DomainObject.Predmet.ProtuStrankaListFormatedWithAdressOIB_1">
      <item>MITESCO BKG d.o.o., OIB 27682166755, Matije Gupca 67, 49210 Zabok zastupanog po punomoćniku Boris-krešimir Grgec</item>
    </derivirana_varijabla>
  </DomainObject.Predmet.ProtuStrankaListFormatedWithAdressOIB>
  <DomainObject.Predmet.ProtuStrankaListNazivFormated>
    <izvorni_sadrzaj>
      <item>MITESCO BKG d.o.o.</item>
    </izvorni_sadrzaj>
    <derivirana_varijabla naziv="DomainObject.Predmet.ProtuStrankaListNazivFormated_1">
      <item>MITESCO BKG d.o.o.</item>
    </derivirana_varijabla>
  </DomainObject.Predmet.ProtuStrankaListNazivFormated>
  <DomainObject.Predmet.ProtuStrankaListNazivFormatedOIB>
    <izvorni_sadrzaj>
      <item>MITESCO BKG d.o.o., OIB 27682166755</item>
    </izvorni_sadrzaj>
    <derivirana_varijabla naziv="DomainObject.Predmet.ProtuStrankaListNazivFormatedOIB_1">
      <item>MITESCO BKG d.o.o., OIB 27682166755</item>
    </derivirana_varijabla>
  </DomainObject.Predmet.ProtuStrankaListNazivFormatedOIB>
  <DomainObject.Predmet.OstaliListFormated>
    <izvorni_sadrzaj>
      <item>Boris-krešimir Grgec punomoćnik sudionika u postupku MITESCO BKG d.o.o.</item>
    </izvorni_sadrzaj>
    <derivirana_varijabla naziv="DomainObject.Predmet.OstaliListFormated_1">
      <item>Boris-krešimir Grgec punomoćnik sudionika u postupku MITESCO BKG d.o.o.</item>
    </derivirana_varijabla>
  </DomainObject.Predmet.OstaliListFormated>
  <DomainObject.Predmet.OstaliListFormatedOIB>
    <izvorni_sadrzaj>
      <item>Boris-krešimir Grgec, OIB 21636469416 punomoćnik sudionika u postupku MITESCO BKG d.o.o.</item>
    </izvorni_sadrzaj>
    <derivirana_varijabla naziv="DomainObject.Predmet.OstaliListFormatedOIB_1">
      <item>Boris-krešimir Grgec, OIB 21636469416 punomoćnik sudionika u postupku MITESCO BKG d.o.o.</item>
    </derivirana_varijabla>
  </DomainObject.Predmet.OstaliListFormatedOIB>
  <DomainObject.Predmet.OstaliListFormatedWithAdress>
    <izvorni_sadrzaj>
      <item>Boris-krešimir Grgec, Toplička Cesta 48, 10297 Jakovlje punomoćnik sudionika u postupku MITESCO BKG d.o.o.</item>
    </izvorni_sadrzaj>
    <derivirana_varijabla naziv="DomainObject.Predmet.OstaliListFormatedWithAdress_1">
      <item>Boris-krešimir Grgec, Toplička Cesta 48, 10297 Jakovlje punomoćnik sudionika u postupku MITESCO BKG d.o.o.</item>
    </derivirana_varijabla>
  </DomainObject.Predmet.OstaliListFormatedWithAdress>
  <DomainObject.Predmet.OstaliListFormatedWithAdressOIB>
    <izvorni_sadrzaj>
      <item>Boris-krešimir Grgec, OIB 21636469416, Toplička Cesta 48, 10297 Jakovlje punomoćnik sudionika u postupku MITESCO BKG d.o.o.</item>
    </izvorni_sadrzaj>
    <derivirana_varijabla naziv="DomainObject.Predmet.OstaliListFormatedWithAdressOIB_1">
      <item>Boris-krešimir Grgec, OIB 21636469416, Toplička Cesta 48, 10297 Jakovlje punomoćnik sudionika u postupku MITESCO BKG d.o.o.</item>
    </derivirana_varijabla>
  </DomainObject.Predmet.OstaliListFormatedWithAdressOIB>
  <DomainObject.Predmet.OstaliListNazivFormated>
    <izvorni_sadrzaj>
      <item>Boris-krešimir Grgec</item>
    </izvorni_sadrzaj>
    <derivirana_varijabla naziv="DomainObject.Predmet.OstaliListNazivFormated_1">
      <item>Boris-krešimir Grgec</item>
    </derivirana_varijabla>
  </DomainObject.Predmet.OstaliListNazivFormated>
  <DomainObject.Predmet.OstaliListNazivFormatedOIB>
    <izvorni_sadrzaj>
      <item>Boris-krešimir Grgec, OIB 21636469416</item>
    </izvorni_sadrzaj>
    <derivirana_varijabla naziv="DomainObject.Predmet.OstaliListNazivFormatedOIB_1">
      <item>Boris-krešimir Grgec, OIB 21636469416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MITESCO BKG d.o.o.</izvorni_sadrzaj>
    <derivirana_varijabla naziv="DomainObject.Predmet.ProtustrankaIDrugi_1">MITESCO BKG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MITESCO BKG d.o.o., OIB 27682166755, Matije Gupca 67, 49210 Zabok</izvorni_sadrzaj>
    <derivirana_varijabla naziv="DomainObject.Predmet.ProtustrankaIDrugiAdressOIB_1">MITESCO BKG d.o.o., OIB 27682166755, Matije Gupca 67,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MITESCO BKG d.o.o.</item>
      <item>Boris-krešimir Grgec</item>
      <item>Boris-krešimir Grgec</item>
    </izvorni_sadrzaj>
    <derivirana_varijabla naziv="DomainObject.Predmet.SudioniciListNaziv_1">
      <item>FINA Regionalni centar Zagreb</item>
      <item>MITESCO BKG d.o.o.</item>
      <item>Boris-krešimir Grgec</item>
      <item>Boris-krešimir Grgec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MITESCO BKG d.o.o., OIB 27682166755, Matije Gupca 67,49210 Zabok</item>
      <item>Boris-krešimir Grgec, OIB 21636469416, Toplička Cesta 48,10297 Jakovlje</item>
      <item>Boris-krešimir Grgec, OIB 21636469416, Toplička Cesta 48,10297 Jakovlje</item>
    </izvorni_sadrzaj>
    <derivirana_varijabla naziv="DomainObject.Predmet.SudioniciListAdressOIB_1">
      <item>FINA Regionalni centar Zagreb, OIB 85821130368, Trg svibanjskih žrtava 1995. br. 1,10000 Zagreb</item>
      <item>MITESCO BKG d.o.o., OIB 27682166755, Matije Gupca 67,49210 Zabok</item>
      <item>Boris-krešimir Grgec, OIB 21636469416, Toplička Cesta 48,10297 Jakovlje</item>
      <item>Boris-krešimir Grgec, OIB 21636469416, Toplička Cesta 48,10297 Jakovlje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27682166755</item>
      <item>, OIB 21636469416</item>
      <item>, OIB 21636469416</item>
    </izvorni_sadrzaj>
    <derivirana_varijabla naziv="DomainObject.Predmet.SudioniciListNazivOIB_1">
      <item>, OIB 85821130368</item>
      <item>, OIB 27682166755</item>
      <item>, OIB 21636469416</item>
      <item>, OIB 21636469416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471</properties:Words>
  <properties:Characters>2314</properties:Characters>
  <properties:Lines>64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2017-02-22T10:30:00Z</dcterms:created>
  <dc:creator>MINISTARSTVO PRAVOSUĐA</dc:creator>
  <cp:lastModifiedBy>Višnja Mihalić</cp:lastModifiedBy>
  <cp:lastPrinted>2017-02-22T12:23:00Z</cp:lastPrinted>
  <dcterms:modified xmlns:xsi="http://www.w3.org/2001/XMLSchema-instance" xsi:type="dcterms:W3CDTF">2017-02-22T12:23:00Z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