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91a8f" w14:paraId="5691a8f" w:rsidRDefault="0037435C" w:rsidP="00DA7CB3" w:rsidR="0037435C">
      <w:pPr>
        <w:pStyle w:val="Naslov2"/>
        <w:jc w:val="left"/>
        <w15:collapsed w:val="false"/>
        <w:rPr>
          <w:b w:val="false"/>
          <w:bCs w:val="false"/>
          <w:sz w:val="24"/>
        </w:rPr>
      </w:pPr>
      <w:bookmarkStart w:name="_GoBack" w:id="0"/>
      <w:bookmarkEnd w:id="0"/>
    </w:p>
    <w:p w:rsidRDefault="0037435C" w:rsidP="00DA7CB3" w:rsidR="0037435C">
      <w:pPr>
        <w:pStyle w:val="Naslov2"/>
        <w:jc w:val="left"/>
        <w:rPr>
          <w:b w:val="false"/>
          <w:bCs w:val="false"/>
          <w:sz w:val="24"/>
        </w:rPr>
      </w:pPr>
    </w:p>
    <w:p w:rsidRDefault="00DA7CB3" w:rsidP="00DA7CB3" w:rsidR="00DA7CB3" w:rsidRPr="00D831F6">
      <w:pPr>
        <w:pStyle w:val="Naslov2"/>
        <w:jc w:val="left"/>
        <w:rPr>
          <w:b w:val="false"/>
          <w:bCs w:val="false"/>
          <w:sz w:val="24"/>
        </w:rPr>
      </w:pPr>
      <w:r w:rsidRPr="00D831F6">
        <w:rPr>
          <w:b w:val="false"/>
          <w:bCs w:val="false"/>
          <w:sz w:val="24"/>
        </w:rPr>
        <w:t>REPUBLIKA HRVATSKA</w:t>
      </w:r>
    </w:p>
    <w:p w:rsidRDefault="00DA7CB3" w:rsidP="00DA7CB3" w:rsidR="00DA7CB3" w:rsidRPr="00D831F6">
      <w:pPr>
        <w:jc w:val="both"/>
      </w:pPr>
      <w:r w:rsidRPr="00D831F6">
        <w:t>Trgovački sud u Zagrebu</w:t>
      </w:r>
    </w:p>
    <w:p w:rsidRDefault="00DA7CB3" w:rsidP="00DA7CB3" w:rsidR="00DA7CB3" w:rsidRPr="00D831F6">
      <w:pPr>
        <w:jc w:val="both"/>
      </w:pPr>
      <w:r w:rsidRPr="00D831F6">
        <w:t>Zagreb, Amruševa 2/II</w:t>
      </w:r>
    </w:p>
    <w:p w:rsidRDefault="00DA7CB3" w:rsidP="00DA7CB3" w:rsidR="00DA7CB3" w:rsidRPr="00D831F6">
      <w:pPr>
        <w:jc w:val="both"/>
      </w:pPr>
    </w:p>
    <w:p w:rsidRDefault="009F17C1" w:rsidP="009F17C1" w:rsidR="009F17C1" w:rsidRPr="00D831F6">
      <w:pPr>
        <w:pStyle w:val="Tijeloteksta"/>
        <w:tabs>
          <w:tab w:pos="6930" w:val="left"/>
        </w:tabs>
        <w:jc w:val="right"/>
        <w:outlineLvl w:val="0"/>
        <w:rPr>
          <w:rFonts w:cs="Times New Roman" w:hAnsi="Times New Roman" w:ascii="Times New Roman"/>
          <w:b/>
          <w:sz w:val="24"/>
        </w:rPr>
      </w:pPr>
    </w:p>
    <w:p w:rsidRDefault="00470512" w:rsidP="009F17C1" w:rsidR="009F17C1" w:rsidRPr="00D831F6">
      <w:pPr>
        <w:pStyle w:val="Tijeloteksta"/>
        <w:tabs>
          <w:tab w:pos="6930" w:val="left"/>
        </w:tabs>
        <w:jc w:val="right"/>
        <w:outlineLvl w:val="0"/>
        <w:rPr>
          <w:rFonts w:cs="Times New Roman" w:hAnsi="Times New Roman" w:ascii="Times New Roman"/>
          <w:sz w:val="24"/>
        </w:rPr>
      </w:pPr>
      <w:r w:rsidRPr="00D831F6">
        <w:rPr>
          <w:rFonts w:cs="Times New Roman" w:hAnsi="Times New Roman" w:ascii="Times New Roman"/>
          <w:sz w:val="24"/>
        </w:rPr>
        <w:t>46</w:t>
      </w:r>
      <w:r w:rsidR="009F17C1" w:rsidRPr="00D831F6">
        <w:rPr>
          <w:rFonts w:cs="Times New Roman" w:hAnsi="Times New Roman" w:ascii="Times New Roman"/>
          <w:sz w:val="24"/>
        </w:rPr>
        <w:t xml:space="preserve">. </w:t>
      </w:r>
      <w:r w:rsidR="00C5104C" w:rsidRPr="00D831F6">
        <w:rPr>
          <w:rFonts w:cs="Times New Roman" w:hAnsi="Times New Roman" w:ascii="Times New Roman"/>
          <w:sz w:val="24"/>
        </w:rPr>
        <w:t>S</w:t>
      </w:r>
      <w:r w:rsidR="009F17C1" w:rsidRPr="00D831F6">
        <w:rPr>
          <w:rFonts w:cs="Times New Roman" w:hAnsi="Times New Roman" w:ascii="Times New Roman"/>
          <w:sz w:val="24"/>
        </w:rPr>
        <w:t>t-</w:t>
      </w:r>
      <w:r w:rsidRPr="00D831F6">
        <w:rPr>
          <w:rFonts w:cs="Times New Roman" w:hAnsi="Times New Roman" w:ascii="Times New Roman"/>
          <w:sz w:val="24"/>
        </w:rPr>
        <w:t>2694</w:t>
      </w:r>
      <w:r w:rsidR="00C5104C" w:rsidRPr="00D831F6">
        <w:rPr>
          <w:rFonts w:cs="Times New Roman" w:hAnsi="Times New Roman" w:ascii="Times New Roman"/>
          <w:sz w:val="24"/>
        </w:rPr>
        <w:t>/1</w:t>
      </w:r>
      <w:r w:rsidRPr="00D831F6">
        <w:rPr>
          <w:rFonts w:cs="Times New Roman" w:hAnsi="Times New Roman" w:ascii="Times New Roman"/>
          <w:sz w:val="24"/>
        </w:rPr>
        <w:t>6</w:t>
      </w:r>
    </w:p>
    <w:p w:rsidRDefault="009F17C1" w:rsidP="009F17C1" w:rsidR="009F17C1" w:rsidRPr="00D831F6">
      <w:pPr>
        <w:pStyle w:val="Tijeloteksta"/>
        <w:tabs>
          <w:tab w:pos="6930" w:val="left"/>
        </w:tabs>
        <w:jc w:val="right"/>
        <w:outlineLvl w:val="0"/>
        <w:rPr>
          <w:rFonts w:cs="Times New Roman" w:hAnsi="Times New Roman" w:ascii="Times New Roman"/>
          <w:sz w:val="24"/>
        </w:rPr>
      </w:pPr>
    </w:p>
    <w:p w:rsidRDefault="009F17C1" w:rsidP="009F17C1" w:rsidR="009F17C1" w:rsidRPr="00D831F6">
      <w:pPr>
        <w:jc w:val="center"/>
      </w:pPr>
      <w:r w:rsidRPr="00D831F6">
        <w:t>R E P U B L I K A  H R V A T S K A</w:t>
      </w:r>
    </w:p>
    <w:p w:rsidRDefault="009F17C1" w:rsidP="009F17C1" w:rsidR="009F17C1" w:rsidRPr="00D831F6">
      <w:pPr>
        <w:jc w:val="center"/>
      </w:pPr>
      <w:r w:rsidRPr="00D831F6">
        <w:t>R J E Š E NJ E</w:t>
      </w:r>
    </w:p>
    <w:p w:rsidRDefault="00633C08" w:rsidP="009F17C1" w:rsidR="00633C08" w:rsidRPr="00D831F6">
      <w:pPr>
        <w:jc w:val="both"/>
      </w:pPr>
    </w:p>
    <w:p w:rsidRDefault="009F17C1" w:rsidP="009F17C1" w:rsidR="009F17C1" w:rsidRPr="00D831F6">
      <w:pPr>
        <w:jc w:val="both"/>
      </w:pPr>
      <w:r w:rsidRPr="00D831F6">
        <w:t>        T</w:t>
      </w:r>
      <w:r w:rsidR="00C5104C" w:rsidRPr="00D831F6">
        <w:t>rgovački sud u Zagrebu</w:t>
      </w:r>
      <w:r w:rsidRPr="00D831F6">
        <w:t xml:space="preserve"> po sucu </w:t>
      </w:r>
      <w:r w:rsidR="00470512" w:rsidRPr="00D831F6">
        <w:t xml:space="preserve">Maji Praljak, </w:t>
      </w:r>
      <w:r w:rsidRPr="00D831F6">
        <w:t xml:space="preserve">u stečajnom postupku nad dužnikom </w:t>
      </w:r>
      <w:r w:rsidR="00470512" w:rsidRPr="00D831F6">
        <w:t>CENTAR ARHITEKTURA d.o.o. u stečaju, Zagreb, Jazbina 4, OIB: 40788025165, dana 2</w:t>
      </w:r>
      <w:r w:rsidR="00D831F6" w:rsidRPr="00D831F6">
        <w:t>7</w:t>
      </w:r>
      <w:r w:rsidR="00470512" w:rsidRPr="00D831F6">
        <w:t>. svibnja 2019</w:t>
      </w:r>
      <w:r w:rsidRPr="00D831F6">
        <w:t>.</w:t>
      </w:r>
    </w:p>
    <w:p w:rsidRDefault="00A806E8" w:rsidR="00A806E8" w:rsidRPr="00D831F6">
      <w:pPr>
        <w:pStyle w:val="Tijeloteksta"/>
        <w:jc w:val="both"/>
        <w:outlineLvl w:val="0"/>
        <w:rPr>
          <w:rFonts w:cs="Times New Roman" w:hAnsi="Times New Roman" w:ascii="Times New Roman"/>
          <w:sz w:val="40"/>
          <w:szCs w:val="40"/>
        </w:rPr>
      </w:pPr>
    </w:p>
    <w:p w:rsidRDefault="000D433A" w:rsidP="00F53E42" w:rsidR="000D433A" w:rsidRPr="00D831F6">
      <w:pPr>
        <w:jc w:val="center"/>
      </w:pPr>
      <w:r w:rsidRPr="00D831F6">
        <w:t>r i j e š i o    j e</w:t>
      </w:r>
    </w:p>
    <w:p w:rsidRDefault="000D433A" w:rsidP="000D433A" w:rsidR="000D433A" w:rsidRPr="00D831F6">
      <w:pPr>
        <w:jc w:val="both"/>
        <w:rPr>
          <w:u w:val="single"/>
        </w:rPr>
      </w:pPr>
    </w:p>
    <w:p w:rsidRDefault="00051D1D" w:rsidP="00051D1D" w:rsidR="006C36BE" w:rsidRPr="006C36BE">
      <w:pPr>
        <w:jc w:val="both"/>
      </w:pPr>
      <w:r w:rsidRPr="00D831F6">
        <w:tab/>
        <w:t xml:space="preserve">Nalaže se </w:t>
      </w:r>
      <w:r w:rsidR="00F85DF7" w:rsidRPr="00D831F6">
        <w:t xml:space="preserve">Općinskom građanskom sudu u Zagrebu, Zemljišnoknjižni odjel Zagreb </w:t>
      </w:r>
      <w:r w:rsidRPr="00D831F6">
        <w:t xml:space="preserve">brisanje </w:t>
      </w:r>
      <w:r w:rsidR="006458A9" w:rsidRPr="00D831F6">
        <w:t>zabilježbe otvaranja stečajnog postupka na nekretnin</w:t>
      </w:r>
      <w:r w:rsidR="008C37B7" w:rsidRPr="00D831F6">
        <w:t>i</w:t>
      </w:r>
      <w:r w:rsidR="00D831F6">
        <w:t xml:space="preserve"> upisanoj u zk.ul. 100783, k.o. 999901, Vrapče novo, kč.br. 5056/3, u naravi Stambena zgrada br. 20, Komarski put i dvorište, Stambena zgrada br. 20, Komarski put i dvorište, ukupne površine 477 m2, u odnosu na:</w:t>
      </w:r>
    </w:p>
    <w:p w:rsidRDefault="00AD3623" w:rsidP="00AD3623" w:rsidR="00AD3623">
      <w:pPr>
        <w:ind w:firstLine="708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1. Suvlasnički dio: 1151/10000 ETAŽNO VLASNIŠTVO (E-1) </w:t>
      </w:r>
    </w:p>
    <w:p w:rsidRDefault="00AD3623" w:rsidP="00AD3623" w:rsidR="00AD3623">
      <w:pPr>
        <w:ind w:firstLine="708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>"1. stan A u prizemlju, oznake "S1", ukupne netto korisne površine 46,03 m2, a sastoji se od: hodnika površine 4,24 m2, boravka i blagovaonice površine 17,30 m2, sobe površine 9,66 m2, kuhinje površine 4,21 m2, kupaonice površine 3,84 m2, balkona površine 2,53 m2, spremišta površine 1,75 m2 i parkirnog mjesta P10 površine 2,50 m2, u grafičkom dijelu elaborata etažna cjelina S1 označena je sivom bojom",</w:t>
      </w:r>
    </w:p>
    <w:p w:rsidRDefault="00AD3623" w:rsidP="00AD3623" w:rsidR="00AD3623">
      <w:pPr>
        <w:ind w:firstLine="708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2. Suvlasnički dio: 1175/10000 ETAŽNO VLASNIŠTVO (E-2) </w:t>
      </w:r>
    </w:p>
    <w:p w:rsidRDefault="00AD3623" w:rsidP="00AD3623" w:rsidR="00AD3623">
      <w:pPr>
        <w:ind w:firstLine="708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>"1. stan B na prvom katu, oznake "S2", ukupne neto korisne površine 47,00 m2, a sastoji se od:hodnika površine 4,24 m2, boravka i blagovaonice površine 17,45 m2, sobe površine 9,68 m2, kuhinje površine 4,21 m2, kupaonice površine 3,84 m2 balkona površine 2,83 m2 i spremišta površine 2,22 m2 i parkirnog mjesta P4 površine 2,53 m2, u grafičkom dijelu elaborata etažna cjelina S2 označena je žutom bojom",</w:t>
      </w:r>
    </w:p>
    <w:p w:rsidRDefault="00AD3623" w:rsidP="00AD3623" w:rsidR="00AD3623">
      <w:pPr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ab/>
      </w:r>
      <w:r>
        <w:rPr>
          <w:rFonts w:eastAsiaTheme="minorHAnsi"/>
          <w:lang w:eastAsia="en-US"/>
        </w:rPr>
        <w:t xml:space="preserve">3. </w:t>
      </w:r>
      <w:r>
        <w:rPr>
          <w:rFonts w:eastAsiaTheme="minorHAnsi"/>
          <w:bCs/>
          <w:lang w:eastAsia="en-US"/>
        </w:rPr>
        <w:t>dio: 1148/10000 ETAŽNO VLASNIŠTVO (E-3)</w:t>
      </w:r>
    </w:p>
    <w:p w:rsidRDefault="00AD3623" w:rsidP="00AD3623" w:rsidR="00AD3623">
      <w:pPr>
        <w:ind w:firstLine="720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>"1. stan C na prvom katu, oznake "S3", ukupne neto korisne površine 45,91 m2, a sastoji se od: hodnika površine 4,24 m2, boravka i blagovaonice površine 17,30 m2, sobe površine 9,66 m2, kuhinje površine 4,21 m2, kupaonice površine 3,84 m2 balkona površine 2,53 m2 i spremišta površine 1,64 m2 i parkirnog mjesta P9 površine 2,50 m2, u grafičkom dijelu elaborata etažna cjelina S3 označena je narančastom bojom",</w:t>
      </w:r>
    </w:p>
    <w:p w:rsidRDefault="00AD3623" w:rsidP="00AD3623" w:rsidR="00AD3623">
      <w:pPr>
        <w:ind w:firstLine="720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>4. Suvlasnički dio: 730/10000 ETAŽNO VLASNIŠTVO (E-4)</w:t>
      </w:r>
    </w:p>
    <w:p w:rsidRDefault="00AD3623" w:rsidP="00AD3623" w:rsidR="00AD3623">
      <w:pPr>
        <w:ind w:firstLine="720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>"1. stan D na prvom katu, oznake "S4", ukupne netto korisne površine 29,19 m2, a sastoji se od: hodnika površine 2,74 m2, boravka i blagovaonice površine 15,00 m2, kuhinje površine 3,68 m2, kupaonice površine 3,60 m2, spremišta površine 1,64 m2 i parkirnog mjesta P2 površine 2,53 m2, u grafičkom dijelu elaborata etažna cjelina S4 označena je tamno plavom bojom",</w:t>
      </w:r>
    </w:p>
    <w:p w:rsidRDefault="00AD3623" w:rsidP="00AD3623" w:rsidR="00AD3623">
      <w:pPr>
        <w:ind w:firstLine="720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lastRenderedPageBreak/>
        <w:t>5. Suvlasnički dio: 1227/10000 ETAŽNO VLASNIŠTVO (E-5)</w:t>
      </w:r>
    </w:p>
    <w:p w:rsidRDefault="00AD3623" w:rsidP="00AD3623" w:rsidR="00AD3623">
      <w:pPr>
        <w:ind w:firstLine="720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>"1. stan E na drugom katu, oznake "S5", ukupne netto korisne površine 49,06 m2, a sastoji se od: hodnika površine 4,24 m2, boravka i blagovaonice površine 17,45 m2, sobe površine 9,68 m2, kuhinje površine 4,21 m2, kupaonice površine 3,68 m2, balkona površine 2,83 m2, spremišta površine 2,24 m2, parkirnog mjesta P6 površine 2,37 m2 i parkirnog mjesta P7 površine 2,37 m2, u grafičkom dijelu elaborata etažna cjelina S5 označena je crvenom bojom",</w:t>
      </w:r>
    </w:p>
    <w:p w:rsidRDefault="00AD3623" w:rsidP="00AD3623" w:rsidR="00AD3623">
      <w:pPr>
        <w:ind w:firstLine="720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>6. Suvlasnički dio: 1148/10000 ETAŽNO VLASNIŠTVO (E-6)</w:t>
      </w:r>
    </w:p>
    <w:p w:rsidRDefault="00AD3623" w:rsidP="00AD3623" w:rsidR="00AD3623">
      <w:pPr>
        <w:ind w:firstLine="720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>"1. stan F na drugom katu, oznake "S6", ukupne netto korisne površine 45,91 m2, a sastoji se od: hodnika površine 4,24 m2, boravka i blagovaonice površine 17,30 m2, sobe površine 9,66 m2, kuhinje površine 4,21 m2, kupaonice površine 3,84 m2, balkona površine 2,53 m2, spremišta površine 1,64 m2 i parkirnog mjesta P8 površine 2,50 m2, u grafičkom dijelu elaborata etažna cjelin</w:t>
      </w:r>
      <w:r w:rsidR="00345C16">
        <w:rPr>
          <w:rFonts w:eastAsiaTheme="minorHAnsi"/>
          <w:bCs/>
          <w:lang w:eastAsia="en-US"/>
        </w:rPr>
        <w:t>a S6 označena je zelenom bojom" i</w:t>
      </w:r>
    </w:p>
    <w:p w:rsidRDefault="00AD3623" w:rsidP="00AD3623" w:rsidR="00AD3623">
      <w:pPr>
        <w:ind w:firstLine="720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>7. Suvlasnički dio: 730/10000 ETAŽNO VLASNIŠTVO (E-7)</w:t>
      </w:r>
    </w:p>
    <w:p w:rsidRDefault="00AD3623" w:rsidP="00AD3623" w:rsidR="00AD3623">
      <w:pPr>
        <w:ind w:firstLine="720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"1. stan G na drugom katu, oznake "S7", ukupne netto korisne površine 29,19 m2, a sastoji se od: hodnika površine 2,74 m2, boravka i blagovaonice površine 15,00 m2, kuhinje površine 3,68 m2, kupaonice površine 3,60 m2, spremišta površine 1,64 m2 i parkirnog mjesta P3 površine 2,53 m2, u grafičkom dijelu elaborata etažna cjelina </w:t>
      </w:r>
      <w:r w:rsidR="00345C16">
        <w:rPr>
          <w:rFonts w:eastAsiaTheme="minorHAnsi"/>
          <w:bCs/>
          <w:lang w:eastAsia="en-US"/>
        </w:rPr>
        <w:t>S7 označena je tirkiznom bojom".</w:t>
      </w:r>
    </w:p>
    <w:p w:rsidRDefault="006C36BE" w:rsidP="006C36BE" w:rsidR="006C36BE"/>
    <w:p w:rsidRDefault="00A806E8" w:rsidP="006C36BE" w:rsidR="00A806E8" w:rsidRPr="00643DDE">
      <w:pPr>
        <w:jc w:val="center"/>
      </w:pPr>
      <w:r w:rsidRPr="00643DDE">
        <w:t>Obrazloženje</w:t>
      </w:r>
    </w:p>
    <w:p w:rsidRDefault="00A806E8" w:rsidP="008A09BF" w:rsidR="006C36BE" w:rsidRPr="00643DDE">
      <w:pPr>
        <w:overflowPunct w:val="false"/>
        <w:jc w:val="both"/>
      </w:pPr>
      <w:r w:rsidRPr="00643DDE">
        <w:tab/>
        <w:t xml:space="preserve">Rješenjem </w:t>
      </w:r>
      <w:r w:rsidR="00373CCB" w:rsidRPr="00643DDE">
        <w:t xml:space="preserve">Trgovačkog suda u </w:t>
      </w:r>
      <w:r w:rsidR="00294CE7" w:rsidRPr="00643DDE">
        <w:t xml:space="preserve">Zagrebu </w:t>
      </w:r>
      <w:r w:rsidR="00373CCB" w:rsidRPr="00643DDE">
        <w:t>posl. br. St-</w:t>
      </w:r>
      <w:r w:rsidR="00294CE7" w:rsidRPr="00643DDE">
        <w:t xml:space="preserve">2694/16 </w:t>
      </w:r>
      <w:r w:rsidR="008D0264" w:rsidRPr="00643DDE">
        <w:t xml:space="preserve">od </w:t>
      </w:r>
      <w:r w:rsidR="00373CCB" w:rsidRPr="00643DDE">
        <w:t>1</w:t>
      </w:r>
      <w:r w:rsidR="008A09BF" w:rsidRPr="00643DDE">
        <w:t>.</w:t>
      </w:r>
      <w:r w:rsidR="00373CCB" w:rsidRPr="00643DDE">
        <w:t xml:space="preserve"> srpnja</w:t>
      </w:r>
      <w:r w:rsidR="008A09BF" w:rsidRPr="00643DDE">
        <w:t xml:space="preserve"> 2014.</w:t>
      </w:r>
      <w:r w:rsidR="00C821EB" w:rsidRPr="00643DDE">
        <w:t xml:space="preserve">, </w:t>
      </w:r>
      <w:r w:rsidRPr="00643DDE">
        <w:t>otvoren je steč</w:t>
      </w:r>
      <w:r w:rsidR="00287FA7" w:rsidRPr="00643DDE">
        <w:t>ajni postupak nad dužnikom</w:t>
      </w:r>
      <w:r w:rsidR="00373CCB" w:rsidRPr="00643DDE">
        <w:t xml:space="preserve"> </w:t>
      </w:r>
      <w:r w:rsidR="00294CE7" w:rsidRPr="00643DDE">
        <w:t>CENTAR ARHITEKTURA d.o.o. u stečaju, Zagreb, Jazbina 4, OIB: 40788025165,</w:t>
      </w:r>
      <w:r w:rsidR="00C821EB" w:rsidRPr="00643DDE">
        <w:t xml:space="preserve"> te</w:t>
      </w:r>
      <w:r w:rsidR="00373CCB" w:rsidRPr="00643DDE">
        <w:t xml:space="preserve"> je pod točkom IX predmetnog rješenja određeno </w:t>
      </w:r>
      <w:r w:rsidR="00460D52" w:rsidRPr="00643DDE">
        <w:t>da će se</w:t>
      </w:r>
      <w:r w:rsidR="00373CCB" w:rsidRPr="00643DDE">
        <w:t xml:space="preserve"> otvaranje stečajnog postupka upisati u zemljišno knjižnom odjelu </w:t>
      </w:r>
      <w:r w:rsidR="00F72C56" w:rsidRPr="00643DDE">
        <w:t>Općinskog građanskog suda u Zagrebu, Zemljišnoknjižni odjel Zagreb.</w:t>
      </w:r>
      <w:r w:rsidR="00460D52" w:rsidRPr="00643DDE">
        <w:t xml:space="preserve"> Rješenje </w:t>
      </w:r>
      <w:r w:rsidR="00C821EB" w:rsidRPr="00643DDE">
        <w:t>je dostavljeno nadležn</w:t>
      </w:r>
      <w:r w:rsidR="009D3982" w:rsidRPr="00643DDE">
        <w:t>om</w:t>
      </w:r>
      <w:r w:rsidR="00C821EB" w:rsidRPr="00643DDE">
        <w:t xml:space="preserve"> zemljišno-knjižn</w:t>
      </w:r>
      <w:r w:rsidR="009D3982" w:rsidRPr="00643DDE">
        <w:t>om</w:t>
      </w:r>
      <w:r w:rsidR="00C821EB" w:rsidRPr="00643DDE">
        <w:t xml:space="preserve"> sud</w:t>
      </w:r>
      <w:r w:rsidR="009D3982" w:rsidRPr="00643DDE">
        <w:t>u</w:t>
      </w:r>
      <w:r w:rsidR="00F21C41" w:rsidRPr="00643DDE">
        <w:t xml:space="preserve"> u skladu s odredbom </w:t>
      </w:r>
      <w:r w:rsidR="00287FA7" w:rsidRPr="00643DDE">
        <w:t>(čl</w:t>
      </w:r>
      <w:r w:rsidR="00373CCB" w:rsidRPr="00643DDE">
        <w:t xml:space="preserve">. </w:t>
      </w:r>
      <w:r w:rsidR="00D40843" w:rsidRPr="00643DDE">
        <w:t xml:space="preserve">129. st. 2. </w:t>
      </w:r>
      <w:r w:rsidR="007E59C5" w:rsidRPr="00643DDE">
        <w:t>Stečajnog zakona (</w:t>
      </w:r>
      <w:r w:rsidR="00373CCB" w:rsidRPr="00643DDE">
        <w:t>„</w:t>
      </w:r>
      <w:r w:rsidR="007E59C5" w:rsidRPr="00643DDE">
        <w:t>N</w:t>
      </w:r>
      <w:r w:rsidR="00373CCB" w:rsidRPr="00643DDE">
        <w:t xml:space="preserve">arodne novine“ broj: </w:t>
      </w:r>
      <w:r w:rsidR="007E59C5" w:rsidRPr="00643DDE">
        <w:t xml:space="preserve">71/15), </w:t>
      </w:r>
      <w:r w:rsidR="00287FA7" w:rsidRPr="00643DDE">
        <w:t>u vezi čl</w:t>
      </w:r>
      <w:r w:rsidR="00373CCB" w:rsidRPr="00643DDE">
        <w:t>.</w:t>
      </w:r>
      <w:r w:rsidR="00287FA7" w:rsidRPr="00643DDE">
        <w:t xml:space="preserve"> 39</w:t>
      </w:r>
      <w:r w:rsidR="00373CCB" w:rsidRPr="00643DDE">
        <w:t>.</w:t>
      </w:r>
      <w:r w:rsidR="00287FA7" w:rsidRPr="00643DDE">
        <w:t xml:space="preserve"> Zakona o zemljišnim knjigama</w:t>
      </w:r>
      <w:r w:rsidR="00373CCB" w:rsidRPr="00643DDE">
        <w:t xml:space="preserve"> („Narodne novine“ broj: </w:t>
      </w:r>
      <w:hyperlink r:id="rId9" w:history="true" w:tooltip="Zakon o zemljišnim knjigama">
        <w:r w:rsidR="00373CCB" w:rsidRPr="00643DDE">
          <w:rPr>
            <w:rStyle w:val="Hiperveza"/>
            <w:color w:val="auto"/>
          </w:rPr>
          <w:t>91/1996</w:t>
        </w:r>
      </w:hyperlink>
      <w:r w:rsidR="00373CCB" w:rsidRPr="00643DDE">
        <w:t xml:space="preserve">, </w:t>
      </w:r>
      <w:hyperlink r:id="rId10" w:history="true" w:tooltip="Zakon o izmjenama i dopunama Zakona o prodaji stanova na kojima postoji stanarsko pravo">
        <w:r w:rsidR="00373CCB" w:rsidRPr="00643DDE">
          <w:rPr>
            <w:rStyle w:val="Hiperveza"/>
            <w:color w:val="auto"/>
          </w:rPr>
          <w:t>68/1998</w:t>
        </w:r>
      </w:hyperlink>
      <w:r w:rsidR="00373CCB" w:rsidRPr="00643DDE">
        <w:t xml:space="preserve">, </w:t>
      </w:r>
      <w:hyperlink r:id="rId11" w:history="true" w:tooltip="Odluka Ustavnog suda Republike Hrvatske broj U-I-58/1997, U-I-235/1997, U-I-237/1997, U-I-1053/1997, U-I-1054/1997 od 17. studenoga 1999">
        <w:r w:rsidR="00373CCB" w:rsidRPr="00643DDE">
          <w:rPr>
            <w:rStyle w:val="Hiperveza"/>
            <w:color w:val="auto"/>
          </w:rPr>
          <w:t>137/1999</w:t>
        </w:r>
      </w:hyperlink>
      <w:r w:rsidR="00373CCB" w:rsidRPr="00643DDE">
        <w:t xml:space="preserve">, </w:t>
      </w:r>
      <w:hyperlink r:id="rId12" w:history="true" w:tooltip="Zakon o izmjenama Zakona o zemljišnim knjigama">
        <w:r w:rsidR="00373CCB" w:rsidRPr="00643DDE">
          <w:rPr>
            <w:rStyle w:val="Hiperveza"/>
            <w:color w:val="auto"/>
          </w:rPr>
          <w:t>114/2001</w:t>
        </w:r>
      </w:hyperlink>
      <w:r w:rsidR="00373CCB" w:rsidRPr="00643DDE">
        <w:t xml:space="preserve">, </w:t>
      </w:r>
      <w:hyperlink r:id="rId13" w:history="true" w:tooltip="Zakon o izmjenama i dopunama Zakona o zemljišnim knjigama">
        <w:r w:rsidR="00373CCB" w:rsidRPr="00643DDE">
          <w:rPr>
            <w:rStyle w:val="Hiperveza"/>
            <w:color w:val="auto"/>
          </w:rPr>
          <w:t>100/2004</w:t>
        </w:r>
      </w:hyperlink>
      <w:r w:rsidR="00373CCB" w:rsidRPr="00643DDE">
        <w:t xml:space="preserve">, </w:t>
      </w:r>
      <w:hyperlink r:id="rId14" w:history="true" w:tooltip="Zakon o izmjenama i dopunama Zakona o zemljišnim knjigama">
        <w:r w:rsidR="00373CCB" w:rsidRPr="00643DDE">
          <w:rPr>
            <w:rStyle w:val="Hiperveza"/>
            <w:color w:val="auto"/>
          </w:rPr>
          <w:t>107/2007</w:t>
        </w:r>
      </w:hyperlink>
      <w:r w:rsidR="00373CCB" w:rsidRPr="00643DDE">
        <w:t xml:space="preserve">, </w:t>
      </w:r>
      <w:hyperlink r:id="rId15" w:history="true" w:tooltip="Zakon o izmjenama i dopunama Zakona o zemljišnim knjigama">
        <w:r w:rsidR="00373CCB" w:rsidRPr="00643DDE">
          <w:rPr>
            <w:rStyle w:val="Hiperveza"/>
            <w:color w:val="auto"/>
          </w:rPr>
          <w:t>152/2008</w:t>
        </w:r>
      </w:hyperlink>
      <w:r w:rsidR="00373CCB" w:rsidRPr="00643DDE">
        <w:t xml:space="preserve">, </w:t>
      </w:r>
      <w:hyperlink r:id="rId16" w:history="true" w:tooltip="Odluka Ustavnog suda Republike Hrvatske broj: U-I-831/2006 od 3. studenoga 2010.">
        <w:r w:rsidR="00373CCB" w:rsidRPr="00643DDE">
          <w:rPr>
            <w:rStyle w:val="Hiperveza"/>
            <w:color w:val="auto"/>
          </w:rPr>
          <w:t>126/2010</w:t>
        </w:r>
      </w:hyperlink>
      <w:r w:rsidR="00373CCB" w:rsidRPr="00643DDE">
        <w:t xml:space="preserve">, </w:t>
      </w:r>
      <w:hyperlink r:id="rId17" w:history="true" w:tooltip="Zakon o izmjenama i dopunama Zakona o zemljišnim knjigama">
        <w:r w:rsidR="00373CCB" w:rsidRPr="00643DDE">
          <w:rPr>
            <w:rStyle w:val="Hiperveza"/>
            <w:color w:val="auto"/>
          </w:rPr>
          <w:t>55/2013</w:t>
        </w:r>
      </w:hyperlink>
      <w:r w:rsidR="00373CCB" w:rsidRPr="00643DDE">
        <w:t xml:space="preserve">, </w:t>
      </w:r>
      <w:hyperlink r:id="rId18" w:history="true" w:tooltip="Ispravak Zakona o izmjenama i dopunama Zakona o zemljišnim knjigama">
        <w:r w:rsidR="00373CCB" w:rsidRPr="00643DDE">
          <w:rPr>
            <w:rStyle w:val="Hiperveza"/>
            <w:color w:val="auto"/>
          </w:rPr>
          <w:t>60/2013</w:t>
        </w:r>
      </w:hyperlink>
      <w:r w:rsidR="00270DD0" w:rsidRPr="00643DDE">
        <w:t xml:space="preserve"> dalje</w:t>
      </w:r>
      <w:r w:rsidR="00FF13F2" w:rsidRPr="00643DDE">
        <w:t>:</w:t>
      </w:r>
      <w:r w:rsidR="00270DD0" w:rsidRPr="00643DDE">
        <w:t xml:space="preserve"> ZZK)</w:t>
      </w:r>
      <w:r w:rsidR="00287FA7" w:rsidRPr="00643DDE">
        <w:t xml:space="preserve">. </w:t>
      </w:r>
    </w:p>
    <w:p w:rsidRDefault="00462A0C" w:rsidP="00595042" w:rsidR="006C36BE" w:rsidRPr="00E77FA3">
      <w:pPr>
        <w:overflowPunct w:val="false"/>
        <w:jc w:val="both"/>
      </w:pPr>
      <w:r w:rsidRPr="00643DDE">
        <w:tab/>
        <w:t xml:space="preserve">Rješenjem </w:t>
      </w:r>
      <w:r w:rsidR="00F72C56" w:rsidRPr="00643DDE">
        <w:t>Općinskog građanskog suda u Zagrebu, Zemljišnoknjižni odjel Zagreb</w:t>
      </w:r>
      <w:r w:rsidRPr="00643DDE">
        <w:t xml:space="preserve"> posl</w:t>
      </w:r>
      <w:r w:rsidR="00F72C56" w:rsidRPr="00643DDE">
        <w:t xml:space="preserve">ovni broj Z-23242/17 </w:t>
      </w:r>
      <w:r w:rsidRPr="00643DDE">
        <w:t xml:space="preserve">od </w:t>
      </w:r>
      <w:r w:rsidR="00F72C56" w:rsidRPr="00643DDE">
        <w:t>5</w:t>
      </w:r>
      <w:r w:rsidRPr="00643DDE">
        <w:t>. s</w:t>
      </w:r>
      <w:r w:rsidR="00F72C56" w:rsidRPr="00643DDE">
        <w:t>vibnja</w:t>
      </w:r>
      <w:r w:rsidRPr="00643DDE">
        <w:t xml:space="preserve"> 20</w:t>
      </w:r>
      <w:r w:rsidR="00F72C56" w:rsidRPr="00643DDE">
        <w:t>17</w:t>
      </w:r>
      <w:r w:rsidRPr="00643DDE">
        <w:t>. dopušten</w:t>
      </w:r>
      <w:r w:rsidR="00205D1B" w:rsidRPr="00643DDE">
        <w:t xml:space="preserve"> je </w:t>
      </w:r>
      <w:r w:rsidRPr="00643DDE">
        <w:t xml:space="preserve">na nekretninama </w:t>
      </w:r>
      <w:r w:rsidR="00F72C56" w:rsidRPr="00643DDE">
        <w:t>dužnika</w:t>
      </w:r>
      <w:r w:rsidR="00595042" w:rsidRPr="00643DDE">
        <w:t xml:space="preserve">, pa tako i na nakretnini opisanoj u izreci ovog rješenja, </w:t>
      </w:r>
      <w:r w:rsidR="00EE248E" w:rsidRPr="00643DDE">
        <w:t>upis zabiljež</w:t>
      </w:r>
      <w:r w:rsidR="00595042" w:rsidRPr="00643DDE">
        <w:t xml:space="preserve">be otvaranja predmetnog stečajnog </w:t>
      </w:r>
      <w:r w:rsidR="00595042" w:rsidRPr="00E77FA3">
        <w:t>postupka.</w:t>
      </w:r>
    </w:p>
    <w:p w:rsidRDefault="00517263" w:rsidP="006C36BE" w:rsidR="006C36BE">
      <w:pPr>
        <w:ind w:firstLine="680"/>
        <w:jc w:val="both"/>
      </w:pPr>
      <w:r w:rsidRPr="00E77FA3">
        <w:t xml:space="preserve">Podneskom od </w:t>
      </w:r>
      <w:r w:rsidR="00643DDE" w:rsidRPr="00E77FA3">
        <w:t>21</w:t>
      </w:r>
      <w:r w:rsidR="007D14A0" w:rsidRPr="00E77FA3">
        <w:t xml:space="preserve">. svibnja 2019. </w:t>
      </w:r>
      <w:r w:rsidR="00643DDE" w:rsidRPr="00E77FA3">
        <w:t xml:space="preserve">Antun Juranek, kao predstavnik stanara </w:t>
      </w:r>
      <w:r w:rsidR="00E77FA3" w:rsidRPr="00E77FA3">
        <w:t>stambene zgrade Komarski put 20, koji j eu prilogu podneska dostavio suglasnost stanara i kupaca Zdravka Volodera, Petra Crnjaka, Martine Janković, Denisa Banovca i Klare Vidmar</w:t>
      </w:r>
      <w:r w:rsidR="007D14A0" w:rsidRPr="00E77FA3">
        <w:t>, kao kupac</w:t>
      </w:r>
      <w:r w:rsidR="00E77FA3" w:rsidRPr="00E77FA3">
        <w:t>a</w:t>
      </w:r>
      <w:r w:rsidR="007D14A0" w:rsidRPr="00E77FA3">
        <w:t xml:space="preserve"> nekretnin</w:t>
      </w:r>
      <w:r w:rsidR="00E77FA3" w:rsidRPr="00E77FA3">
        <w:t>a opisanih</w:t>
      </w:r>
      <w:r w:rsidR="00595042" w:rsidRPr="00E77FA3">
        <w:t xml:space="preserve"> u izreci ovog rješenja, </w:t>
      </w:r>
      <w:r w:rsidR="007D14A0" w:rsidRPr="00E77FA3">
        <w:t>podn</w:t>
      </w:r>
      <w:r w:rsidR="00E77FA3" w:rsidRPr="00E77FA3">
        <w:t>io je</w:t>
      </w:r>
      <w:r w:rsidR="007D14A0" w:rsidRPr="00E77FA3">
        <w:t xml:space="preserve"> prijedlog </w:t>
      </w:r>
      <w:r w:rsidR="00C76A60" w:rsidRPr="00E77FA3">
        <w:t xml:space="preserve">za brisanje zabilježbe otvaranja stečajnog postupka u zemljišnim knjgama u zk.ul. 100783, k.č. 5056/3, suvlasnički udio redni broj </w:t>
      </w:r>
      <w:r w:rsidR="00E77FA3" w:rsidRPr="00E77FA3">
        <w:t>1, 2, 3, 4, 5, 6, 7, i 10</w:t>
      </w:r>
      <w:r w:rsidR="00EB1E44" w:rsidRPr="00E77FA3">
        <w:t>.</w:t>
      </w:r>
      <w:r w:rsidR="00E77FA3" w:rsidRPr="00E77FA3">
        <w:t xml:space="preserve"> Uz prijedlog je dostavio</w:t>
      </w:r>
      <w:r w:rsidR="00837790" w:rsidRPr="00E77FA3">
        <w:t xml:space="preserve"> </w:t>
      </w:r>
      <w:r w:rsidR="00724A1A" w:rsidRPr="00E77FA3">
        <w:t>izvadak iz zemljišnih knjiga za predmetnu nek</w:t>
      </w:r>
      <w:r w:rsidR="00595042" w:rsidRPr="00E77FA3">
        <w:t xml:space="preserve">retninu, kao i </w:t>
      </w:r>
      <w:r w:rsidR="00E77FA3" w:rsidRPr="00E77FA3">
        <w:t>rješenje Općinsk</w:t>
      </w:r>
      <w:r w:rsidR="005C0133" w:rsidRPr="00E77FA3">
        <w:t>og građanskog suda u Zagrebu poslovni broj Z-9870/19 od 4. ožujka 2019.</w:t>
      </w:r>
      <w:r w:rsidR="00D21A50" w:rsidRPr="00E77FA3">
        <w:t xml:space="preserve"> kojim je </w:t>
      </w:r>
      <w:r w:rsidR="00650F39" w:rsidRPr="00E77FA3">
        <w:t xml:space="preserve">u </w:t>
      </w:r>
      <w:r w:rsidR="00D21A50" w:rsidRPr="00E77FA3">
        <w:t>odlučeno o uknjižbi prava vlasni</w:t>
      </w:r>
      <w:r w:rsidR="00E77FA3" w:rsidRPr="00E77FA3">
        <w:t xml:space="preserve">štva na nekretninama </w:t>
      </w:r>
      <w:r w:rsidR="00D21A50" w:rsidRPr="00E77FA3">
        <w:t xml:space="preserve"> opisan</w:t>
      </w:r>
      <w:r w:rsidR="00E77FA3" w:rsidRPr="00E77FA3">
        <w:t xml:space="preserve">im u izreci </w:t>
      </w:r>
      <w:r w:rsidR="00D21A50" w:rsidRPr="00E77FA3">
        <w:t>ovog rješenja</w:t>
      </w:r>
      <w:r w:rsidR="00E77FA3" w:rsidRPr="00E77FA3">
        <w:t>, i to</w:t>
      </w:r>
      <w:r w:rsidR="00395550">
        <w:t>:</w:t>
      </w:r>
    </w:p>
    <w:p w:rsidRDefault="00395550" w:rsidP="00395550" w:rsidR="00395550">
      <w:pPr>
        <w:ind w:firstLine="680"/>
        <w:jc w:val="both"/>
        <w:rPr>
          <w:rFonts w:eastAsiaTheme="minorHAnsi"/>
          <w:bCs/>
          <w:lang w:eastAsia="en-US"/>
        </w:rPr>
      </w:pPr>
      <w:r>
        <w:t>-</w:t>
      </w:r>
      <w:r w:rsidR="00E77FA3" w:rsidRPr="00E77FA3">
        <w:t xml:space="preserve"> </w:t>
      </w:r>
      <w:r w:rsidR="00E77FA3" w:rsidRPr="00E77FA3">
        <w:rPr>
          <w:rFonts w:eastAsiaTheme="minorHAnsi"/>
          <w:bCs/>
          <w:lang w:eastAsia="en-US"/>
        </w:rPr>
        <w:t xml:space="preserve">1. Suvlasnički dio: 1151/10000 ETAŽNO VLASNIŠTVO (E-1) , "1. stan A u prizemlju, oznake "S1", ukupne netto korisne površine 46,03 m2, a sastoji se od: hodnika površine 4,24 m2, boravka i blagovaonice površine 17,30 m2, sobe površine 9,66 m2, kuhinje površine 4,21 m2, kupaonice površine 3,84 m2, balkona površine 2,53 m2, spremišta površine 1,75 m2 i parkirnog mjesta P10 površine 2,50 m2, u grafičkom dijelu elaborata etažna cjelina S1 označena je sivom bojom", zatim 4. Suvlasnički dio: 730/10000 ETAŽNO VLASNIŠTVO (E-4), "1. stan D na prvom katu, oznake "S4", ukupne netto korisne površine 29,19 m2, a </w:t>
      </w:r>
      <w:r w:rsidR="00E77FA3" w:rsidRPr="00E77FA3">
        <w:rPr>
          <w:rFonts w:eastAsiaTheme="minorHAnsi"/>
          <w:bCs/>
          <w:lang w:eastAsia="en-US"/>
        </w:rPr>
        <w:lastRenderedPageBreak/>
        <w:t xml:space="preserve">sastoji se od: hodnika površine 2,74 m2, boravka i blagovaonice površine 15,00 m2, kuhinje površine 3,68 m2, kupaonice površine 3,60 m2, spremišta površine 1,64 m2 i parkirnog mjesta P2 površine 2,53 m2, u grafičkom dijelu elaborata etažna cjelina S4 označena je tamno plavom bojom", kao i 5. Suvlasnički dio: 1227/10000 ETAŽNO VLASNIŠTVO (E-5), "1. stan E na drugom katu, oznake "S5", ukupne netto korisne površine 49,06 m2, a sastoji se od: hodnika površine 4,24 m2, boravka i blagovaonice površine 17,45 m2, sobe površine 9,68 m2, kuhinje površine 4,21 m2, kupaonice površine 3,68 m2, balkona površine 2,83 m2, </w:t>
      </w:r>
      <w:r w:rsidR="00E77FA3" w:rsidRPr="00395550">
        <w:rPr>
          <w:rFonts w:eastAsiaTheme="minorHAnsi"/>
          <w:bCs/>
          <w:lang w:eastAsia="en-US"/>
        </w:rPr>
        <w:t>spremišta površine 2,24 m2, parkirnog mjesta P6 površine 2,37 m2 i parkirnog mjesta P7 površine 2,37 m2, u grafičkom dijelu elaborata etažna cjelina S5 označena je crvenom bojom", za korist kupca Juranek Antuna</w:t>
      </w:r>
      <w:r>
        <w:rPr>
          <w:rFonts w:eastAsiaTheme="minorHAnsi"/>
          <w:bCs/>
          <w:lang w:eastAsia="en-US"/>
        </w:rPr>
        <w:t>;</w:t>
      </w:r>
    </w:p>
    <w:p w:rsidRDefault="00395550" w:rsidP="00395550" w:rsidR="00E77FA3" w:rsidRPr="00345C16">
      <w:pPr>
        <w:ind w:firstLine="680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- </w:t>
      </w:r>
      <w:r w:rsidRPr="00395550">
        <w:rPr>
          <w:rFonts w:eastAsiaTheme="minorHAnsi"/>
          <w:bCs/>
          <w:lang w:eastAsia="en-US"/>
        </w:rPr>
        <w:t xml:space="preserve"> </w:t>
      </w:r>
      <w:r w:rsidR="00E77FA3" w:rsidRPr="00395550">
        <w:rPr>
          <w:rFonts w:eastAsiaTheme="minorHAnsi"/>
          <w:bCs/>
          <w:lang w:eastAsia="en-US"/>
        </w:rPr>
        <w:t>2. Suvlasnički dio: 1175/10000 E</w:t>
      </w:r>
      <w:r w:rsidRPr="00395550">
        <w:rPr>
          <w:rFonts w:eastAsiaTheme="minorHAnsi"/>
          <w:bCs/>
          <w:lang w:eastAsia="en-US"/>
        </w:rPr>
        <w:t xml:space="preserve">TAŽNO VLASNIŠTVO (E-2), </w:t>
      </w:r>
      <w:r w:rsidR="00E77FA3" w:rsidRPr="00395550">
        <w:rPr>
          <w:rFonts w:eastAsiaTheme="minorHAnsi"/>
          <w:bCs/>
          <w:lang w:eastAsia="en-US"/>
        </w:rPr>
        <w:t xml:space="preserve">"1. stan B na prvom </w:t>
      </w:r>
      <w:r w:rsidR="00E77FA3" w:rsidRPr="00345C16">
        <w:rPr>
          <w:rFonts w:eastAsiaTheme="minorHAnsi"/>
          <w:bCs/>
          <w:lang w:eastAsia="en-US"/>
        </w:rPr>
        <w:t>katu, oznake "S2", ukupne neto korisne površine 47,00 m2, a sastoji se od:hodnika površine 4,24 m2, boravka i blagovaonice površine 17,45 m2, sobe površine 9,68 m2, kuhinje površine 4,21 m2, kupaonice površine 3,84 m2 balkona površine 2,83 m2 i spremišta površine 2,22 m2 i parkirnog mjesta P4 površine 2,53 m2, u grafičkom dijelu elaborata etažna cjelina S2 označena je žutom bojom",</w:t>
      </w:r>
      <w:r w:rsidRPr="00345C16">
        <w:rPr>
          <w:rFonts w:eastAsiaTheme="minorHAnsi"/>
          <w:bCs/>
          <w:lang w:eastAsia="en-US"/>
        </w:rPr>
        <w:t xml:space="preserve"> za korist kupca Crnjak Petra;</w:t>
      </w:r>
    </w:p>
    <w:p w:rsidRDefault="00395550" w:rsidP="00345C16" w:rsidR="00345C16" w:rsidRPr="00345C16">
      <w:pPr>
        <w:ind w:firstLine="720"/>
        <w:jc w:val="both"/>
        <w:rPr>
          <w:rFonts w:eastAsiaTheme="minorHAnsi"/>
          <w:bCs/>
          <w:lang w:eastAsia="en-US"/>
        </w:rPr>
      </w:pPr>
      <w:r w:rsidRPr="00345C16">
        <w:rPr>
          <w:rFonts w:eastAsiaTheme="minorHAnsi"/>
          <w:bCs/>
          <w:lang w:eastAsia="en-US"/>
        </w:rPr>
        <w:t xml:space="preserve">- </w:t>
      </w:r>
      <w:r w:rsidR="00E77FA3" w:rsidRPr="00345C16">
        <w:rPr>
          <w:rFonts w:eastAsiaTheme="minorHAnsi"/>
          <w:lang w:eastAsia="en-US"/>
        </w:rPr>
        <w:t xml:space="preserve">3. </w:t>
      </w:r>
      <w:r w:rsidR="00E77FA3" w:rsidRPr="00345C16">
        <w:rPr>
          <w:rFonts w:eastAsiaTheme="minorHAnsi"/>
          <w:bCs/>
          <w:lang w:eastAsia="en-US"/>
        </w:rPr>
        <w:t>dio: 1148/10000 ETAŽNO VLASNIŠTVO (E-3)</w:t>
      </w:r>
      <w:r w:rsidRPr="00345C16">
        <w:rPr>
          <w:rFonts w:eastAsiaTheme="minorHAnsi"/>
          <w:bCs/>
          <w:lang w:eastAsia="en-US"/>
        </w:rPr>
        <w:t xml:space="preserve">, </w:t>
      </w:r>
      <w:r w:rsidR="00E77FA3" w:rsidRPr="00345C16">
        <w:rPr>
          <w:rFonts w:eastAsiaTheme="minorHAnsi"/>
          <w:bCs/>
          <w:lang w:eastAsia="en-US"/>
        </w:rPr>
        <w:t>"1. stan C na prvom katu, oznake "S3", ukupne neto korisne površine 45,91 m2, a sastoji se od: hodnika površine 4,24 m2, boravka i blagovaonice površine 17,30 m2, sobe površine 9,66 m2, kuhinje površine 4,21 m2, kupaonice površine 3,84 m2 balkona površine 2,53 m2 i spremišta površine 1,64 m2 i parkirnog mjesta P9 površine 2,50 m2, u grafičkom dijelu elaborata etažna cjelina S3</w:t>
      </w:r>
      <w:r w:rsidRPr="00345C16">
        <w:rPr>
          <w:rFonts w:eastAsiaTheme="minorHAnsi"/>
          <w:bCs/>
          <w:lang w:eastAsia="en-US"/>
        </w:rPr>
        <w:t xml:space="preserve"> označena je narančastom bojom" i 6. Suvlasnički dio: 1148/10000 ETAŽNO VLASNIŠTVO (E-6), "1. stan F na drugom katu, oznake "S6", ukupne netto korisne površine 45,91 m2, a sastoji se od: hodnika površine 4,24 m2, boravka i blagovaonice površine 17,30 m2, sobe površine 9,66 m2, kuhinje površine 4,21 m2, kupaonice površine 3,84 m2, balkona površine 2,53 m2, spremišta površine 1,64 m2 i parkirnog mjesta P8 površine 2,50 m2, u grafičkom dijelu elaborata etažna cjelina S6 označena je zelenom bojom" za korist kupca Voloder Zdravka;</w:t>
      </w:r>
    </w:p>
    <w:p w:rsidRDefault="00395550" w:rsidP="00345C16" w:rsidR="00587FDD" w:rsidRPr="00345C16">
      <w:pPr>
        <w:ind w:firstLine="720"/>
        <w:jc w:val="both"/>
      </w:pPr>
      <w:r w:rsidRPr="00345C16">
        <w:rPr>
          <w:rFonts w:eastAsiaTheme="minorHAnsi"/>
          <w:bCs/>
          <w:lang w:eastAsia="en-US"/>
        </w:rPr>
        <w:t xml:space="preserve">- </w:t>
      </w:r>
      <w:r w:rsidR="00E77FA3" w:rsidRPr="00345C16">
        <w:rPr>
          <w:rFonts w:eastAsiaTheme="minorHAnsi"/>
          <w:bCs/>
          <w:lang w:eastAsia="en-US"/>
        </w:rPr>
        <w:t>7. Suvlasnički dio: 730/10000 ETAŽNO VLASNIŠTVO (E-7)</w:t>
      </w:r>
      <w:r w:rsidR="00345C16" w:rsidRPr="00345C16">
        <w:rPr>
          <w:rFonts w:eastAsiaTheme="minorHAnsi"/>
          <w:bCs/>
          <w:lang w:eastAsia="en-US"/>
        </w:rPr>
        <w:t xml:space="preserve">, </w:t>
      </w:r>
      <w:r w:rsidR="00E77FA3" w:rsidRPr="00345C16">
        <w:rPr>
          <w:rFonts w:eastAsiaTheme="minorHAnsi"/>
          <w:bCs/>
          <w:lang w:eastAsia="en-US"/>
        </w:rPr>
        <w:t xml:space="preserve">"1. stan G na drugom katu, oznake "S7", ukupne netto korisne površine 29,19 m2, a sastoji se od: hodnika površine 2,74 m2, boravka i blagovaonice površine 15,00 m2, kuhinje površine 3,68 m2, kupaonice površine 3,60 m2, spremišta površine 1,64 m2 i parkirnog mjesta P3 površine 2,53 m2, u grafičkom dijelu elaborata etažna cjelina S7 označena je tirkiznom bojom" </w:t>
      </w:r>
      <w:r w:rsidR="00345C16" w:rsidRPr="00345C16">
        <w:rPr>
          <w:rFonts w:eastAsiaTheme="minorHAnsi"/>
          <w:bCs/>
          <w:lang w:eastAsia="en-US"/>
        </w:rPr>
        <w:t>za korist kupca Banovac Denisa</w:t>
      </w:r>
      <w:r w:rsidR="005C0133" w:rsidRPr="00345C16">
        <w:t xml:space="preserve"> </w:t>
      </w:r>
      <w:r w:rsidR="00650F39" w:rsidRPr="00345C16">
        <w:t>(listovi 2</w:t>
      </w:r>
      <w:r w:rsidR="00345C16" w:rsidRPr="00345C16">
        <w:t>45</w:t>
      </w:r>
      <w:r w:rsidR="00650F39" w:rsidRPr="00345C16">
        <w:t>-2</w:t>
      </w:r>
      <w:r w:rsidR="00345C16" w:rsidRPr="00345C16">
        <w:t>53</w:t>
      </w:r>
      <w:r w:rsidR="00650F39" w:rsidRPr="00345C16">
        <w:t xml:space="preserve"> spisa).</w:t>
      </w:r>
    </w:p>
    <w:p w:rsidRDefault="00587FDD" w:rsidP="006C36BE" w:rsidR="00345C16" w:rsidRPr="00E77FA3">
      <w:pPr>
        <w:ind w:firstLine="708"/>
        <w:jc w:val="both"/>
      </w:pPr>
      <w:r w:rsidRPr="00345C16">
        <w:t>Iz dostavljenih is</w:t>
      </w:r>
      <w:r w:rsidR="00E77FA3" w:rsidRPr="00345C16">
        <w:t xml:space="preserve">prava nedvojbeno proizlazi da su nekretnine </w:t>
      </w:r>
      <w:r w:rsidRPr="00345C16">
        <w:t>opisan</w:t>
      </w:r>
      <w:r w:rsidR="00E77FA3" w:rsidRPr="00345C16">
        <w:t xml:space="preserve">e u izreci ovog rješenja prodane, redm kako slijedi </w:t>
      </w:r>
      <w:r w:rsidR="00D40006" w:rsidRPr="00345C16">
        <w:t xml:space="preserve">1., 4., i 5. suvlasnički udio kupcu Juranek Antunu; </w:t>
      </w:r>
      <w:r w:rsidR="00345C16" w:rsidRPr="00345C16">
        <w:t xml:space="preserve">2. suvlasnički udio kupcu </w:t>
      </w:r>
      <w:r w:rsidR="00345C16" w:rsidRPr="00345C16">
        <w:rPr>
          <w:rFonts w:eastAsiaTheme="minorHAnsi"/>
          <w:bCs/>
          <w:lang w:eastAsia="en-US"/>
        </w:rPr>
        <w:t>Crnjak Petru, 3. i 6. suvlasnički udio kupcu Voloder Zdravku, 7. suvlasnički udio kupcu Banovac Denisu</w:t>
      </w:r>
      <w:r w:rsidR="00611699" w:rsidRPr="00345C16">
        <w:t xml:space="preserve">, pa </w:t>
      </w:r>
      <w:r w:rsidR="00595042" w:rsidRPr="00345C16">
        <w:t>kako je o</w:t>
      </w:r>
      <w:r w:rsidR="00EB1E44" w:rsidRPr="00345C16">
        <w:t>dred</w:t>
      </w:r>
      <w:r w:rsidR="00595042" w:rsidRPr="00345C16">
        <w:t>bom</w:t>
      </w:r>
      <w:r w:rsidR="00EB1E44" w:rsidRPr="00345C16">
        <w:t xml:space="preserve"> </w:t>
      </w:r>
      <w:r w:rsidR="00E02695" w:rsidRPr="00345C16">
        <w:t>čl. 71. ZZK-a</w:t>
      </w:r>
      <w:r w:rsidR="00595042" w:rsidRPr="00345C16">
        <w:t xml:space="preserve"> propisano </w:t>
      </w:r>
      <w:r w:rsidR="00EB1E44" w:rsidRPr="00345C16">
        <w:t xml:space="preserve">da se </w:t>
      </w:r>
      <w:r w:rsidR="00E02695" w:rsidRPr="00345C16">
        <w:t>zabilježbe osobnih odnosa kao i brisanj</w:t>
      </w:r>
      <w:r w:rsidR="00595042" w:rsidRPr="00345C16">
        <w:t xml:space="preserve">e takvih zabilježaba, provode </w:t>
      </w:r>
      <w:r w:rsidR="00E02695" w:rsidRPr="00345C16">
        <w:t xml:space="preserve"> na prijedlog sudionika, njihovih zakonskih zastupnika ili za to nadležnih sudova ili drugih nadležnih tijela, na temelju isprava kojima se dokazuje postojanje osobnih odnosa, čija se zabiljež</w:t>
      </w:r>
      <w:r w:rsidR="00837790" w:rsidRPr="00345C16">
        <w:t xml:space="preserve">ba, odnosno prestanak  zahtjeva, </w:t>
      </w:r>
      <w:r w:rsidR="00595042" w:rsidRPr="00345C16">
        <w:t xml:space="preserve">valjalo je odlučiti kao u </w:t>
      </w:r>
      <w:r w:rsidR="00837790" w:rsidRPr="00345C16">
        <w:t>izreci ovog rješenja.</w:t>
      </w:r>
    </w:p>
    <w:p w:rsidRDefault="00E02695" w:rsidP="006C36BE" w:rsidR="00E02695" w:rsidRPr="006C36BE">
      <w:pPr>
        <w:ind w:firstLine="680"/>
        <w:jc w:val="both"/>
      </w:pPr>
      <w:r w:rsidRPr="00345C16">
        <w:t xml:space="preserve"> </w:t>
      </w:r>
      <w:r w:rsidR="00345C16" w:rsidRPr="00345C16">
        <w:t>Dodaje se da je ovaj sud o prijedlogu Martine Janković kao kupcu 8. suvlasničkog dijela, za brisanje zabilježbe otvaranja stegčajnog postupka, odlučio rješenjem od 20. svibnja 2019.</w:t>
      </w:r>
    </w:p>
    <w:p w:rsidRDefault="0007340C" w:rsidP="00837790" w:rsidR="0007340C" w:rsidRPr="00D831F6">
      <w:pPr>
        <w:pStyle w:val="Tijeloteksta2"/>
        <w:jc w:val="center"/>
      </w:pPr>
      <w:r w:rsidRPr="00D831F6">
        <w:t>Zagreb</w:t>
      </w:r>
      <w:r w:rsidR="00124A94" w:rsidRPr="00D831F6">
        <w:t xml:space="preserve">, </w:t>
      </w:r>
      <w:r w:rsidR="00D831F6" w:rsidRPr="00D831F6">
        <w:t>27</w:t>
      </w:r>
      <w:r w:rsidR="00470512" w:rsidRPr="00D831F6">
        <w:t>. svibnja</w:t>
      </w:r>
      <w:r w:rsidR="00124A94" w:rsidRPr="00D831F6">
        <w:t xml:space="preserve"> </w:t>
      </w:r>
      <w:r w:rsidRPr="00D831F6">
        <w:t>20</w:t>
      </w:r>
      <w:r w:rsidR="0037435C" w:rsidRPr="00D831F6">
        <w:t>1</w:t>
      </w:r>
      <w:r w:rsidR="00470512" w:rsidRPr="00D831F6">
        <w:t>9</w:t>
      </w:r>
      <w:r w:rsidR="0037435C" w:rsidRPr="00D831F6">
        <w:t>.</w:t>
      </w:r>
    </w:p>
    <w:p w:rsidRDefault="0007340C" w:rsidP="0007340C" w:rsidR="0007340C" w:rsidRPr="00D831F6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07340C" w:rsidP="00CA57BC" w:rsidR="0007340C" w:rsidRPr="00D831F6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  <w:r w:rsidRPr="00D831F6">
        <w:rPr>
          <w:rFonts w:cs="Times New Roman" w:hAnsi="Times New Roman" w:ascii="Times New Roman"/>
          <w:sz w:val="24"/>
        </w:rPr>
        <w:tab/>
      </w:r>
      <w:r w:rsidRPr="00D831F6">
        <w:rPr>
          <w:rFonts w:cs="Times New Roman" w:hAnsi="Times New Roman" w:ascii="Times New Roman"/>
          <w:sz w:val="24"/>
        </w:rPr>
        <w:tab/>
      </w:r>
      <w:r w:rsidRPr="00D831F6">
        <w:rPr>
          <w:rFonts w:cs="Times New Roman" w:hAnsi="Times New Roman" w:ascii="Times New Roman"/>
          <w:sz w:val="24"/>
        </w:rPr>
        <w:tab/>
      </w:r>
      <w:r w:rsidRPr="00D831F6">
        <w:rPr>
          <w:rFonts w:cs="Times New Roman" w:hAnsi="Times New Roman" w:ascii="Times New Roman"/>
          <w:sz w:val="24"/>
        </w:rPr>
        <w:tab/>
      </w:r>
      <w:r w:rsidRPr="00D831F6">
        <w:rPr>
          <w:rFonts w:cs="Times New Roman" w:hAnsi="Times New Roman" w:ascii="Times New Roman"/>
          <w:sz w:val="24"/>
        </w:rPr>
        <w:tab/>
      </w:r>
      <w:r w:rsidRPr="00D831F6">
        <w:rPr>
          <w:rFonts w:cs="Times New Roman" w:hAnsi="Times New Roman" w:ascii="Times New Roman"/>
          <w:sz w:val="24"/>
        </w:rPr>
        <w:tab/>
      </w:r>
      <w:r w:rsidRPr="00D831F6">
        <w:rPr>
          <w:rFonts w:cs="Times New Roman" w:hAnsi="Times New Roman" w:ascii="Times New Roman"/>
          <w:sz w:val="24"/>
        </w:rPr>
        <w:tab/>
      </w:r>
      <w:r w:rsidRPr="00D831F6">
        <w:rPr>
          <w:rFonts w:cs="Times New Roman" w:hAnsi="Times New Roman" w:ascii="Times New Roman"/>
          <w:sz w:val="24"/>
        </w:rPr>
        <w:tab/>
        <w:t xml:space="preserve">      </w:t>
      </w:r>
      <w:r w:rsidR="00124A94" w:rsidRPr="00D831F6">
        <w:rPr>
          <w:rFonts w:cs="Times New Roman" w:hAnsi="Times New Roman" w:ascii="Times New Roman"/>
          <w:sz w:val="24"/>
        </w:rPr>
        <w:t xml:space="preserve"> </w:t>
      </w:r>
      <w:r w:rsidRPr="00D831F6">
        <w:rPr>
          <w:rFonts w:cs="Times New Roman" w:hAnsi="Times New Roman" w:ascii="Times New Roman"/>
          <w:sz w:val="24"/>
        </w:rPr>
        <w:t>S</w:t>
      </w:r>
      <w:r w:rsidR="00470512" w:rsidRPr="00D831F6">
        <w:rPr>
          <w:rFonts w:cs="Times New Roman" w:hAnsi="Times New Roman" w:ascii="Times New Roman"/>
          <w:sz w:val="24"/>
        </w:rPr>
        <w:t>utkinja:</w:t>
      </w:r>
    </w:p>
    <w:p w:rsidRDefault="00124A94" w:rsidP="006C36BE" w:rsidR="00124A94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  <w:r w:rsidRPr="00D831F6">
        <w:rPr>
          <w:rFonts w:cs="Times New Roman" w:hAnsi="Times New Roman" w:ascii="Times New Roman"/>
          <w:sz w:val="24"/>
        </w:rPr>
        <w:tab/>
      </w:r>
      <w:r w:rsidRPr="00D831F6">
        <w:rPr>
          <w:rFonts w:cs="Times New Roman" w:hAnsi="Times New Roman" w:ascii="Times New Roman"/>
          <w:sz w:val="24"/>
        </w:rPr>
        <w:tab/>
      </w:r>
      <w:r w:rsidRPr="00D831F6">
        <w:rPr>
          <w:rFonts w:cs="Times New Roman" w:hAnsi="Times New Roman" w:ascii="Times New Roman"/>
          <w:sz w:val="24"/>
        </w:rPr>
        <w:tab/>
      </w:r>
      <w:r w:rsidRPr="00D831F6">
        <w:rPr>
          <w:rFonts w:cs="Times New Roman" w:hAnsi="Times New Roman" w:ascii="Times New Roman"/>
          <w:sz w:val="24"/>
        </w:rPr>
        <w:tab/>
      </w:r>
      <w:r w:rsidRPr="00D831F6">
        <w:rPr>
          <w:rFonts w:cs="Times New Roman" w:hAnsi="Times New Roman" w:ascii="Times New Roman"/>
          <w:sz w:val="24"/>
        </w:rPr>
        <w:tab/>
      </w:r>
      <w:r w:rsidRPr="00D831F6">
        <w:rPr>
          <w:rFonts w:cs="Times New Roman" w:hAnsi="Times New Roman" w:ascii="Times New Roman"/>
          <w:sz w:val="24"/>
        </w:rPr>
        <w:tab/>
      </w:r>
      <w:r w:rsidR="006C36BE">
        <w:rPr>
          <w:rFonts w:cs="Times New Roman" w:hAnsi="Times New Roman" w:ascii="Times New Roman"/>
          <w:sz w:val="24"/>
        </w:rPr>
        <w:t>Maja Praljak</w:t>
      </w:r>
      <w:r w:rsidR="00F9042D">
        <w:rPr>
          <w:rFonts w:cs="Times New Roman" w:hAnsi="Times New Roman" w:ascii="Times New Roman"/>
          <w:sz w:val="24"/>
        </w:rPr>
        <w:t>, v.r.</w:t>
      </w:r>
    </w:p>
    <w:p w:rsidRDefault="00F9042D" w:rsidP="006C36BE" w:rsidR="00F9042D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</w:p>
    <w:p w:rsidRDefault="00F9042D" w:rsidR="00F9042D">
      <w:r>
        <w:t>Za točnost otpravka-ovlašteni službenik:</w:t>
      </w:r>
    </w:p>
    <w:p w:rsidRDefault="00F9042D" w:rsidR="00F9042D">
      <w:r>
        <w:t>Nikolina Krunić</w:t>
      </w:r>
    </w:p>
    <w:p w:rsidRDefault="00F9042D" w:rsidP="006C36BE" w:rsidR="00F9042D" w:rsidRPr="006C36BE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</w:p>
    <w:p w:rsidRDefault="0007340C" w:rsidP="0007340C" w:rsidR="0007340C" w:rsidRPr="00D831F6">
      <w:pPr>
        <w:jc w:val="both"/>
      </w:pPr>
      <w:r w:rsidRPr="00D831F6">
        <w:t>UPUTA O PRAVNOM LIJEKU:</w:t>
      </w:r>
    </w:p>
    <w:p w:rsidRDefault="0007340C" w:rsidP="0007340C" w:rsidR="0007340C" w:rsidRPr="00D831F6">
      <w:pPr>
        <w:jc w:val="both"/>
      </w:pPr>
      <w:r w:rsidRPr="00D831F6">
        <w:t xml:space="preserve">Protiv ovog rješenja može se uložiti žalba Visokom trgovačkom sudu Republike Hrvatske u roku od 8 dana. Žalba  se ulaže  putem ovog suda u 2 primjerka. </w:t>
      </w:r>
    </w:p>
    <w:p w:rsidRDefault="0007340C" w:rsidP="0007340C" w:rsidR="001D11C1" w:rsidRPr="00D831F6">
      <w:pPr>
        <w:jc w:val="both"/>
      </w:pPr>
      <w:r w:rsidRPr="00D831F6">
        <w:tab/>
      </w:r>
      <w:r w:rsidRPr="00D831F6">
        <w:tab/>
      </w:r>
    </w:p>
    <w:p w:rsidRDefault="0007340C" w:rsidP="0007340C" w:rsidR="0007340C" w:rsidRPr="00D831F6">
      <w:pPr>
        <w:jc w:val="both"/>
      </w:pPr>
      <w:r w:rsidRPr="00D831F6">
        <w:tab/>
      </w:r>
      <w:r w:rsidRPr="00D831F6">
        <w:tab/>
      </w:r>
      <w:r w:rsidRPr="00D831F6">
        <w:tab/>
      </w:r>
    </w:p>
    <w:p w:rsidRDefault="00124A94" w:rsidP="0007340C" w:rsidR="00124A94" w:rsidRPr="00D831F6">
      <w:pPr>
        <w:jc w:val="both"/>
      </w:pPr>
    </w:p>
    <w:p w:rsidRDefault="0007340C" w:rsidP="0007340C" w:rsidR="0007340C" w:rsidRPr="009D3912">
      <w:pPr>
        <w:pStyle w:val="Tijeloteksta"/>
        <w:jc w:val="both"/>
        <w:rPr>
          <w:rFonts w:cs="Times New Roman" w:hAnsi="Times New Roman" w:ascii="Times New Roman"/>
          <w:color w:val="FF0000"/>
          <w:szCs w:val="22"/>
        </w:rPr>
      </w:pPr>
    </w:p>
    <w:sectPr w:rsidSect="00282E1E" w:rsidR="0007340C" w:rsidRPr="009D3912">
      <w:headerReference w:type="even" r:id="rId19"/>
      <w:headerReference w:type="default" r:id="rId20"/>
      <w:headerReference w:type="first" r:id="rId2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2C2B" w:rsidR="00A82C2B">
      <w:r>
        <w:separator/>
      </w:r>
    </w:p>
  </w:endnote>
  <w:endnote w:id="0" w:type="continuationSeparator">
    <w:p w:rsidRDefault="00A82C2B" w:rsidR="00A82C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2C2B" w:rsidR="00A82C2B">
      <w:r>
        <w:separator/>
      </w:r>
    </w:p>
  </w:footnote>
  <w:footnote w:id="0" w:type="continuationSeparator">
    <w:p w:rsidRDefault="00A82C2B" w:rsidR="00A82C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3E42" w:rsidP="00A12C3D" w:rsidR="00F53E4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53E42" w:rsidR="00F53E4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3E42" w:rsidP="00A12C3D" w:rsidR="00F53E42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042D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72C56" w:rsidP="00A12C3D" w:rsidR="00F53E42" w:rsidRPr="00A12C3D">
    <w:pPr>
      <w:pStyle w:val="Zaglavlje"/>
      <w:jc w:val="right"/>
    </w:pPr>
    <w:r>
      <w:t>46</w:t>
    </w:r>
    <w:r w:rsidR="00923683">
      <w:t>.</w:t>
    </w:r>
    <w:r w:rsidR="00EE248E">
      <w:t xml:space="preserve"> </w:t>
    </w:r>
    <w:r w:rsidR="00F53E42">
      <w:t>St-</w:t>
    </w:r>
    <w:r>
      <w:t>2694/16</w:t>
    </w:r>
    <w:r w:rsidR="00F53E42"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E1E" w:rsidR="00282E1E">
    <w:pPr>
      <w:pStyle w:val="Zaglavlje"/>
    </w:pPr>
    <w:r>
      <w:rPr>
        <w:noProof/>
      </w:rPr>
      <w:t xml:space="preserve">            </w:t>
    </w:r>
    <w:r w:rsidR="000C5A90">
      <w:rPr>
        <w:noProof/>
      </w:rPr>
      <w:drawing>
        <wp:inline distR="0" distL="0" distB="0" distT="0">
          <wp:extent cy="965835" cx="716915"/>
          <wp:effectExtent b="5715" r="698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5835" cx="7169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3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66F79EF"/>
    <w:multiLevelType w:val="hybridMultilevel"/>
    <w:tmpl w:val="61624088"/>
    <w:lvl w:tplc="3FD0A402" w:ilvl="0">
      <w:start w:val="1"/>
      <w:numFmt w:val="decimal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9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7"/>
  </w:num>
  <w:num w:numId="6">
    <w:abstractNumId w:val="3"/>
  </w:num>
  <w:num w:numId="7">
    <w:abstractNumId w:val="8"/>
  </w:num>
  <w:num w:numId="8">
    <w:abstractNumId w:val="2"/>
  </w:num>
  <w:num w:numId="9">
    <w:abstractNumId w:val="9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4602E"/>
    <w:rsid w:val="00051D1D"/>
    <w:rsid w:val="0007340C"/>
    <w:rsid w:val="0008428F"/>
    <w:rsid w:val="000951AC"/>
    <w:rsid w:val="000C5A90"/>
    <w:rsid w:val="000D15CC"/>
    <w:rsid w:val="000D3643"/>
    <w:rsid w:val="000D433A"/>
    <w:rsid w:val="000F00A7"/>
    <w:rsid w:val="000F5DD4"/>
    <w:rsid w:val="00105BEF"/>
    <w:rsid w:val="00105DED"/>
    <w:rsid w:val="001234ED"/>
    <w:rsid w:val="00124A94"/>
    <w:rsid w:val="00167C21"/>
    <w:rsid w:val="00171D04"/>
    <w:rsid w:val="00185CCC"/>
    <w:rsid w:val="001A0199"/>
    <w:rsid w:val="001A55BB"/>
    <w:rsid w:val="001D11C1"/>
    <w:rsid w:val="002025A3"/>
    <w:rsid w:val="002048C5"/>
    <w:rsid w:val="00205D1B"/>
    <w:rsid w:val="00232160"/>
    <w:rsid w:val="00270DD0"/>
    <w:rsid w:val="00282E1E"/>
    <w:rsid w:val="00287FA7"/>
    <w:rsid w:val="00294CE7"/>
    <w:rsid w:val="002D084C"/>
    <w:rsid w:val="002D5FAB"/>
    <w:rsid w:val="002E2883"/>
    <w:rsid w:val="002F15B8"/>
    <w:rsid w:val="0030175B"/>
    <w:rsid w:val="00333139"/>
    <w:rsid w:val="00345C16"/>
    <w:rsid w:val="00373CCB"/>
    <w:rsid w:val="0037435C"/>
    <w:rsid w:val="00374D53"/>
    <w:rsid w:val="00395550"/>
    <w:rsid w:val="004270F7"/>
    <w:rsid w:val="004451EF"/>
    <w:rsid w:val="0045250C"/>
    <w:rsid w:val="0045755B"/>
    <w:rsid w:val="00460D52"/>
    <w:rsid w:val="00462A0C"/>
    <w:rsid w:val="00470512"/>
    <w:rsid w:val="00482913"/>
    <w:rsid w:val="004B0809"/>
    <w:rsid w:val="004D3741"/>
    <w:rsid w:val="004D73BC"/>
    <w:rsid w:val="004D7CF5"/>
    <w:rsid w:val="004F1474"/>
    <w:rsid w:val="00506B19"/>
    <w:rsid w:val="00514C4D"/>
    <w:rsid w:val="00517263"/>
    <w:rsid w:val="005371A3"/>
    <w:rsid w:val="005800D4"/>
    <w:rsid w:val="00587FDD"/>
    <w:rsid w:val="00592CB5"/>
    <w:rsid w:val="00595042"/>
    <w:rsid w:val="005C0133"/>
    <w:rsid w:val="005C690B"/>
    <w:rsid w:val="005D20FF"/>
    <w:rsid w:val="005E7159"/>
    <w:rsid w:val="00601529"/>
    <w:rsid w:val="00611699"/>
    <w:rsid w:val="00622282"/>
    <w:rsid w:val="00633709"/>
    <w:rsid w:val="00633C08"/>
    <w:rsid w:val="00643DDE"/>
    <w:rsid w:val="006458A9"/>
    <w:rsid w:val="00650F39"/>
    <w:rsid w:val="00681DB1"/>
    <w:rsid w:val="00685199"/>
    <w:rsid w:val="006A48C8"/>
    <w:rsid w:val="006C2827"/>
    <w:rsid w:val="006C36BE"/>
    <w:rsid w:val="006C5BEB"/>
    <w:rsid w:val="006C75CA"/>
    <w:rsid w:val="006D48EA"/>
    <w:rsid w:val="006D4DB7"/>
    <w:rsid w:val="007025E0"/>
    <w:rsid w:val="00724A1A"/>
    <w:rsid w:val="00740537"/>
    <w:rsid w:val="007678A2"/>
    <w:rsid w:val="007715E8"/>
    <w:rsid w:val="007936BA"/>
    <w:rsid w:val="007A0250"/>
    <w:rsid w:val="007A0ABD"/>
    <w:rsid w:val="007D14A0"/>
    <w:rsid w:val="007D25D9"/>
    <w:rsid w:val="007E59C5"/>
    <w:rsid w:val="008230E3"/>
    <w:rsid w:val="00837790"/>
    <w:rsid w:val="008A09BF"/>
    <w:rsid w:val="008C37B7"/>
    <w:rsid w:val="008D0264"/>
    <w:rsid w:val="00914794"/>
    <w:rsid w:val="00923683"/>
    <w:rsid w:val="009515ED"/>
    <w:rsid w:val="009A4134"/>
    <w:rsid w:val="009C3B39"/>
    <w:rsid w:val="009D3912"/>
    <w:rsid w:val="009D3982"/>
    <w:rsid w:val="009E567A"/>
    <w:rsid w:val="009F17C1"/>
    <w:rsid w:val="00A01467"/>
    <w:rsid w:val="00A12C3D"/>
    <w:rsid w:val="00A31CB4"/>
    <w:rsid w:val="00A53CB8"/>
    <w:rsid w:val="00A806E8"/>
    <w:rsid w:val="00A82C2B"/>
    <w:rsid w:val="00A8611D"/>
    <w:rsid w:val="00AD3623"/>
    <w:rsid w:val="00AE28C7"/>
    <w:rsid w:val="00B01320"/>
    <w:rsid w:val="00B07715"/>
    <w:rsid w:val="00B31990"/>
    <w:rsid w:val="00B3642F"/>
    <w:rsid w:val="00B50989"/>
    <w:rsid w:val="00B661D5"/>
    <w:rsid w:val="00B948CD"/>
    <w:rsid w:val="00BA698F"/>
    <w:rsid w:val="00BB0835"/>
    <w:rsid w:val="00BB22DA"/>
    <w:rsid w:val="00BC2753"/>
    <w:rsid w:val="00BC2D70"/>
    <w:rsid w:val="00BE3191"/>
    <w:rsid w:val="00C172BF"/>
    <w:rsid w:val="00C21015"/>
    <w:rsid w:val="00C31D80"/>
    <w:rsid w:val="00C41D74"/>
    <w:rsid w:val="00C46A70"/>
    <w:rsid w:val="00C5104C"/>
    <w:rsid w:val="00C76A60"/>
    <w:rsid w:val="00C7731C"/>
    <w:rsid w:val="00C81737"/>
    <w:rsid w:val="00C821EB"/>
    <w:rsid w:val="00C841C3"/>
    <w:rsid w:val="00C955C4"/>
    <w:rsid w:val="00CA1213"/>
    <w:rsid w:val="00CA57BC"/>
    <w:rsid w:val="00CB452B"/>
    <w:rsid w:val="00CE350D"/>
    <w:rsid w:val="00CE4AD0"/>
    <w:rsid w:val="00D10EED"/>
    <w:rsid w:val="00D21A50"/>
    <w:rsid w:val="00D27E4F"/>
    <w:rsid w:val="00D40006"/>
    <w:rsid w:val="00D40843"/>
    <w:rsid w:val="00D45B56"/>
    <w:rsid w:val="00D5779B"/>
    <w:rsid w:val="00D831F6"/>
    <w:rsid w:val="00D8523B"/>
    <w:rsid w:val="00D92622"/>
    <w:rsid w:val="00DA2695"/>
    <w:rsid w:val="00DA488D"/>
    <w:rsid w:val="00DA7CB3"/>
    <w:rsid w:val="00DB57AB"/>
    <w:rsid w:val="00DB6978"/>
    <w:rsid w:val="00DD1ABE"/>
    <w:rsid w:val="00DE46F9"/>
    <w:rsid w:val="00DF4DE0"/>
    <w:rsid w:val="00E02695"/>
    <w:rsid w:val="00E403AC"/>
    <w:rsid w:val="00E65602"/>
    <w:rsid w:val="00E66974"/>
    <w:rsid w:val="00E77FA3"/>
    <w:rsid w:val="00E95B3E"/>
    <w:rsid w:val="00EA5465"/>
    <w:rsid w:val="00EB0E50"/>
    <w:rsid w:val="00EB1E44"/>
    <w:rsid w:val="00EC0FC1"/>
    <w:rsid w:val="00EC396C"/>
    <w:rsid w:val="00ED7EE5"/>
    <w:rsid w:val="00ED7F1E"/>
    <w:rsid w:val="00EE248E"/>
    <w:rsid w:val="00EF56C5"/>
    <w:rsid w:val="00F21C41"/>
    <w:rsid w:val="00F464A3"/>
    <w:rsid w:val="00F53E42"/>
    <w:rsid w:val="00F72C56"/>
    <w:rsid w:val="00F82CEF"/>
    <w:rsid w:val="00F85DF7"/>
    <w:rsid w:val="00F86E5D"/>
    <w:rsid w:val="00F9042D"/>
    <w:rsid w:val="00F92F05"/>
    <w:rsid w:val="00FA7D65"/>
    <w:rsid w:val="00FC10F8"/>
    <w:rsid w:val="00FE2F1D"/>
    <w:rsid w:val="00FF13F2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F53E42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Hiperveza" w:type="character">
    <w:name w:val="Hyperlink"/>
    <w:uiPriority w:val="99"/>
    <w:unhideWhenUsed/>
    <w:rsid w:val="00373CCB"/>
    <w:rPr>
      <w:strike w:val="false"/>
      <w:dstrike w:val="false"/>
      <w:color w:val="159BC4"/>
      <w:u w:val="none"/>
      <w:effect w:val="none"/>
    </w:rPr>
  </w:style>
  <w:style w:styleId="Tekstbalonia" w:type="paragraph">
    <w:name w:val="Balloon Text"/>
    <w:basedOn w:val="Normal"/>
    <w:link w:val="TekstbaloniaChar"/>
    <w:rsid w:val="000C5A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C5A9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5D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5D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5DD4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5D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5D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F53E42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Hiperveza" w:type="character">
    <w:name w:val="Hyperlink"/>
    <w:uiPriority w:val="99"/>
    <w:unhideWhenUsed/>
    <w:rsid w:val="00373CCB"/>
    <w:rPr>
      <w:strike w:val="0"/>
      <w:dstrike w:val="0"/>
      <w:color w:val="159BC4"/>
      <w:u w:val="none"/>
      <w:effect w:val="none"/>
    </w:rPr>
  </w:style>
  <w:style w:styleId="Tekstbalonia" w:type="paragraph">
    <w:name w:val="Balloon Text"/>
    <w:basedOn w:val="Normal"/>
    <w:link w:val="TekstbaloniaChar"/>
    <w:rsid w:val="000C5A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C5A9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5D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5D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5DD4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5D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5D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usinfo.hr/Publication/Content.aspx?Sopi=NN2004B100A1899&amp;Ver=NN2004B100A1899" TargetMode="External"/><Relationship Id="rId18" Type="http://schemas.openxmlformats.org/officeDocument/2006/relationships/hyperlink" Target="http://www.iusinfo.hr/Publication/Content.aspx?Sopi=NN2013B60A1239&amp;Ver=NN2013B60A1239" TargetMode="Externa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yperlink" Target="http://www.iusinfo.hr/Publication/Content.aspx?Sopi=NN2001B114A1884&amp;Ver=NN2001B114A1884" TargetMode="External"/><Relationship Id="rId17" Type="http://schemas.openxmlformats.org/officeDocument/2006/relationships/hyperlink" Target="http://www.iusinfo.hr/Publication/Content.aspx?Sopi=NN2013B55A1117&amp;Ver=NN2013B55A1117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usinfo.hr/Publication/Content.aspx?Sopi=NN2010B126A3290&amp;Ver=NN2010B126A3290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sinfo.hr/Publication/Content.aspx?Sopi=NN1999B137A2122&amp;Ver=NN1999B137A2122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iusinfo.hr/Publication/Content.aspx?Sopi=NN2008B152A4156&amp;Ver=NN2008B152A4156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iusinfo.hr/Publication/Content.aspx?Sopi=NN1998B68A817&amp;Ver=NN1998B68A817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iusinfo.hr/Publication/Content.aspx?Sopi=NN1996B91A1597&amp;Ver=NN1996B91A1597" TargetMode="External"/><Relationship Id="rId14" Type="http://schemas.openxmlformats.org/officeDocument/2006/relationships/hyperlink" Target="http://www.iusinfo.hr/Publication/Content.aspx?Sopi=NN2007B107A3141&amp;Ver=NN2007B107A3141" TargetMode="External"/><Relationship Id="rId22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2019.</izvorni_sadrzaj>
    <derivirana_varijabla naziv="DomainObject.DatumDonosenjaOdluke_1">27.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St-2694/2016-49</izvorni_sadrzaj>
    <derivirana_varijabla naziv="DomainObject.Oznaka_1">St-2694/2016-49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2694</izvorni_sadrzaj>
    <derivirana_varijabla naziv="DomainObject.Predmet.Broj_1">2694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St-2694/2016</izvorni_sadrzaj>
    <derivirana_varijabla naziv="DomainObject.Predmet.OznakaBroj_1">St-2694/2016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ARHITEKTURA d.o.o.</izvorni_sadrzaj>
    <derivirana_varijabla naziv="DomainObject.Predmet.ProtustrankaFormated_1">  CENTAR ARHITEKTURA d.o.o.</derivirana_varijabla>
  </DomainObject.Predmet.ProtustrankaFormated>
  <DomainObject.Predmet.ProtustrankaFormatedOIB>
    <izvorni_sadrzaj>  CENTAR ARHITEKTURA d.o.o., OIB 40788025165</izvorni_sadrzaj>
    <derivirana_varijabla naziv="DomainObject.Predmet.ProtustrankaFormatedOIB_1">  CENTAR ARHITEKTURA d.o.o., OIB 40788025165</derivirana_varijabla>
  </DomainObject.Predmet.ProtustrankaFormatedOIB>
  <DomainObject.Predmet.ProtustrankaFormatedWithAdress>
    <izvorni_sadrzaj> CENTAR ARHITEKTURA d.o.o., Jazbina 44, 10000 Zagreb</izvorni_sadrzaj>
    <derivirana_varijabla naziv="DomainObject.Predmet.ProtustrankaFormatedWithAdress_1"> CENTAR ARHITEKTURA d.o.o., Jazbina 44, 10000 Zagreb</derivirana_varijabla>
  </DomainObject.Predmet.ProtustrankaFormatedWithAdress>
  <DomainObject.Predmet.ProtustrankaFormatedWithAdressOIB>
    <izvorni_sadrzaj> CENTAR ARHITEKTURA d.o.o., OIB 40788025165, Jazbina 44, 10000 Zagreb</izvorni_sadrzaj>
    <derivirana_varijabla naziv="DomainObject.Predmet.ProtustrankaFormatedWithAdressOIB_1"> CENTAR ARHITEKTURA d.o.o., OIB 40788025165, Jazbina 44, 10000 Zagreb</derivirana_varijabla>
  </DomainObject.Predmet.ProtustrankaFormatedWithAdressOIB>
  <DomainObject.Predmet.ProtustrankaWithAdress>
    <izvorni_sadrzaj>CENTAR ARHITEKTURA d.o.o. Jazbina 44, 10000 Zagreb</izvorni_sadrzaj>
    <derivirana_varijabla naziv="DomainObject.Predmet.ProtustrankaWithAdress_1">CENTAR ARHITEKTURA d.o.o. Jazbina 44, 10000 Zagreb</derivirana_varijabla>
  </DomainObject.Predmet.ProtustrankaWithAdress>
  <DomainObject.Predmet.ProtustrankaWithAdressOIB>
    <izvorni_sadrzaj>CENTAR ARHITEKTURA d.o.o., OIB 40788025165, Jazbina 44, 10000 Zagreb</izvorni_sadrzaj>
    <derivirana_varijabla naziv="DomainObject.Predmet.ProtustrankaWithAdressOIB_1">CENTAR ARHITEKTURA d.o.o., OIB 40788025165, Jazbina 44, 10000 Zagreb</derivirana_varijabla>
  </DomainObject.Predmet.ProtustrankaWithAdressOIB>
  <DomainObject.Predmet.ProtustrankaNazivFormated>
    <izvorni_sadrzaj>CENTAR ARHITEKTURA d.o.o.</izvorni_sadrzaj>
    <derivirana_varijabla naziv="DomainObject.Predmet.ProtustrankaNazivFormated_1">CENTAR ARHITEKTURA d.o.o.</derivirana_varijabla>
  </DomainObject.Predmet.ProtustrankaNazivFormated>
  <DomainObject.Predmet.ProtustrankaNazivFormatedOIB>
    <izvorni_sadrzaj>CENTAR ARHITEKTURA d.o.o., OIB 40788025165</izvorni_sadrzaj>
    <derivirana_varijabla naziv="DomainObject.Predmet.ProtustrankaNazivFormatedOIB_1">CENTAR ARHITEKTURA d.o.o., OIB 40788025165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Čiček</izvorni_sadrzaj>
    <derivirana_varijabla naziv="DomainObject.Predmet.StrankaFormated_1">  FINA Regionalni centar Zagreb; Željko Čiček</derivirana_varijabla>
  </DomainObject.Predmet.StrankaFormated>
  <DomainObject.Predmet.StrankaFormatedOIB>
    <izvorni_sadrzaj>  FINA Regionalni centar Zagreb, OIB 85821130368; Željko Čiček, OIB 67704467482</izvorni_sadrzaj>
    <derivirana_varijabla naziv="DomainObject.Predmet.StrankaFormatedOIB_1">  FINA Regionalni centar Zagreb, OIB 85821130368; Željko Čiček, OIB 67704467482</derivirana_varijabla>
  </DomainObject.Predmet.StrankaFormatedOIB>
  <DomainObject.Predmet.StrankaFormatedWithAdress>
    <izvorni_sadrzaj> FINA Regionalni centar Zagreb, Trg svibanjskih žrtava 1995. 1, 10000 Zagreb; Željko Čiček, Jazbina 44, 10000 Zagreb</izvorni_sadrzaj>
    <derivirana_varijabla naziv="DomainObject.Predmet.StrankaFormatedWithAdress_1"> FINA Regionalni centar Zagreb, Trg svibanjskih žrtava 1995. 1, 10000 Zagreb; Željko Čiček, Jazbina 44, 10000 Zagreb</derivirana_varijabla>
  </DomainObject.Predmet.StrankaFormatedWithAdress>
  <DomainObject.Predmet.StrankaFormatedWithAdressOIB>
    <izvorni_sadrzaj> FINA Regionalni centar Zagreb, OIB 85821130368, Trg svibanjskih žrtava 1995. 1, 10000 Zagreb; Željko Čiček, OIB 67704467482, Jazbina 44, 10000 Zagreb</izvorni_sadrzaj>
    <derivirana_varijabla naziv="DomainObject.Predmet.StrankaFormatedWithAdressOIB_1"> FINA Regionalni centar Zagreb, OIB 85821130368, Trg svibanjskih žrtava 1995. 1, 10000 Zagreb; Željko Čiček, OIB 67704467482, Jazbina 44, 10000 Zagreb</derivirana_varijabla>
  </DomainObject.Predmet.StrankaFormatedWithAdressOIB>
  <DomainObject.Predmet.StrankaWithAdress>
    <izvorni_sadrzaj>FINA Regionalni centar Zagreb Trg svibanjskih žrtava 1995. 1,10000 Zagreb,Željko Čiček Jazbina 44,10000 Zagreb</izvorni_sadrzaj>
    <derivirana_varijabla naziv="DomainObject.Predmet.StrankaWithAdress_1">FINA Regionalni centar Zagreb Trg svibanjskih žrtava 1995. 1,10000 Zagreb,Željko Čiček Jazbina 44,10000 Zagreb</derivirana_varijabla>
  </DomainObject.Predmet.StrankaWithAdress>
  <DomainObject.Predmet.StrankaWithAdressOIB>
    <izvorni_sadrzaj>FINA Regionalni centar Zagreb, OIB 85821130368, Trg svibanjskih žrtava 1995. 1,10000 Zagreb,Željko Čiček, OIB 67704467482, Jazbina 44,10000 Zagreb</izvorni_sadrzaj>
    <derivirana_varijabla naziv="DomainObject.Predmet.StrankaWithAdressOIB_1">FINA Regionalni centar Zagreb, OIB 85821130368, Trg svibanjskih žrtava 1995. 1,10000 Zagreb,Željko Čiček, OIB 67704467482, Jazbina 44,10000 Zagreb</derivirana_varijabla>
  </DomainObject.Predmet.StrankaWithAdressOIB>
  <DomainObject.Predmet.StrankaNazivFormated>
    <izvorni_sadrzaj>FINA Regionalni centar Zagreb,Željko Čiček</izvorni_sadrzaj>
    <derivirana_varijabla naziv="DomainObject.Predmet.StrankaNazivFormated_1">FINA Regionalni centar Zagreb,Željko Čiček</derivirana_varijabla>
  </DomainObject.Predmet.StrankaNazivFormated>
  <DomainObject.Predmet.StrankaNazivFormatedOIB>
    <izvorni_sadrzaj>FINA Regionalni centar Zagreb, OIB 85821130368,Željko Čiček, OIB 67704467482</izvorni_sadrzaj>
    <derivirana_varijabla naziv="DomainObject.Predmet.StrankaNazivFormatedOIB_1">FINA Regionalni centar Zagreb, OIB 85821130368,Željko Čiček, OIB 67704467482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  <item>Željko Čiček</item>
    </izvorni_sadrzaj>
    <derivirana_varijabla naziv="DomainObject.Predmet.StrankaListFormated_1">
      <item>FINA Regionalni centar Zagreb</item>
      <item>Željko Čiček</item>
    </derivirana_varijabla>
  </DomainObject.Predmet.StrankaListFormated>
  <DomainObject.Predmet.StrankaListFormatedOIB>
    <izvorni_sadrzaj>
      <item>FINA Regionalni centar Zagreb, OIB 85821130368</item>
      <item>Željko Čiček, OIB 67704467482</item>
    </izvorni_sadrzaj>
    <derivirana_varijabla naziv="DomainObject.Predmet.StrankaListFormatedOIB_1">
      <item>FINA Regionalni centar Zagreb, OIB 85821130368</item>
      <item>Željko Čiček, OIB 67704467482</item>
    </derivirana_varijabla>
  </DomainObject.Predmet.StrankaListFormatedOIB>
  <DomainObject.Predmet.StrankaListFormatedWithAdress>
    <izvorni_sadrzaj>
      <item>FINA Regionalni centar Zagreb, Trg svibanjskih žrtava 1995. 1, 10000 Zagreb</item>
      <item>Željko Čiček, Jazbina 44, 10000 Zagreb</item>
    </izvorni_sadrzaj>
    <derivirana_varijabla naziv="DomainObject.Predmet.StrankaListFormatedWithAdress_1">
      <item>FINA Regionalni centar Zagreb, Trg svibanjskih žrtava 1995. 1, 10000 Zagreb</item>
      <item>Željko Čiček, Jazbina 44,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Željko Čiček, OIB 67704467482, Jazbina 44, 10000 Zagreb</item>
    </izvorni_sadrzaj>
    <derivirana_varijabla naziv="DomainObject.Predmet.StrankaListFormatedWithAdressOIB_1">
      <item>FINA Regionalni centar Zagreb, OIB 85821130368, Trg svibanjskih žrtava 1995. 1, 10000 Zagreb</item>
      <item>Željko Čiček, OIB 67704467482, Jazbina 44, 10000 Zagreb</item>
    </derivirana_varijabla>
  </DomainObject.Predmet.StrankaListFormatedWithAdressOIB>
  <DomainObject.Predmet.StrankaListNazivFormated>
    <izvorni_sadrzaj>
      <item>FINA Regionalni centar Zagreb</item>
      <item>Željko Čiček</item>
    </izvorni_sadrzaj>
    <derivirana_varijabla naziv="DomainObject.Predmet.StrankaListNazivFormated_1">
      <item>FINA Regionalni centar Zagreb</item>
      <item>Željko Čiček</item>
    </derivirana_varijabla>
  </DomainObject.Predmet.StrankaListNazivFormated>
  <DomainObject.Predmet.StrankaListNazivFormatedOIB>
    <izvorni_sadrzaj>
      <item>FINA Regionalni centar Zagreb, OIB 85821130368</item>
      <item>Željko Čiček, OIB 67704467482</item>
    </izvorni_sadrzaj>
    <derivirana_varijabla naziv="DomainObject.Predmet.StrankaListNazivFormatedOIB_1">
      <item>FINA Regionalni centar Zagreb, OIB 85821130368</item>
      <item>Željko Čiček, OIB 67704467482</item>
    </derivirana_varijabla>
  </DomainObject.Predmet.StrankaListNazivFormatedOIB>
  <DomainObject.Predmet.ProtuStrankaListFormated>
    <izvorni_sadrzaj>
      <item>CENTAR ARHITEKTURA d.o.o.</item>
    </izvorni_sadrzaj>
    <derivirana_varijabla naziv="DomainObject.Predmet.ProtuStrankaListFormated_1">
      <item>CENTAR ARHITEKTURA d.o.o.</item>
    </derivirana_varijabla>
  </DomainObject.Predmet.ProtuStrankaListFormated>
  <DomainObject.Predmet.ProtuStrankaListFormatedOIB>
    <izvorni_sadrzaj>
      <item>CENTAR ARHITEKTURA d.o.o., OIB 40788025165</item>
    </izvorni_sadrzaj>
    <derivirana_varijabla naziv="DomainObject.Predmet.ProtuStrankaListFormatedOIB_1">
      <item>CENTAR ARHITEKTURA d.o.o., OIB 40788025165</item>
    </derivirana_varijabla>
  </DomainObject.Predmet.ProtuStrankaListFormatedOIB>
  <DomainObject.Predmet.ProtuStrankaListFormatedWithAdress>
    <izvorni_sadrzaj>
      <item>CENTAR ARHITEKTURA d.o.o., Jazbina 44, 10000 Zagreb</item>
    </izvorni_sadrzaj>
    <derivirana_varijabla naziv="DomainObject.Predmet.ProtuStrankaListFormatedWithAdress_1">
      <item>CENTAR ARHITEKTURA d.o.o., Jazbina 44, 10000 Zagreb</item>
    </derivirana_varijabla>
  </DomainObject.Predmet.ProtuStrankaListFormatedWithAdress>
  <DomainObject.Predmet.ProtuStrankaListFormatedWithAdressOIB>
    <izvorni_sadrzaj>
      <item>CENTAR ARHITEKTURA d.o.o., OIB 40788025165, Jazbina 44, 10000 Zagreb</item>
    </izvorni_sadrzaj>
    <derivirana_varijabla naziv="DomainObject.Predmet.ProtuStrankaListFormatedWithAdressOIB_1">
      <item>CENTAR ARHITEKTURA d.o.o., OIB 40788025165, Jazbina 44, 10000 Zagreb</item>
    </derivirana_varijabla>
  </DomainObject.Predmet.ProtuStrankaListFormatedWithAdressOIB>
  <DomainObject.Predmet.ProtuStrankaListNazivFormated>
    <izvorni_sadrzaj>
      <item>CENTAR ARHITEKTURA d.o.o.</item>
    </izvorni_sadrzaj>
    <derivirana_varijabla naziv="DomainObject.Predmet.ProtuStrankaListNazivFormated_1">
      <item>CENTAR ARHITEKTURA d.o.o.</item>
    </derivirana_varijabla>
  </DomainObject.Predmet.ProtuStrankaListNazivFormated>
  <DomainObject.Predmet.ProtuStrankaListNazivFormatedOIB>
    <izvorni_sadrzaj>
      <item>CENTAR ARHITEKTURA d.o.o., OIB 40788025165</item>
    </izvorni_sadrzaj>
    <derivirana_varijabla naziv="DomainObject.Predmet.ProtuStrankaListNazivFormatedOIB_1">
      <item>CENTAR ARHITEKTURA d.o.o., OIB 40788025165</item>
    </derivirana_varijabla>
  </DomainObject.Predmet.ProtuStrankaListNazivFormatedOIB>
  <DomainObject.Predmet.OstaliListFormated>
    <izvorni_sadrzaj>
      <item>Željko Čiček</item>
    </izvorni_sadrzaj>
    <derivirana_varijabla naziv="DomainObject.Predmet.OstaliListFormated_1">
      <item>Željko Čiček</item>
    </derivirana_varijabla>
  </DomainObject.Predmet.OstaliListFormated>
  <DomainObject.Predmet.OstaliListFormatedOIB>
    <izvorni_sadrzaj>
      <item>Željko Čiček, OIB 67704467482</item>
    </izvorni_sadrzaj>
    <derivirana_varijabla naziv="DomainObject.Predmet.OstaliListFormatedOIB_1">
      <item>Željko Čiček, OIB 67704467482</item>
    </derivirana_varijabla>
  </DomainObject.Predmet.OstaliListFormatedOIB>
  <DomainObject.Predmet.OstaliListFormatedWithAdress>
    <izvorni_sadrzaj>
      <item>Željko Čiček, Jazbina 44, 10000 Zagreb</item>
    </izvorni_sadrzaj>
    <derivirana_varijabla naziv="DomainObject.Predmet.OstaliListFormatedWithAdress_1">
      <item>Željko Čiček, Jazbina 44, 10000 Zagreb</item>
    </derivirana_varijabla>
  </DomainObject.Predmet.OstaliListFormatedWithAdress>
  <DomainObject.Predmet.OstaliListFormatedWithAdressOIB>
    <izvorni_sadrzaj>
      <item>Željko Čiček, OIB 67704467482, Jazbina 44, 10000 Zagreb</item>
    </izvorni_sadrzaj>
    <derivirana_varijabla naziv="DomainObject.Predmet.OstaliListFormatedWithAdressOIB_1">
      <item>Željko Čiček, OIB 67704467482, Jazbina 44, 10000 Zagreb</item>
    </derivirana_varijabla>
  </DomainObject.Predmet.OstaliListFormatedWithAdressOIB>
  <DomainObject.Predmet.OstaliListNazivFormated>
    <izvorni_sadrzaj>
      <item>Željko Čiček</item>
    </izvorni_sadrzaj>
    <derivirana_varijabla naziv="DomainObject.Predmet.OstaliListNazivFormated_1">
      <item>Željko Čiček</item>
    </derivirana_varijabla>
  </DomainObject.Predmet.OstaliListNazivFormated>
  <DomainObject.Predmet.OstaliListNazivFormatedOIB>
    <izvorni_sadrzaj>
      <item>Željko Čiček, OIB 67704467482</item>
    </izvorni_sadrzaj>
    <derivirana_varijabla naziv="DomainObject.Predmet.OstaliListNazivFormatedOIB_1">
      <item>Željko Čiček, OIB 67704467482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2019.</izvorni_sadrzaj>
    <derivirana_varijabla naziv="DomainObject.Datum_1">28. svibnja 2019.</derivirana_varijabla>
  </DomainObject.Datum>
  <DomainObject.PoslovniBrojDokumenta>
    <izvorni_sadrzaj>St-2694/2016-49</izvorni_sadrzaj>
    <derivirana_varijabla naziv="DomainObject.PoslovniBrojDokumenta_1">St-2694/2016-49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CENTAR ARHITEKTURA d.o.o.</izvorni_sadrzaj>
    <derivirana_varijabla naziv="DomainObject.Predmet.ProtustrankaIDrugi_1">CENTAR ARHITEKTURA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CENTAR ARHITEKTURA d.o.o., OIB 40788025165, Jazbina 44, 10000 Zagreb</izvorni_sadrzaj>
    <derivirana_varijabla naziv="DomainObject.Predmet.ProtustrankaIDrugiAdressOIB_1">CENTAR ARHITEKTURA d.o.o., OIB 40788025165, Jazbina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ARHITEKTURA d.o.o.</item>
      <item>Željko Čiček</item>
      <item>Željko Čiček</item>
    </izvorni_sadrzaj>
    <derivirana_varijabla naziv="DomainObject.Predmet.SudioniciListNaziv_1">
      <item>FINA Regionalni centar Zagreb</item>
      <item>CENTAR ARHITEKTURA d.o.o.</item>
      <item>Željko Čiček</item>
      <item>Željko Čiček</item>
    </derivirana_varijabla>
  </DomainObject.Predmet.SudioniciListNaziv>
  <DomainObject.Predmet.SudioniciListAdressOIB>
    <izvorni_sadrzaj>
      <item>FINA Regionalni centar Zagreb, OIB 85821130368, Trg svibanjskih žrtava 1995. 1,10000 Zagreb</item>
      <item>CENTAR ARHITEKTURA d.o.o., OIB 40788025165, Jazbina 44,10000 Zagreb</item>
      <item>Željko Čiček, OIB 67704467482, Jazbina 44,10000 Zagreb</item>
      <item>Željko Čiček, OIB 67704467482, Jazbina 44,10000 Zagreb</item>
    </izvorni_sadrzaj>
    <derivirana_varijabla naziv="DomainObject.Predmet.SudioniciListAdressOIB_1">
      <item>FINA Regionalni centar Zagreb, OIB 85821130368, Trg svibanjskih žrtava 1995. 1,10000 Zagreb</item>
      <item>CENTAR ARHITEKTURA d.o.o., OIB 40788025165, Jazbina 44,10000 Zagreb</item>
      <item>Željko Čiček, OIB 67704467482, Jazbina 44,10000 Zagreb</item>
      <item>Željko Čiček, OIB 67704467482, Jazbina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40788025165</item>
      <item>, OIB 67704467482</item>
      <item>, OIB 67704467482</item>
    </izvorni_sadrzaj>
    <derivirana_varijabla naziv="DomainObject.Predmet.SudioniciListNazivOIB_1">
      <item>, OIB 85821130368</item>
      <item>, OIB 40788025165</item>
      <item>, OIB 67704467482</item>
      <item>, OIB 67704467482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srpnja 2017.</izvorni_sadrzaj>
    <derivirana_varijabla naziv="DomainObject.Predmet.DatumZadnjeOdrzaneSudskeRadnje_1">18. srpnja 2017.</derivirana_varijabla>
  </DomainObject.Predmet.DatumZadnjeOdrzaneSudskeRadnje>
  <DomainObject.PredzadnjaOdlukaIzPredmeta.DatumDonosenjaOdluke>
    <izvorni_sadrzaj>20. svibnja 2019.</izvorni_sadrzaj>
    <derivirana_varijabla naziv="DomainObject.PredzadnjaOdlukaIzPredmeta.DatumDonosenjaOdluke_1">20. svibnja 2019.</derivirana_varijabla>
  </DomainObject.PredzadnjaOdlukaIzPredmeta.DatumDonosenjaOdluke>
  <DomainObject.PredzadnjaOdlukaIzPredmeta.Oznaka>
    <izvorni_sadrzaj>St-2694/2016-47</izvorni_sadrzaj>
    <derivirana_varijabla naziv="DomainObject.PredzadnjaOdlukaIzPredmeta.Oznaka_1">St-2694/2016-47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1585</properties:Words>
  <properties:Characters>8537</properties:Characters>
  <properties:Lines>156</properties:Lines>
  <properties:Paragraphs>40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10135</properties:CharactersWithSpaces>
  <properties:SharedDoc>false</properties:SharedDoc>
  <properties:HLinks>
    <vt:vector size="60" baseType="variant">
      <vt:variant>
        <vt:i4>6225940</vt:i4>
      </vt:variant>
      <vt:variant>
        <vt:i4>27</vt:i4>
      </vt:variant>
      <vt:variant>
        <vt:i4>0</vt:i4>
      </vt:variant>
      <vt:variant>
        <vt:i4>5</vt:i4>
      </vt:variant>
      <vt:variant>
        <vt:lpwstr>http://www.iusinfo.hr/Publication/Content.aspx?Sopi=NN2013B60A1239&amp;Ver=NN2013B60A1239</vt:lpwstr>
      </vt:variant>
      <vt:variant>
        <vt:lpwstr/>
      </vt:variant>
      <vt:variant>
        <vt:i4>5636115</vt:i4>
      </vt:variant>
      <vt:variant>
        <vt:i4>24</vt:i4>
      </vt:variant>
      <vt:variant>
        <vt:i4>0</vt:i4>
      </vt:variant>
      <vt:variant>
        <vt:i4>5</vt:i4>
      </vt:variant>
      <vt:variant>
        <vt:lpwstr>http://www.iusinfo.hr/Publication/Content.aspx?Sopi=NN2013B55A1117&amp;Ver=NN2013B55A1117</vt:lpwstr>
      </vt:variant>
      <vt:variant>
        <vt:lpwstr/>
      </vt:variant>
      <vt:variant>
        <vt:i4>2687083</vt:i4>
      </vt:variant>
      <vt:variant>
        <vt:i4>21</vt:i4>
      </vt:variant>
      <vt:variant>
        <vt:i4>0</vt:i4>
      </vt:variant>
      <vt:variant>
        <vt:i4>5</vt:i4>
      </vt:variant>
      <vt:variant>
        <vt:lpwstr>http://www.iusinfo.hr/Publication/Content.aspx?Sopi=NN2010B126A3290&amp;Ver=NN2010B126A3290</vt:lpwstr>
      </vt:variant>
      <vt:variant>
        <vt:lpwstr/>
      </vt:variant>
      <vt:variant>
        <vt:i4>2687085</vt:i4>
      </vt:variant>
      <vt:variant>
        <vt:i4>18</vt:i4>
      </vt:variant>
      <vt:variant>
        <vt:i4>0</vt:i4>
      </vt:variant>
      <vt:variant>
        <vt:i4>5</vt:i4>
      </vt:variant>
      <vt:variant>
        <vt:lpwstr>http://www.iusinfo.hr/Publication/Content.aspx?Sopi=NN2008B152A4156&amp;Ver=NN2008B152A4156</vt:lpwstr>
      </vt:variant>
      <vt:variant>
        <vt:lpwstr/>
      </vt:variant>
      <vt:variant>
        <vt:i4>2687082</vt:i4>
      </vt:variant>
      <vt:variant>
        <vt:i4>15</vt:i4>
      </vt:variant>
      <vt:variant>
        <vt:i4>0</vt:i4>
      </vt:variant>
      <vt:variant>
        <vt:i4>5</vt:i4>
      </vt:variant>
      <vt:variant>
        <vt:lpwstr>http://www.iusinfo.hr/Publication/Content.aspx?Sopi=NN2007B107A3141&amp;Ver=NN2007B107A3141</vt:lpwstr>
      </vt:variant>
      <vt:variant>
        <vt:lpwstr/>
      </vt:variant>
      <vt:variant>
        <vt:i4>2687074</vt:i4>
      </vt:variant>
      <vt:variant>
        <vt:i4>12</vt:i4>
      </vt:variant>
      <vt:variant>
        <vt:i4>0</vt:i4>
      </vt:variant>
      <vt:variant>
        <vt:i4>5</vt:i4>
      </vt:variant>
      <vt:variant>
        <vt:lpwstr>http://www.iusinfo.hr/Publication/Content.aspx?Sopi=NN2004B100A1899&amp;Ver=NN2004B100A1899</vt:lpwstr>
      </vt:variant>
      <vt:variant>
        <vt:lpwstr/>
      </vt:variant>
      <vt:variant>
        <vt:i4>2687087</vt:i4>
      </vt:variant>
      <vt:variant>
        <vt:i4>9</vt:i4>
      </vt:variant>
      <vt:variant>
        <vt:i4>0</vt:i4>
      </vt:variant>
      <vt:variant>
        <vt:i4>5</vt:i4>
      </vt:variant>
      <vt:variant>
        <vt:lpwstr>http://www.iusinfo.hr/Publication/Content.aspx?Sopi=NN2001B114A1884&amp;Ver=NN2001B114A1884</vt:lpwstr>
      </vt:variant>
      <vt:variant>
        <vt:lpwstr/>
      </vt:variant>
      <vt:variant>
        <vt:i4>2687081</vt:i4>
      </vt:variant>
      <vt:variant>
        <vt:i4>6</vt:i4>
      </vt:variant>
      <vt:variant>
        <vt:i4>0</vt:i4>
      </vt:variant>
      <vt:variant>
        <vt:i4>5</vt:i4>
      </vt:variant>
      <vt:variant>
        <vt:lpwstr>http://www.iusinfo.hr/Publication/Content.aspx?Sopi=NN1999B137A2122&amp;Ver=NN1999B137A2122</vt:lpwstr>
      </vt:variant>
      <vt:variant>
        <vt:lpwstr/>
      </vt:variant>
      <vt:variant>
        <vt:i4>2687084</vt:i4>
      </vt:variant>
      <vt:variant>
        <vt:i4>3</vt:i4>
      </vt:variant>
      <vt:variant>
        <vt:i4>0</vt:i4>
      </vt:variant>
      <vt:variant>
        <vt:i4>5</vt:i4>
      </vt:variant>
      <vt:variant>
        <vt:lpwstr>http://www.iusinfo.hr/Publication/Content.aspx?Sopi=NN1998B68A817&amp;Ver=NN1998B68A817</vt:lpwstr>
      </vt:variant>
      <vt:variant>
        <vt:lpwstr/>
      </vt:variant>
      <vt:variant>
        <vt:i4>5570576</vt:i4>
      </vt:variant>
      <vt:variant>
        <vt:i4>0</vt:i4>
      </vt:variant>
      <vt:variant>
        <vt:i4>0</vt:i4>
      </vt:variant>
      <vt:variant>
        <vt:i4>5</vt:i4>
      </vt:variant>
      <vt:variant>
        <vt:lpwstr>http://www.iusinfo.hr/Publication/Content.aspx?Sopi=NN1996B91A1597&amp;Ver=NN1996B91A1597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2019-05-27T13:32:00Z</dcterms:created>
  <dc:creator>BISERKA CALIC</dc:creator>
  <cp:lastModifiedBy>Nikolina Krunić</cp:lastModifiedBy>
  <cp:lastPrinted>2019-05-28T07:11:00Z</cp:lastPrinted>
  <dcterms:modified xmlns:xsi="http://www.w3.org/2001/XMLSchema-instance" xsi:type="dcterms:W3CDTF">2019-05-28T07:11:00Z</dcterms:modified>
  <cp:revision>10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St-2694/2016-49 / Odluka - Rješenje (2._St-2694-16-_rješenje-brisanje_zabilježbe._st-2694-16-_rješenje-brisanje_zabilježbe)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