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fb50a" w14:paraId="1efb50a" w:rsidRDefault="000C08A6" w:rsidP="000C08A6" w:rsidR="000C08A6" w:rsidRPr="00207109">
      <w:pPr>
        <w15:collapsed w:val="false"/>
        <w:rPr>
          <w:rFonts w:cs="Times New Roman" w:hAnsi="Times New Roman" w:ascii="Times New Roman"/>
          <w:sz w:val="24"/>
          <w:szCs w:val="24"/>
        </w:rPr>
      </w:pPr>
      <w:bookmarkStart w:name="_GoBack" w:id="0"/>
      <w:bookmarkEnd w:id="0"/>
      <w:r w:rsidRPr="00207109">
        <w:rPr>
          <w:rFonts w:cs="Times New Roman" w:hAnsi="Times New Roman" w:ascii="Times New Roman"/>
          <w:noProof/>
          <w:sz w:val="24"/>
          <w:szCs w:val="24"/>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0C08A6" w:rsidP="000C08A6" w:rsidR="000C08A6" w:rsidRPr="00207109">
      <w:pPr>
        <w:spacing w:after="0"/>
        <w:rPr>
          <w:rFonts w:cs="Times New Roman" w:hAnsi="Times New Roman" w:ascii="Times New Roman"/>
          <w:sz w:val="24"/>
          <w:szCs w:val="24"/>
        </w:rPr>
      </w:pPr>
      <w:r w:rsidRPr="00207109">
        <w:rPr>
          <w:rFonts w:cs="Times New Roman" w:hAnsi="Times New Roman" w:ascii="Times New Roman"/>
          <w:sz w:val="24"/>
          <w:szCs w:val="24"/>
        </w:rPr>
        <w:t>REPUBLIKA HRVATSKA</w:t>
      </w:r>
    </w:p>
    <w:p w:rsidRDefault="000C08A6" w:rsidP="000C08A6" w:rsidR="000C08A6" w:rsidRPr="00207109">
      <w:pPr>
        <w:spacing w:after="0"/>
        <w:rPr>
          <w:rFonts w:cs="Times New Roman" w:hAnsi="Times New Roman" w:ascii="Times New Roman"/>
          <w:sz w:val="24"/>
          <w:szCs w:val="24"/>
        </w:rPr>
      </w:pPr>
      <w:r w:rsidRPr="00207109">
        <w:rPr>
          <w:rFonts w:cs="Times New Roman" w:hAnsi="Times New Roman" w:ascii="Times New Roman"/>
          <w:sz w:val="24"/>
          <w:szCs w:val="24"/>
        </w:rPr>
        <w:t>TRGOVAČKI SUD U OSIJEKU</w:t>
      </w:r>
    </w:p>
    <w:p w:rsidRDefault="000C08A6" w:rsidP="000C08A6" w:rsidR="000C08A6" w:rsidRPr="00207109">
      <w:pPr>
        <w:spacing w:after="0"/>
        <w:rPr>
          <w:rFonts w:cs="Times New Roman" w:hAnsi="Times New Roman" w:ascii="Times New Roman"/>
          <w:sz w:val="24"/>
          <w:szCs w:val="24"/>
        </w:rPr>
      </w:pPr>
      <w:r w:rsidRPr="00207109">
        <w:rPr>
          <w:rFonts w:cs="Times New Roman" w:hAnsi="Times New Roman" w:ascii="Times New Roman"/>
          <w:sz w:val="24"/>
          <w:szCs w:val="24"/>
        </w:rPr>
        <w:t xml:space="preserve">STALNA SLUŽBA U SLAVONSKOM BRODU  </w:t>
      </w:r>
    </w:p>
    <w:p w:rsidRDefault="000C08A6" w:rsidP="000C08A6" w:rsidR="000C08A6" w:rsidRPr="00207109">
      <w:pPr>
        <w:spacing w:after="0"/>
        <w:rPr>
          <w:rFonts w:cs="Times New Roman" w:hAnsi="Times New Roman" w:ascii="Times New Roman"/>
          <w:sz w:val="24"/>
          <w:szCs w:val="24"/>
        </w:rPr>
      </w:pPr>
      <w:r w:rsidRPr="00207109">
        <w:rPr>
          <w:rFonts w:cs="Times New Roman" w:hAnsi="Times New Roman" w:ascii="Times New Roman"/>
          <w:sz w:val="24"/>
          <w:szCs w:val="24"/>
        </w:rPr>
        <w:t>Trg pobjede 13</w:t>
      </w:r>
    </w:p>
    <w:p w:rsidRDefault="000C08A6" w:rsidP="000C08A6" w:rsidR="000C08A6">
      <w:pPr>
        <w:spacing w:after="0"/>
        <w:rPr>
          <w:rFonts w:cs="Times New Roman" w:hAnsi="Times New Roman" w:ascii="Times New Roman"/>
          <w:sz w:val="24"/>
          <w:szCs w:val="24"/>
        </w:rPr>
      </w:pPr>
      <w:r w:rsidRPr="00207109">
        <w:rPr>
          <w:rFonts w:cs="Times New Roman" w:hAnsi="Times New Roman" w:ascii="Times New Roman"/>
          <w:sz w:val="24"/>
          <w:szCs w:val="24"/>
        </w:rPr>
        <w:t xml:space="preserve">35000 Slavonski Brod                  </w:t>
      </w:r>
    </w:p>
    <w:p w:rsidRDefault="000C08A6" w:rsidP="000C08A6" w:rsidR="000C08A6" w:rsidRPr="00207109">
      <w:pPr>
        <w:rPr>
          <w:rFonts w:cs="Times New Roman" w:hAnsi="Times New Roman" w:ascii="Times New Roman"/>
          <w:b/>
          <w:sz w:val="24"/>
          <w:szCs w:val="24"/>
        </w:rPr>
      </w:pPr>
      <w:r w:rsidRPr="00207109">
        <w:rPr>
          <w:rFonts w:cs="Times New Roman" w:hAnsi="Times New Roman" w:ascii="Times New Roman"/>
          <w:sz w:val="24"/>
          <w:szCs w:val="24"/>
        </w:rPr>
        <w:t xml:space="preserve">                                          </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Pr="00207109">
        <w:rPr>
          <w:rFonts w:cs="Times New Roman" w:hAnsi="Times New Roman" w:ascii="Times New Roman"/>
          <w:sz w:val="24"/>
          <w:szCs w:val="24"/>
        </w:rPr>
        <w:t xml:space="preserve">  </w:t>
      </w:r>
      <w:r w:rsidRPr="00207109">
        <w:rPr>
          <w:rFonts w:cs="Times New Roman" w:hAnsi="Times New Roman" w:ascii="Times New Roman"/>
          <w:b/>
          <w:sz w:val="24"/>
          <w:szCs w:val="24"/>
        </w:rPr>
        <w:t xml:space="preserve">Broj: </w:t>
      </w:r>
      <w:r>
        <w:rPr>
          <w:rFonts w:cs="Times New Roman" w:hAnsi="Times New Roman" w:ascii="Times New Roman"/>
          <w:b/>
          <w:sz w:val="24"/>
          <w:szCs w:val="24"/>
        </w:rPr>
        <w:t>1/</w:t>
      </w:r>
      <w:r w:rsidR="004173D9">
        <w:rPr>
          <w:rFonts w:cs="Times New Roman" w:hAnsi="Times New Roman" w:ascii="Times New Roman"/>
          <w:b/>
          <w:sz w:val="24"/>
          <w:szCs w:val="24"/>
        </w:rPr>
        <w:t>St-594/2017-39</w:t>
      </w:r>
    </w:p>
    <w:p w:rsidRDefault="000C08A6" w:rsidP="000C08A6" w:rsidR="000C08A6" w:rsidRPr="00207109">
      <w:pPr>
        <w:rPr>
          <w:rFonts w:cs="Times New Roman" w:hAnsi="Times New Roman" w:ascii="Times New Roman"/>
          <w:b/>
          <w:sz w:val="24"/>
          <w:szCs w:val="24"/>
        </w:rPr>
      </w:pPr>
    </w:p>
    <w:p w:rsidRDefault="000C08A6" w:rsidP="004173D9" w:rsidR="000C08A6" w:rsidRPr="00207109">
      <w:pPr>
        <w:spacing w:after="0"/>
        <w:jc w:val="center"/>
        <w:rPr>
          <w:rFonts w:cs="Times New Roman" w:hAnsi="Times New Roman" w:ascii="Times New Roman"/>
          <w:b/>
          <w:sz w:val="24"/>
          <w:szCs w:val="24"/>
        </w:rPr>
      </w:pPr>
      <w:r w:rsidRPr="00207109">
        <w:rPr>
          <w:rFonts w:cs="Times New Roman" w:hAnsi="Times New Roman" w:ascii="Times New Roman"/>
          <w:b/>
          <w:sz w:val="24"/>
          <w:szCs w:val="24"/>
        </w:rPr>
        <w:t>R E P U B L I K A   H R V A T S K A</w:t>
      </w:r>
    </w:p>
    <w:p w:rsidRDefault="000C08A6" w:rsidP="004173D9" w:rsidR="000C08A6">
      <w:pPr>
        <w:spacing w:after="0"/>
        <w:jc w:val="center"/>
        <w:rPr>
          <w:rFonts w:cs="Times New Roman" w:hAnsi="Times New Roman" w:ascii="Times New Roman"/>
          <w:b/>
          <w:sz w:val="24"/>
          <w:szCs w:val="24"/>
        </w:rPr>
      </w:pPr>
      <w:r w:rsidRPr="00207109">
        <w:rPr>
          <w:rFonts w:cs="Times New Roman" w:hAnsi="Times New Roman" w:ascii="Times New Roman"/>
          <w:b/>
          <w:sz w:val="24"/>
          <w:szCs w:val="24"/>
        </w:rPr>
        <w:t>R J E Š E N J E</w:t>
      </w:r>
    </w:p>
    <w:p w:rsidRDefault="004173D9" w:rsidP="000C08A6" w:rsidR="004173D9" w:rsidRPr="00207109">
      <w:pPr>
        <w:jc w:val="center"/>
        <w:rPr>
          <w:rFonts w:cs="Times New Roman" w:hAnsi="Times New Roman" w:ascii="Times New Roman"/>
          <w:b/>
          <w:sz w:val="24"/>
          <w:szCs w:val="24"/>
        </w:rPr>
      </w:pPr>
    </w:p>
    <w:p w:rsidRDefault="000C08A6" w:rsidP="004173D9" w:rsidR="000C08A6" w:rsidRPr="00207109">
      <w:pPr>
        <w:jc w:val="both"/>
        <w:rPr>
          <w:rFonts w:cs="Times New Roman" w:hAnsi="Times New Roman" w:ascii="Times New Roman"/>
          <w:sz w:val="24"/>
          <w:szCs w:val="24"/>
        </w:rPr>
      </w:pPr>
      <w:r w:rsidRPr="00207109">
        <w:rPr>
          <w:rFonts w:cs="Times New Roman" w:hAnsi="Times New Roman" w:ascii="Times New Roman"/>
          <w:sz w:val="24"/>
          <w:szCs w:val="24"/>
        </w:rPr>
        <w:tab/>
        <w:t>TRGOVAČKI SUD U OSIJEKU STALNA SLUŽBA U SLAVONSKOM BRODU, po stečajnom sucu Vesni Vukelić, u predstečajnom postupku koji se vodi nad dužnikom ZVEČEVO  Prehrambena industrija d.d. Požega, Kralja Zvonimira 1, OIB 40479860551, nakon ročišta radi ispitiv</w:t>
      </w:r>
      <w:r w:rsidR="004F6F48">
        <w:rPr>
          <w:rFonts w:cs="Times New Roman" w:hAnsi="Times New Roman" w:ascii="Times New Roman"/>
          <w:sz w:val="24"/>
          <w:szCs w:val="24"/>
        </w:rPr>
        <w:t xml:space="preserve">anja tražbina održanog </w:t>
      </w:r>
      <w:r w:rsidRPr="00207109">
        <w:rPr>
          <w:rFonts w:cs="Times New Roman" w:hAnsi="Times New Roman" w:ascii="Times New Roman"/>
          <w:sz w:val="24"/>
          <w:szCs w:val="24"/>
        </w:rPr>
        <w:t>15.rujna</w:t>
      </w:r>
      <w:r w:rsidR="004F6F48">
        <w:rPr>
          <w:rFonts w:cs="Times New Roman" w:hAnsi="Times New Roman" w:ascii="Times New Roman"/>
          <w:sz w:val="24"/>
          <w:szCs w:val="24"/>
        </w:rPr>
        <w:t xml:space="preserve"> </w:t>
      </w:r>
      <w:r w:rsidRPr="00207109">
        <w:rPr>
          <w:rFonts w:cs="Times New Roman" w:hAnsi="Times New Roman" w:ascii="Times New Roman"/>
          <w:sz w:val="24"/>
          <w:szCs w:val="24"/>
        </w:rPr>
        <w:t>2017.g., a na temelju tab</w:t>
      </w:r>
      <w:r>
        <w:rPr>
          <w:rFonts w:cs="Times New Roman" w:hAnsi="Times New Roman" w:ascii="Times New Roman"/>
          <w:sz w:val="24"/>
          <w:szCs w:val="24"/>
        </w:rPr>
        <w:t>lice ispitanih tražbina, dana 19</w:t>
      </w:r>
      <w:r w:rsidRPr="00207109">
        <w:rPr>
          <w:rFonts w:cs="Times New Roman" w:hAnsi="Times New Roman" w:ascii="Times New Roman"/>
          <w:sz w:val="24"/>
          <w:szCs w:val="24"/>
        </w:rPr>
        <w:t>.rujna 2017.g.</w:t>
      </w:r>
    </w:p>
    <w:p w:rsidRDefault="000C08A6" w:rsidP="000C08A6" w:rsidR="000C08A6" w:rsidRPr="00207109">
      <w:pPr>
        <w:jc w:val="center"/>
        <w:rPr>
          <w:rFonts w:cs="Times New Roman" w:hAnsi="Times New Roman" w:ascii="Times New Roman"/>
          <w:sz w:val="24"/>
          <w:szCs w:val="24"/>
        </w:rPr>
      </w:pPr>
      <w:r w:rsidRPr="00207109">
        <w:rPr>
          <w:rFonts w:cs="Times New Roman" w:hAnsi="Times New Roman" w:ascii="Times New Roman"/>
          <w:sz w:val="24"/>
          <w:szCs w:val="24"/>
        </w:rPr>
        <w:t>r i j e š i o    j e</w:t>
      </w:r>
    </w:p>
    <w:p w:rsidRDefault="000C08A6" w:rsidP="000C08A6" w:rsidR="000C08A6">
      <w:pPr>
        <w:jc w:val="both"/>
        <w:rPr>
          <w:b/>
        </w:rPr>
      </w:pPr>
      <w:r w:rsidRPr="00207109">
        <w:rPr>
          <w:rFonts w:cs="Times New Roman" w:hAnsi="Times New Roman" w:ascii="Times New Roman"/>
          <w:sz w:val="24"/>
          <w:szCs w:val="24"/>
        </w:rPr>
        <w:tab/>
      </w:r>
      <w:r w:rsidRPr="00207109">
        <w:rPr>
          <w:rFonts w:cs="Times New Roman" w:hAnsi="Times New Roman" w:ascii="Times New Roman"/>
          <w:b/>
          <w:sz w:val="24"/>
          <w:szCs w:val="24"/>
        </w:rPr>
        <w:t>I –</w:t>
      </w:r>
      <w:r w:rsidRPr="00207109">
        <w:rPr>
          <w:rFonts w:cs="Times New Roman" w:hAnsi="Times New Roman" w:ascii="Times New Roman"/>
          <w:sz w:val="24"/>
          <w:szCs w:val="24"/>
        </w:rPr>
        <w:t xml:space="preserve"> Utvrđene su, odnosno osporene tražbine vjerovnika kako slijedi:</w:t>
      </w:r>
    </w:p>
    <w:p w:rsidRDefault="00BA40DA" w:rsidP="00710E3B" w:rsidR="00BA40DA" w:rsidRPr="00BA40DA">
      <w:pPr>
        <w:jc w:val="center"/>
        <w:rPr>
          <w:b/>
        </w:rPr>
      </w:pPr>
    </w:p>
    <w:tbl>
      <w:tblPr>
        <w:tblStyle w:val="Reetkatablice"/>
        <w:tblW w:type="dxa" w:w="11094"/>
        <w:tblInd w:type="dxa" w:w="-679"/>
        <w:tblLook w:val="04A0" w:noVBand="1" w:noHBand="0" w:lastColumn="0" w:firstColumn="1" w:lastRow="0" w:firstRow="1"/>
      </w:tblPr>
      <w:tblGrid>
        <w:gridCol w:w="607"/>
        <w:gridCol w:w="5000"/>
        <w:gridCol w:w="1829"/>
        <w:gridCol w:w="1829"/>
        <w:gridCol w:w="1829"/>
      </w:tblGrid>
      <w:tr w:rsidTr="00710E3B" w:rsidR="006047B6" w:rsidRPr="00881485">
        <w:trPr>
          <w:trHeight w:val="300"/>
        </w:trPr>
        <w:tc>
          <w:tcPr>
            <w:tcW w:type="dxa" w:w="607"/>
            <w:noWrap/>
            <w:hideMark/>
          </w:tcPr>
          <w:p w:rsidRDefault="006047B6" w:rsidP="00881485" w:rsidR="006047B6" w:rsidRPr="00881485">
            <w:pPr>
              <w:rPr>
                <w:rFonts w:cs="Times New Roman" w:eastAsia="Times New Roman" w:hAnsi="Calibri" w:ascii="Calibri"/>
                <w:b/>
                <w:bCs/>
                <w:color w:val="000000"/>
              </w:rPr>
            </w:pPr>
            <w:r w:rsidRPr="00881485">
              <w:rPr>
                <w:rFonts w:cs="Times New Roman" w:eastAsia="Times New Roman" w:hAnsi="Calibri" w:ascii="Calibri"/>
                <w:b/>
                <w:bCs/>
                <w:color w:val="000000"/>
              </w:rPr>
              <w:t>R.B.</w:t>
            </w:r>
          </w:p>
        </w:tc>
        <w:tc>
          <w:tcPr>
            <w:tcW w:type="dxa" w:w="5000"/>
            <w:noWrap/>
            <w:hideMark/>
          </w:tcPr>
          <w:p w:rsidRDefault="006047B6" w:rsidP="00881485" w:rsidR="006047B6" w:rsidRPr="00881485">
            <w:pPr>
              <w:jc w:val="center"/>
              <w:rPr>
                <w:rFonts w:cs="Times New Roman" w:eastAsia="Times New Roman" w:hAnsi="Calibri" w:ascii="Calibri"/>
                <w:b/>
                <w:bCs/>
                <w:color w:val="000000"/>
              </w:rPr>
            </w:pPr>
            <w:r w:rsidRPr="00881485">
              <w:rPr>
                <w:rFonts w:cs="Times New Roman" w:eastAsia="Times New Roman" w:hAnsi="Calibri" w:ascii="Calibri"/>
                <w:b/>
                <w:bCs/>
                <w:color w:val="000000"/>
              </w:rPr>
              <w:t xml:space="preserve">Naziv vjerovnika </w:t>
            </w:r>
          </w:p>
          <w:p w:rsidRDefault="006047B6" w:rsidP="006047B6" w:rsidR="006047B6" w:rsidRPr="00881485">
            <w:pPr>
              <w:jc w:val="center"/>
              <w:rPr>
                <w:rFonts w:cs="Times New Roman" w:eastAsia="Times New Roman" w:hAnsi="Calibri" w:ascii="Calibri"/>
                <w:b/>
                <w:bCs/>
                <w:color w:val="000000"/>
              </w:rPr>
            </w:pPr>
            <w:r w:rsidRPr="00881485">
              <w:rPr>
                <w:rFonts w:cs="Times New Roman" w:eastAsia="Times New Roman" w:hAnsi="Calibri" w:ascii="Calibri"/>
                <w:b/>
                <w:bCs/>
                <w:color w:val="000000"/>
              </w:rPr>
              <w:t>Adresa vjerovnika</w:t>
            </w:r>
            <w:r>
              <w:rPr>
                <w:rFonts w:cs="Times New Roman" w:eastAsia="Times New Roman" w:hAnsi="Calibri" w:ascii="Calibri"/>
                <w:b/>
                <w:bCs/>
                <w:color w:val="000000"/>
              </w:rPr>
              <w:t>, OIB</w:t>
            </w:r>
          </w:p>
        </w:tc>
        <w:tc>
          <w:tcPr>
            <w:tcW w:type="dxa" w:w="1829"/>
          </w:tcPr>
          <w:p w:rsidRDefault="006047B6" w:rsidP="00876891" w:rsidR="006047B6" w:rsidRPr="00881485">
            <w:pPr>
              <w:rPr>
                <w:rFonts w:cs="Times New Roman" w:eastAsia="Times New Roman" w:hAnsi="Calibri" w:ascii="Calibri"/>
                <w:b/>
                <w:bCs/>
                <w:color w:val="000000"/>
              </w:rPr>
            </w:pPr>
            <w:r w:rsidRPr="00881485">
              <w:rPr>
                <w:rFonts w:cs="Times New Roman" w:eastAsia="Times New Roman" w:hAnsi="Calibri" w:ascii="Calibri"/>
                <w:b/>
                <w:bCs/>
                <w:color w:val="000000"/>
              </w:rPr>
              <w:t>Iznos utvrđene tražbine</w:t>
            </w:r>
          </w:p>
        </w:tc>
        <w:tc>
          <w:tcPr>
            <w:tcW w:type="dxa" w:w="1829"/>
          </w:tcPr>
          <w:p w:rsidRDefault="006047B6" w:rsidP="00876891" w:rsidR="006047B6" w:rsidRPr="00881485">
            <w:pPr>
              <w:rPr>
                <w:rFonts w:cs="Times New Roman" w:eastAsia="Times New Roman" w:hAnsi="Calibri" w:ascii="Calibri"/>
                <w:b/>
                <w:bCs/>
                <w:color w:val="000000"/>
              </w:rPr>
            </w:pPr>
            <w:r w:rsidRPr="00881485">
              <w:rPr>
                <w:rFonts w:cs="Times New Roman" w:eastAsia="Times New Roman" w:hAnsi="Calibri" w:ascii="Calibri"/>
                <w:b/>
                <w:bCs/>
                <w:color w:val="000000"/>
              </w:rPr>
              <w:t>Iznos osporene tražbine</w:t>
            </w:r>
          </w:p>
        </w:tc>
        <w:tc>
          <w:tcPr>
            <w:tcW w:type="dxa" w:w="1829"/>
          </w:tcPr>
          <w:p w:rsidRDefault="006047B6" w:rsidP="004771D0" w:rsidR="006047B6" w:rsidRPr="00881485">
            <w:pPr>
              <w:rPr>
                <w:rFonts w:cs="Times New Roman" w:eastAsia="Times New Roman" w:hAnsi="Calibri" w:ascii="Calibri"/>
                <w:b/>
                <w:bCs/>
                <w:color w:val="000000"/>
              </w:rPr>
            </w:pPr>
            <w:r>
              <w:rPr>
                <w:rFonts w:cs="Times New Roman" w:eastAsia="Times New Roman" w:hAnsi="Calibri" w:ascii="Calibri"/>
                <w:b/>
                <w:bCs/>
                <w:color w:val="000000"/>
              </w:rPr>
              <w:t>Razlog osporavanja</w:t>
            </w: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13M d.o.o.</w:t>
            </w:r>
          </w:p>
          <w:p w:rsidRDefault="00C1006A" w:rsidP="00F74918" w:rsidR="00C1006A">
            <w:pPr>
              <w:rPr>
                <w:rFonts w:cs="Arial" w:eastAsia="Times New Roman" w:hAnsi="Arial" w:ascii="Arial"/>
                <w:sz w:val="20"/>
                <w:szCs w:val="20"/>
              </w:rPr>
            </w:pPr>
            <w:r w:rsidRPr="00881485">
              <w:rPr>
                <w:rFonts w:cs="Arial" w:eastAsia="Times New Roman" w:hAnsi="Arial" w:ascii="Arial"/>
                <w:sz w:val="20"/>
                <w:szCs w:val="20"/>
              </w:rPr>
              <w:t>Maksimirska 132, 10000 Zagreb</w:t>
            </w:r>
          </w:p>
          <w:p w:rsidRDefault="00C1006A" w:rsidP="00F74918" w:rsidR="00C1006A" w:rsidRPr="00881485">
            <w:pPr>
              <w:rPr>
                <w:rFonts w:cs="Arial" w:eastAsia="Times New Roman" w:hAnsi="Arial" w:ascii="Arial"/>
                <w:sz w:val="20"/>
                <w:szCs w:val="20"/>
              </w:rPr>
            </w:pPr>
            <w:r w:rsidRPr="00881485">
              <w:rPr>
                <w:rFonts w:cs="Arial" w:eastAsia="Times New Roman" w:hAnsi="Arial" w:ascii="Arial"/>
                <w:sz w:val="20"/>
                <w:szCs w:val="20"/>
              </w:rPr>
              <w:t>93472500202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3.813,75</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A.C. BOŠKOVIĆ d. o. o. PEUGEOT KONCESIONAR</w:t>
            </w:r>
          </w:p>
          <w:p w:rsidRDefault="00C1006A" w:rsidP="002A3AE5" w:rsidR="00C1006A">
            <w:pPr>
              <w:rPr>
                <w:rFonts w:cs="Arial" w:eastAsia="Times New Roman" w:hAnsi="Arial" w:ascii="Arial"/>
                <w:sz w:val="20"/>
                <w:szCs w:val="20"/>
              </w:rPr>
            </w:pPr>
            <w:r w:rsidRPr="00881485">
              <w:rPr>
                <w:rFonts w:cs="Arial" w:eastAsia="Times New Roman" w:hAnsi="Arial" w:ascii="Arial"/>
                <w:sz w:val="20"/>
                <w:szCs w:val="20"/>
              </w:rPr>
              <w:t>Osječka62B, 34000 Požega</w:t>
            </w:r>
          </w:p>
          <w:p w:rsidRDefault="00C1006A" w:rsidP="002A3AE5" w:rsidR="00C1006A" w:rsidRPr="00881485">
            <w:pPr>
              <w:rPr>
                <w:rFonts w:cs="Arial" w:eastAsia="Times New Roman" w:hAnsi="Arial" w:ascii="Arial"/>
                <w:sz w:val="20"/>
                <w:szCs w:val="20"/>
              </w:rPr>
            </w:pPr>
            <w:r w:rsidRPr="00881485">
              <w:rPr>
                <w:rFonts w:cs="Arial" w:eastAsia="Times New Roman" w:hAnsi="Arial" w:ascii="Arial"/>
                <w:sz w:val="20"/>
                <w:szCs w:val="20"/>
              </w:rPr>
              <w:t>42280983073</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1.988,39</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3.</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A2B EXPRESS LOGISTIKA d.o.o.</w:t>
            </w:r>
          </w:p>
          <w:p w:rsidRDefault="00C1006A" w:rsidP="002A3AE5" w:rsidR="00C1006A">
            <w:pPr>
              <w:rPr>
                <w:rFonts w:cs="Arial" w:eastAsia="Times New Roman" w:hAnsi="Arial" w:ascii="Arial"/>
                <w:sz w:val="20"/>
                <w:szCs w:val="20"/>
              </w:rPr>
            </w:pPr>
            <w:r w:rsidRPr="00881485">
              <w:rPr>
                <w:rFonts w:cs="Arial" w:eastAsia="Times New Roman" w:hAnsi="Arial" w:ascii="Arial"/>
                <w:sz w:val="20"/>
                <w:szCs w:val="20"/>
              </w:rPr>
              <w:t>Buzinski prilaz 36a, 10000 Zagreb</w:t>
            </w:r>
          </w:p>
          <w:p w:rsidRDefault="00C1006A" w:rsidP="002A3AE5" w:rsidR="00C1006A" w:rsidRPr="00881485">
            <w:pPr>
              <w:rPr>
                <w:rFonts w:cs="Arial" w:eastAsia="Times New Roman" w:hAnsi="Arial" w:ascii="Arial"/>
                <w:sz w:val="20"/>
                <w:szCs w:val="20"/>
              </w:rPr>
            </w:pPr>
            <w:r w:rsidRPr="00881485">
              <w:rPr>
                <w:rFonts w:cs="Arial" w:eastAsia="Times New Roman" w:hAnsi="Arial" w:ascii="Arial"/>
                <w:sz w:val="20"/>
                <w:szCs w:val="20"/>
              </w:rPr>
              <w:t>54655542852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4.399,64</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4.</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ABIS d.o.o.</w:t>
            </w:r>
          </w:p>
          <w:p w:rsidRDefault="00C1006A" w:rsidP="002A3AE5" w:rsidR="00C1006A">
            <w:pPr>
              <w:rPr>
                <w:rFonts w:cs="Arial" w:eastAsia="Times New Roman" w:hAnsi="Arial" w:ascii="Arial"/>
                <w:sz w:val="20"/>
                <w:szCs w:val="20"/>
              </w:rPr>
            </w:pPr>
            <w:r w:rsidRPr="00881485">
              <w:rPr>
                <w:rFonts w:cs="Arial" w:eastAsia="Times New Roman" w:hAnsi="Arial" w:ascii="Arial"/>
                <w:sz w:val="20"/>
                <w:szCs w:val="20"/>
              </w:rPr>
              <w:t>Petra Preradovića 33, 10000 Zagreb</w:t>
            </w:r>
          </w:p>
          <w:p w:rsidRDefault="00C1006A" w:rsidP="002A3AE5" w:rsidR="00C1006A" w:rsidRPr="00881485">
            <w:pPr>
              <w:rPr>
                <w:rFonts w:cs="Arial" w:eastAsia="Times New Roman" w:hAnsi="Arial" w:ascii="Arial"/>
                <w:sz w:val="20"/>
                <w:szCs w:val="20"/>
              </w:rPr>
            </w:pPr>
            <w:r w:rsidRPr="00881485">
              <w:rPr>
                <w:rFonts w:cs="Arial" w:eastAsia="Times New Roman" w:hAnsi="Arial" w:ascii="Arial"/>
                <w:sz w:val="20"/>
                <w:szCs w:val="20"/>
              </w:rPr>
              <w:t>55125780272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4.050,00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5.</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OPG MARIJAN ABRAMOVIĆ</w:t>
            </w:r>
          </w:p>
          <w:p w:rsidRDefault="00C1006A" w:rsidP="002A3AE5" w:rsidR="00C1006A">
            <w:pPr>
              <w:rPr>
                <w:rFonts w:cs="Arial" w:eastAsia="Times New Roman" w:hAnsi="Arial" w:ascii="Arial"/>
                <w:sz w:val="20"/>
                <w:szCs w:val="20"/>
              </w:rPr>
            </w:pPr>
            <w:r w:rsidRPr="00881485">
              <w:rPr>
                <w:rFonts w:cs="Arial" w:eastAsia="Times New Roman" w:hAnsi="Arial" w:ascii="Arial"/>
                <w:sz w:val="20"/>
                <w:szCs w:val="20"/>
              </w:rPr>
              <w:t>CEROVAC 78, 34308 JAKŠIĆ</w:t>
            </w:r>
          </w:p>
          <w:p w:rsidRDefault="00C1006A" w:rsidP="002A3AE5" w:rsidR="00C1006A" w:rsidRPr="00881485">
            <w:pPr>
              <w:rPr>
                <w:rFonts w:cs="Arial" w:eastAsia="Times New Roman" w:hAnsi="Arial" w:ascii="Arial"/>
                <w:sz w:val="20"/>
                <w:szCs w:val="20"/>
              </w:rPr>
            </w:pPr>
            <w:r w:rsidRPr="00881485">
              <w:rPr>
                <w:rFonts w:cs="Arial" w:eastAsia="Times New Roman" w:hAnsi="Arial" w:ascii="Arial"/>
                <w:sz w:val="20"/>
                <w:szCs w:val="20"/>
              </w:rPr>
              <w:t>00112111361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2.300,00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6.</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Academius one jednostavno društvo s ograničenom odgovornošću</w:t>
            </w:r>
          </w:p>
          <w:p w:rsidRDefault="00C1006A" w:rsidP="002A3AE5" w:rsidR="00C1006A">
            <w:pPr>
              <w:rPr>
                <w:rFonts w:cs="Arial" w:eastAsia="Times New Roman" w:hAnsi="Arial" w:ascii="Arial"/>
                <w:sz w:val="20"/>
                <w:szCs w:val="20"/>
              </w:rPr>
            </w:pPr>
            <w:r w:rsidRPr="00881485">
              <w:rPr>
                <w:rFonts w:cs="Arial" w:eastAsia="Times New Roman" w:hAnsi="Arial" w:ascii="Arial"/>
                <w:sz w:val="20"/>
                <w:szCs w:val="20"/>
              </w:rPr>
              <w:t>Srijemska 9 B, 10000 Zagreb</w:t>
            </w:r>
          </w:p>
          <w:p w:rsidRDefault="00C1006A" w:rsidP="002A3AE5" w:rsidR="00C1006A" w:rsidRPr="00881485">
            <w:pPr>
              <w:rPr>
                <w:rFonts w:cs="Arial" w:eastAsia="Times New Roman" w:hAnsi="Arial" w:ascii="Arial"/>
                <w:sz w:val="20"/>
                <w:szCs w:val="20"/>
              </w:rPr>
            </w:pPr>
            <w:r w:rsidRPr="00881485">
              <w:rPr>
                <w:rFonts w:cs="Arial" w:eastAsia="Times New Roman" w:hAnsi="Arial" w:ascii="Arial"/>
                <w:sz w:val="20"/>
                <w:szCs w:val="20"/>
              </w:rPr>
              <w:t>60897000949</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14.250,00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lastRenderedPageBreak/>
              <w:t>7.</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ADEO COMMERCIO j.d.o.o.</w:t>
            </w:r>
          </w:p>
          <w:p w:rsidRDefault="00C1006A" w:rsidP="002A3AE5" w:rsidR="00C1006A">
            <w:pPr>
              <w:rPr>
                <w:rFonts w:cs="Arial" w:eastAsia="Times New Roman" w:hAnsi="Arial" w:ascii="Arial"/>
                <w:sz w:val="20"/>
                <w:szCs w:val="20"/>
              </w:rPr>
            </w:pPr>
            <w:r w:rsidRPr="00881485">
              <w:rPr>
                <w:rFonts w:cs="Arial" w:eastAsia="Times New Roman" w:hAnsi="Arial" w:ascii="Arial"/>
                <w:sz w:val="20"/>
                <w:szCs w:val="20"/>
              </w:rPr>
              <w:t>Sesvetska cesta 1, 10360 Sesvete</w:t>
            </w:r>
          </w:p>
          <w:p w:rsidRDefault="00C1006A" w:rsidP="002A3AE5" w:rsidR="00C1006A" w:rsidRPr="00881485">
            <w:pPr>
              <w:rPr>
                <w:rFonts w:cs="Arial" w:eastAsia="Times New Roman" w:hAnsi="Arial" w:ascii="Arial"/>
                <w:sz w:val="20"/>
                <w:szCs w:val="20"/>
              </w:rPr>
            </w:pPr>
            <w:r w:rsidRPr="00881485">
              <w:rPr>
                <w:rFonts w:cs="Arial" w:eastAsia="Times New Roman" w:hAnsi="Arial" w:ascii="Arial"/>
                <w:sz w:val="20"/>
                <w:szCs w:val="20"/>
              </w:rPr>
              <w:t>37935789909</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3.279,36</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8.</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ADRIAKARTON, d.o.o.  TVORNICA KARTONSKE AMBALAŽE</w:t>
            </w:r>
          </w:p>
          <w:p w:rsidRDefault="00C1006A" w:rsidP="002A3AE5" w:rsidR="00C1006A">
            <w:pPr>
              <w:rPr>
                <w:rFonts w:cs="Arial" w:eastAsia="Times New Roman" w:hAnsi="Arial" w:ascii="Arial"/>
                <w:sz w:val="20"/>
                <w:szCs w:val="20"/>
              </w:rPr>
            </w:pPr>
            <w:r w:rsidRPr="00881485">
              <w:rPr>
                <w:rFonts w:cs="Arial" w:eastAsia="Times New Roman" w:hAnsi="Arial" w:ascii="Arial"/>
                <w:sz w:val="20"/>
                <w:szCs w:val="20"/>
              </w:rPr>
              <w:t>Plano 22 Apr, 21220 Plano</w:t>
            </w:r>
          </w:p>
          <w:p w:rsidRDefault="00C1006A" w:rsidP="002A3AE5" w:rsidR="00C1006A" w:rsidRPr="00881485">
            <w:pPr>
              <w:rPr>
                <w:rFonts w:cs="Arial" w:eastAsia="Times New Roman" w:hAnsi="Arial" w:ascii="Arial"/>
                <w:sz w:val="20"/>
                <w:szCs w:val="20"/>
              </w:rPr>
            </w:pPr>
            <w:r w:rsidRPr="00881485">
              <w:rPr>
                <w:rFonts w:cs="Arial" w:eastAsia="Times New Roman" w:hAnsi="Arial" w:ascii="Arial"/>
                <w:sz w:val="20"/>
                <w:szCs w:val="20"/>
              </w:rPr>
              <w:t>73348871898</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75.793,38</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9.</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ADVOKAT ĐURO M. MANIGODIĆ</w:t>
            </w:r>
            <w:r>
              <w:rPr>
                <w:rFonts w:cs="Arial" w:eastAsia="Times New Roman" w:hAnsi="Arial" w:ascii="Arial"/>
                <w:sz w:val="20"/>
                <w:szCs w:val="20"/>
              </w:rPr>
              <w:t>, REP. SRBIJA</w:t>
            </w:r>
          </w:p>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KUMANOVSKA 2-B/7, 0 BEOGRAD</w:t>
            </w:r>
          </w:p>
          <w:p w:rsidRDefault="00C1006A" w:rsidP="00876891" w:rsidR="00C1006A" w:rsidRPr="00881485">
            <w:pPr>
              <w:jc w:val="center"/>
              <w:rPr>
                <w:rFonts w:cs="Arial" w:eastAsia="Times New Roman" w:hAnsi="Arial" w:ascii="Arial"/>
                <w:sz w:val="20"/>
                <w:szCs w:val="20"/>
              </w:rPr>
            </w:pPr>
            <w:r w:rsidRPr="00881485">
              <w:rPr>
                <w:rFonts w:cs="Arial" w:eastAsia="Times New Roman" w:hAnsi="Arial" w:ascii="Arial"/>
                <w:sz w:val="20"/>
                <w:szCs w:val="20"/>
              </w:rPr>
              <w:t xml:space="preserve">           </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70.219,40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10.</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AFROTROPIC COCOA PROCESSING COMPANY LIMITED</w:t>
            </w:r>
            <w:r>
              <w:rPr>
                <w:rFonts w:cs="Arial" w:eastAsia="Times New Roman" w:hAnsi="Arial" w:ascii="Arial"/>
                <w:sz w:val="20"/>
                <w:szCs w:val="20"/>
              </w:rPr>
              <w:t>, GANA</w:t>
            </w:r>
          </w:p>
          <w:p w:rsidRDefault="00C1006A" w:rsidP="002A3AE5" w:rsidR="00C1006A">
            <w:pPr>
              <w:rPr>
                <w:rFonts w:cs="Arial" w:eastAsia="Times New Roman" w:hAnsi="Arial" w:ascii="Arial"/>
                <w:sz w:val="20"/>
                <w:szCs w:val="20"/>
              </w:rPr>
            </w:pPr>
            <w:r w:rsidRPr="00881485">
              <w:rPr>
                <w:rFonts w:cs="Arial" w:eastAsia="Times New Roman" w:hAnsi="Arial" w:ascii="Arial"/>
                <w:sz w:val="20"/>
                <w:szCs w:val="20"/>
              </w:rPr>
              <w:t>KANDA HIGHWAAY 1, 0 ACCRA</w:t>
            </w:r>
          </w:p>
          <w:p w:rsidRDefault="00C1006A" w:rsidP="002A3AE5" w:rsidR="00C1006A" w:rsidRPr="00881485">
            <w:pPr>
              <w:rPr>
                <w:rFonts w:cs="Arial" w:eastAsia="Times New Roman" w:hAnsi="Arial" w:ascii="Arial"/>
                <w:sz w:val="20"/>
                <w:szCs w:val="20"/>
              </w:rPr>
            </w:pPr>
            <w:r w:rsidRPr="00881485">
              <w:rPr>
                <w:rFonts w:cs="Arial" w:eastAsia="Times New Roman" w:hAnsi="Arial" w:ascii="Arial"/>
                <w:sz w:val="20"/>
                <w:szCs w:val="20"/>
              </w:rPr>
              <w:t>54445821484</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19.534,26</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4.379.857,54</w:t>
            </w:r>
          </w:p>
        </w:tc>
        <w:tc>
          <w:tcPr>
            <w:tcW w:type="dxa" w:w="1829"/>
          </w:tcPr>
          <w:p w:rsidRDefault="00C1006A" w:rsidP="00D7617F" w:rsidR="00C1006A" w:rsidRPr="00881485">
            <w:pPr>
              <w:jc w:val="right"/>
              <w:rPr>
                <w:rFonts w:cs="Times New Roman" w:eastAsia="Times New Roman" w:hAnsi="Calibri" w:ascii="Calibri"/>
                <w:color w:val="000000"/>
              </w:rPr>
            </w:pPr>
            <w:r>
              <w:rPr>
                <w:rFonts w:cs="Arial" w:eastAsia="Times New Roman" w:hAnsi="Arial" w:ascii="Arial"/>
                <w:sz w:val="20"/>
                <w:szCs w:val="20"/>
              </w:rPr>
              <w:t xml:space="preserve">U tijeku je </w:t>
            </w:r>
            <w:r w:rsidR="00D7617F">
              <w:rPr>
                <w:rFonts w:cs="Arial" w:eastAsia="Times New Roman" w:hAnsi="Arial" w:ascii="Arial"/>
                <w:sz w:val="20"/>
                <w:szCs w:val="20"/>
              </w:rPr>
              <w:t>parnični</w:t>
            </w:r>
            <w:r>
              <w:rPr>
                <w:rFonts w:cs="Arial" w:eastAsia="Times New Roman" w:hAnsi="Arial" w:ascii="Arial"/>
                <w:sz w:val="20"/>
                <w:szCs w:val="20"/>
              </w:rPr>
              <w:t xml:space="preserve"> postupak</w:t>
            </w:r>
            <w:r w:rsidR="00D7617F">
              <w:rPr>
                <w:rFonts w:cs="Arial" w:eastAsia="Times New Roman" w:hAnsi="Arial" w:ascii="Arial"/>
                <w:sz w:val="20"/>
                <w:szCs w:val="20"/>
              </w:rPr>
              <w:t xml:space="preserve"> br.Povrv-852/16</w:t>
            </w:r>
            <w:r>
              <w:rPr>
                <w:rFonts w:cs="Arial" w:eastAsia="Times New Roman" w:hAnsi="Arial" w:ascii="Arial"/>
                <w:sz w:val="20"/>
                <w:szCs w:val="20"/>
              </w:rPr>
              <w:t xml:space="preserve"> u kojemu je dužnik istekao prigovor zastare</w:t>
            </w:r>
            <w:r w:rsidRPr="00FB51B5">
              <w:rPr>
                <w:rFonts w:cs="Arial" w:eastAsia="Times New Roman" w:hAnsi="Arial" w:ascii="Arial"/>
                <w:sz w:val="20"/>
                <w:szCs w:val="20"/>
              </w:rPr>
              <w:t>.</w:t>
            </w: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11.</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AGROKOR d.d.</w:t>
            </w:r>
          </w:p>
          <w:p w:rsidRDefault="00C1006A" w:rsidP="002A3AE5" w:rsidR="00C1006A">
            <w:pPr>
              <w:rPr>
                <w:rFonts w:cs="Arial" w:eastAsia="Times New Roman" w:hAnsi="Arial" w:ascii="Arial"/>
                <w:sz w:val="20"/>
                <w:szCs w:val="20"/>
              </w:rPr>
            </w:pPr>
            <w:r w:rsidRPr="00881485">
              <w:rPr>
                <w:rFonts w:cs="Arial" w:eastAsia="Times New Roman" w:hAnsi="Arial" w:ascii="Arial"/>
                <w:sz w:val="20"/>
                <w:szCs w:val="20"/>
              </w:rPr>
              <w:t>Trg Dražena Petrovića 3, 10000 Zagreb</w:t>
            </w:r>
          </w:p>
          <w:p w:rsidRDefault="00C1006A" w:rsidP="002A3AE5" w:rsidR="00C1006A" w:rsidRPr="00881485">
            <w:pPr>
              <w:rPr>
                <w:rFonts w:cs="Arial" w:eastAsia="Times New Roman" w:hAnsi="Arial" w:ascii="Arial"/>
                <w:sz w:val="20"/>
                <w:szCs w:val="20"/>
              </w:rPr>
            </w:pPr>
            <w:r w:rsidRPr="00881485">
              <w:rPr>
                <w:rFonts w:cs="Arial" w:eastAsia="Times New Roman" w:hAnsi="Arial" w:ascii="Arial"/>
                <w:sz w:val="20"/>
                <w:szCs w:val="20"/>
              </w:rPr>
              <w:t>05937759187</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30.420.282,64</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12.</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AKRAS FLAVOURS GMBH</w:t>
            </w:r>
            <w:r>
              <w:rPr>
                <w:rFonts w:cs="Arial" w:eastAsia="Times New Roman" w:hAnsi="Arial" w:ascii="Arial"/>
                <w:sz w:val="20"/>
                <w:szCs w:val="20"/>
              </w:rPr>
              <w:t>, Austrija</w:t>
            </w:r>
          </w:p>
          <w:p w:rsidRDefault="00C1006A" w:rsidP="002A3AE5" w:rsidR="00C1006A">
            <w:pPr>
              <w:rPr>
                <w:rFonts w:cs="Arial" w:eastAsia="Times New Roman" w:hAnsi="Arial" w:ascii="Arial"/>
                <w:sz w:val="20"/>
                <w:szCs w:val="20"/>
              </w:rPr>
            </w:pPr>
            <w:r w:rsidRPr="00881485">
              <w:rPr>
                <w:rFonts w:cs="Arial" w:eastAsia="Times New Roman" w:hAnsi="Arial" w:ascii="Arial"/>
                <w:sz w:val="20"/>
                <w:szCs w:val="20"/>
              </w:rPr>
              <w:t>INDUSTREZENTRUM NO SUD STRASSE 1, OBJEKT 29, 0 BIEDERMANNSDORF</w:t>
            </w:r>
          </w:p>
          <w:p w:rsidRDefault="00C1006A" w:rsidP="002A3AE5" w:rsidR="00C1006A" w:rsidRPr="00881485">
            <w:pPr>
              <w:rPr>
                <w:rFonts w:cs="Arial" w:eastAsia="Times New Roman" w:hAnsi="Arial" w:ascii="Arial"/>
                <w:sz w:val="20"/>
                <w:szCs w:val="20"/>
              </w:rPr>
            </w:pPr>
            <w:r w:rsidRPr="00881485">
              <w:rPr>
                <w:rFonts w:cs="Arial" w:eastAsia="Times New Roman" w:hAnsi="Arial" w:ascii="Arial"/>
                <w:sz w:val="20"/>
                <w:szCs w:val="20"/>
              </w:rPr>
              <w:t>ATU37748201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14.841,68</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13.</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ALCA ZAGREB d.o.o.</w:t>
            </w:r>
          </w:p>
          <w:p w:rsidRDefault="00C1006A" w:rsidP="002A3AE5" w:rsidR="00C1006A">
            <w:pPr>
              <w:rPr>
                <w:rFonts w:cs="Arial" w:eastAsia="Times New Roman" w:hAnsi="Arial" w:ascii="Arial"/>
                <w:sz w:val="20"/>
                <w:szCs w:val="20"/>
              </w:rPr>
            </w:pPr>
            <w:r w:rsidRPr="00881485">
              <w:rPr>
                <w:rFonts w:cs="Arial" w:eastAsia="Times New Roman" w:hAnsi="Arial" w:ascii="Arial"/>
                <w:sz w:val="20"/>
                <w:szCs w:val="20"/>
              </w:rPr>
              <w:t>Koledovčina 2, 10000 Zagreb</w:t>
            </w:r>
          </w:p>
          <w:p w:rsidRDefault="00C1006A" w:rsidP="002A3AE5" w:rsidR="00C1006A" w:rsidRPr="00881485">
            <w:pPr>
              <w:rPr>
                <w:rFonts w:cs="Arial" w:eastAsia="Times New Roman" w:hAnsi="Arial" w:ascii="Arial"/>
                <w:sz w:val="20"/>
                <w:szCs w:val="20"/>
              </w:rPr>
            </w:pPr>
            <w:r w:rsidRPr="00881485">
              <w:rPr>
                <w:rFonts w:cs="Arial" w:eastAsia="Times New Roman" w:hAnsi="Arial" w:ascii="Arial"/>
                <w:sz w:val="20"/>
                <w:szCs w:val="20"/>
              </w:rPr>
              <w:t>58353015102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1.124.204,00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14.</w:t>
            </w:r>
          </w:p>
        </w:tc>
        <w:tc>
          <w:tcPr>
            <w:tcW w:type="dxa" w:w="5000"/>
            <w:hideMark/>
          </w:tcPr>
          <w:p w:rsidRDefault="00C1006A" w:rsidP="00453C03" w:rsidR="00C1006A" w:rsidRPr="00881485">
            <w:pPr>
              <w:rPr>
                <w:rFonts w:cs="Arial" w:eastAsia="Times New Roman" w:hAnsi="Arial" w:ascii="Arial"/>
                <w:sz w:val="20"/>
                <w:szCs w:val="20"/>
              </w:rPr>
            </w:pPr>
            <w:r w:rsidRPr="00881485">
              <w:rPr>
                <w:rFonts w:cs="Arial" w:eastAsia="Times New Roman" w:hAnsi="Arial" w:ascii="Arial"/>
                <w:sz w:val="20"/>
                <w:szCs w:val="20"/>
              </w:rPr>
              <w:t>ALTINMARKA GIDA SAN. VE TIC. A.S.</w:t>
            </w:r>
            <w:r>
              <w:rPr>
                <w:rFonts w:cs="Arial" w:eastAsia="Times New Roman" w:hAnsi="Arial" w:ascii="Arial"/>
                <w:sz w:val="20"/>
                <w:szCs w:val="20"/>
              </w:rPr>
              <w:t xml:space="preserve"> TURSKA</w:t>
            </w:r>
          </w:p>
          <w:p w:rsidRDefault="00C1006A" w:rsidP="002A3AE5" w:rsidR="00C1006A">
            <w:pPr>
              <w:rPr>
                <w:rFonts w:cs="Arial" w:eastAsia="Times New Roman" w:hAnsi="Arial" w:ascii="Arial"/>
                <w:sz w:val="20"/>
                <w:szCs w:val="20"/>
              </w:rPr>
            </w:pPr>
            <w:r w:rsidRPr="00881485">
              <w:rPr>
                <w:rFonts w:cs="Arial" w:eastAsia="Times New Roman" w:hAnsi="Arial" w:ascii="Arial"/>
                <w:sz w:val="20"/>
                <w:szCs w:val="20"/>
              </w:rPr>
              <w:t>ATATURK MAH.ATATURK CAD. NO:2 ESENYURT, 0 ISTANBUL</w:t>
            </w:r>
          </w:p>
          <w:p w:rsidRDefault="00C1006A" w:rsidP="002A3AE5" w:rsidR="00C1006A" w:rsidRPr="00881485">
            <w:pPr>
              <w:rPr>
                <w:rFonts w:cs="Arial" w:eastAsia="Times New Roman" w:hAnsi="Arial" w:ascii="Arial"/>
                <w:sz w:val="20"/>
                <w:szCs w:val="20"/>
              </w:rPr>
            </w:pPr>
            <w:r w:rsidRPr="00881485">
              <w:rPr>
                <w:rFonts w:cs="Arial" w:eastAsia="Times New Roman" w:hAnsi="Arial" w:ascii="Arial"/>
                <w:sz w:val="20"/>
                <w:szCs w:val="20"/>
              </w:rPr>
              <w:t xml:space="preserve">630023260           </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919.599,29</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15.</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ALUFLEXPACK NOVI d.o.o. za proizvodnju</w:t>
            </w:r>
          </w:p>
          <w:p w:rsidRDefault="00C1006A" w:rsidP="002A3AE5" w:rsidR="00C1006A">
            <w:pPr>
              <w:rPr>
                <w:rFonts w:cs="Arial" w:eastAsia="Times New Roman" w:hAnsi="Arial" w:ascii="Arial"/>
                <w:sz w:val="20"/>
                <w:szCs w:val="20"/>
              </w:rPr>
            </w:pPr>
            <w:r w:rsidRPr="00881485">
              <w:rPr>
                <w:rFonts w:cs="Arial" w:eastAsia="Times New Roman" w:hAnsi="Arial" w:ascii="Arial"/>
                <w:sz w:val="20"/>
                <w:szCs w:val="20"/>
              </w:rPr>
              <w:t>Ulica dr. Franje Tuđmana 25 Murvica, 23241 Poličnik</w:t>
            </w:r>
          </w:p>
          <w:p w:rsidRDefault="00C1006A" w:rsidP="002A3AE5" w:rsidR="00C1006A" w:rsidRPr="00881485">
            <w:pPr>
              <w:rPr>
                <w:rFonts w:cs="Arial" w:eastAsia="Times New Roman" w:hAnsi="Arial" w:ascii="Arial"/>
                <w:sz w:val="20"/>
                <w:szCs w:val="20"/>
              </w:rPr>
            </w:pPr>
            <w:r w:rsidRPr="00881485">
              <w:rPr>
                <w:rFonts w:cs="Arial" w:eastAsia="Times New Roman" w:hAnsi="Arial" w:ascii="Arial"/>
                <w:sz w:val="20"/>
                <w:szCs w:val="20"/>
              </w:rPr>
              <w:t>23268154531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503.292,81</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1163"/>
        </w:trPr>
        <w:tc>
          <w:tcPr>
            <w:tcW w:type="dxa" w:w="607"/>
            <w:vAlign w:val="bottom"/>
            <w:hideMark/>
          </w:tcPr>
          <w:p w:rsidRDefault="00C1006A" w:rsidR="00C1006A">
            <w:pPr>
              <w:rPr>
                <w:rFonts w:hAnsi="Calibri" w:ascii="Calibri"/>
                <w:color w:val="000000"/>
              </w:rPr>
            </w:pPr>
            <w:r>
              <w:rPr>
                <w:rFonts w:hAnsi="Calibri" w:ascii="Calibri"/>
                <w:color w:val="000000"/>
              </w:rPr>
              <w:t>16.</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AMYLUM BULGARIA</w:t>
            </w:r>
            <w:r>
              <w:rPr>
                <w:rFonts w:cs="Arial" w:eastAsia="Times New Roman" w:hAnsi="Arial" w:ascii="Arial"/>
                <w:sz w:val="20"/>
                <w:szCs w:val="20"/>
              </w:rPr>
              <w:t xml:space="preserve"> BUGARSKA</w:t>
            </w:r>
          </w:p>
          <w:p w:rsidRDefault="00C1006A" w:rsidP="002A3AE5" w:rsidR="00C1006A">
            <w:pPr>
              <w:rPr>
                <w:rFonts w:cs="Arial" w:eastAsia="Times New Roman" w:hAnsi="Arial" w:ascii="Arial"/>
                <w:sz w:val="20"/>
                <w:szCs w:val="20"/>
              </w:rPr>
            </w:pPr>
            <w:r w:rsidRPr="00881485">
              <w:rPr>
                <w:rFonts w:cs="Arial" w:eastAsia="Times New Roman" w:hAnsi="Arial" w:ascii="Arial"/>
                <w:sz w:val="20"/>
                <w:szCs w:val="20"/>
              </w:rPr>
              <w:t>SEVERNA INDUSTRIALAN ZONA P.O.BOX 239, 0 RAZGRAD</w:t>
            </w:r>
          </w:p>
          <w:p w:rsidRDefault="00C1006A" w:rsidP="002A3AE5" w:rsidR="00C1006A" w:rsidRPr="00881485">
            <w:pPr>
              <w:rPr>
                <w:rFonts w:cs="Arial" w:eastAsia="Times New Roman" w:hAnsi="Arial" w:ascii="Arial"/>
                <w:sz w:val="20"/>
                <w:szCs w:val="20"/>
              </w:rPr>
            </w:pPr>
            <w:r w:rsidRPr="00881485">
              <w:rPr>
                <w:rFonts w:cs="Arial" w:eastAsia="Times New Roman" w:hAnsi="Arial" w:ascii="Arial"/>
                <w:sz w:val="20"/>
                <w:szCs w:val="20"/>
              </w:rPr>
              <w:t>BG826034900</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120.502,00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17.</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ANĐELKO JERKOVIĆ</w:t>
            </w:r>
          </w:p>
          <w:p w:rsidRDefault="00C1006A" w:rsidP="002A3AE5" w:rsidR="00C1006A">
            <w:pPr>
              <w:rPr>
                <w:rFonts w:cs="Arial" w:eastAsia="Times New Roman" w:hAnsi="Arial" w:ascii="Arial"/>
                <w:sz w:val="20"/>
                <w:szCs w:val="20"/>
              </w:rPr>
            </w:pPr>
            <w:r>
              <w:rPr>
                <w:rFonts w:cs="Arial" w:eastAsia="Times New Roman" w:hAnsi="Arial" w:ascii="Arial"/>
                <w:sz w:val="20"/>
                <w:szCs w:val="20"/>
              </w:rPr>
              <w:t>BANJALUČKA 11, OSIJEK</w:t>
            </w:r>
          </w:p>
          <w:p w:rsidRDefault="00C1006A" w:rsidP="002A3AE5" w:rsidR="00C1006A" w:rsidRPr="00881485">
            <w:pPr>
              <w:rPr>
                <w:rFonts w:cs="Arial" w:eastAsia="Times New Roman" w:hAnsi="Arial" w:ascii="Arial"/>
                <w:sz w:val="20"/>
                <w:szCs w:val="20"/>
              </w:rPr>
            </w:pPr>
            <w:r>
              <w:rPr>
                <w:rFonts w:cs="Arial" w:eastAsia="Times New Roman" w:hAnsi="Arial" w:ascii="Arial"/>
                <w:sz w:val="20"/>
                <w:szCs w:val="20"/>
              </w:rPr>
              <w:t>75060609423</w:t>
            </w:r>
            <w:r w:rsidRPr="00881485">
              <w:rPr>
                <w:rFonts w:cs="Arial" w:eastAsia="Times New Roman" w:hAnsi="Arial" w:ascii="Arial"/>
                <w:sz w:val="20"/>
                <w:szCs w:val="20"/>
              </w:rPr>
              <w:t xml:space="preserve">     </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2.642,44</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18.</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ANTE GOJEVIĆ</w:t>
            </w:r>
          </w:p>
          <w:p w:rsidRDefault="00C1006A" w:rsidP="002A3AE5" w:rsidR="00C1006A">
            <w:pPr>
              <w:rPr>
                <w:rFonts w:cs="Arial" w:eastAsia="Times New Roman" w:hAnsi="Arial" w:ascii="Arial"/>
                <w:sz w:val="20"/>
                <w:szCs w:val="20"/>
              </w:rPr>
            </w:pPr>
            <w:r>
              <w:rPr>
                <w:rFonts w:cs="Arial" w:eastAsia="Times New Roman" w:hAnsi="Arial" w:ascii="Arial"/>
                <w:sz w:val="20"/>
                <w:szCs w:val="20"/>
              </w:rPr>
              <w:t>VRBIK 20, ZAGREB</w:t>
            </w:r>
          </w:p>
          <w:p w:rsidRDefault="00C1006A" w:rsidP="002A3AE5" w:rsidR="00C1006A" w:rsidRPr="00881485">
            <w:pPr>
              <w:rPr>
                <w:rFonts w:cs="Arial" w:eastAsia="Times New Roman" w:hAnsi="Arial" w:ascii="Arial"/>
                <w:sz w:val="20"/>
                <w:szCs w:val="20"/>
              </w:rPr>
            </w:pPr>
            <w:r>
              <w:rPr>
                <w:rFonts w:cs="Arial" w:eastAsia="Times New Roman" w:hAnsi="Arial" w:ascii="Arial"/>
                <w:sz w:val="20"/>
                <w:szCs w:val="20"/>
              </w:rPr>
              <w:t>57913493416</w:t>
            </w:r>
            <w:r w:rsidRPr="00881485">
              <w:rPr>
                <w:rFonts w:cs="Arial" w:eastAsia="Times New Roman" w:hAnsi="Arial" w:ascii="Arial"/>
                <w:sz w:val="20"/>
                <w:szCs w:val="20"/>
              </w:rPr>
              <w:t xml:space="preserve">   </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2.547,13</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19.</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ASI d.o.o.</w:t>
            </w:r>
          </w:p>
          <w:p w:rsidRDefault="00C1006A" w:rsidP="002A3AE5" w:rsidR="00C1006A">
            <w:pPr>
              <w:rPr>
                <w:rFonts w:cs="Arial" w:eastAsia="Times New Roman" w:hAnsi="Arial" w:ascii="Arial"/>
                <w:sz w:val="20"/>
                <w:szCs w:val="20"/>
              </w:rPr>
            </w:pPr>
            <w:r w:rsidRPr="00881485">
              <w:rPr>
                <w:rFonts w:cs="Arial" w:eastAsia="Times New Roman" w:hAnsi="Arial" w:ascii="Arial"/>
                <w:sz w:val="20"/>
                <w:szCs w:val="20"/>
              </w:rPr>
              <w:t>Zagrebačka cesta 192, 10000 Zagreb</w:t>
            </w:r>
          </w:p>
          <w:p w:rsidRDefault="00C1006A" w:rsidP="002A3AE5" w:rsidR="00C1006A" w:rsidRPr="00881485">
            <w:pPr>
              <w:rPr>
                <w:rFonts w:cs="Arial" w:eastAsia="Times New Roman" w:hAnsi="Arial" w:ascii="Arial"/>
                <w:sz w:val="20"/>
                <w:szCs w:val="20"/>
              </w:rPr>
            </w:pPr>
            <w:r w:rsidRPr="00881485">
              <w:rPr>
                <w:rFonts w:cs="Arial" w:eastAsia="Times New Roman" w:hAnsi="Arial" w:ascii="Arial"/>
                <w:sz w:val="20"/>
                <w:szCs w:val="20"/>
              </w:rPr>
              <w:t>57590538934</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32.000,00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20.</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ATI LOGISTIKA d.o.o.</w:t>
            </w:r>
          </w:p>
          <w:p w:rsidRDefault="00C1006A" w:rsidP="002A3AE5" w:rsidR="00C1006A">
            <w:pPr>
              <w:rPr>
                <w:rFonts w:cs="Arial" w:eastAsia="Times New Roman" w:hAnsi="Arial" w:ascii="Arial"/>
                <w:sz w:val="20"/>
                <w:szCs w:val="20"/>
              </w:rPr>
            </w:pPr>
            <w:r w:rsidRPr="00881485">
              <w:rPr>
                <w:rFonts w:cs="Arial" w:eastAsia="Times New Roman" w:hAnsi="Arial" w:ascii="Arial"/>
                <w:sz w:val="20"/>
                <w:szCs w:val="20"/>
              </w:rPr>
              <w:t>Hegedušićeva 14, 51000 Rijeka</w:t>
            </w:r>
          </w:p>
          <w:p w:rsidRDefault="00C1006A" w:rsidP="002A3AE5" w:rsidR="00C1006A" w:rsidRPr="00881485">
            <w:pPr>
              <w:rPr>
                <w:rFonts w:cs="Arial" w:eastAsia="Times New Roman" w:hAnsi="Arial" w:ascii="Arial"/>
                <w:sz w:val="20"/>
                <w:szCs w:val="20"/>
              </w:rPr>
            </w:pPr>
            <w:r w:rsidRPr="00881485">
              <w:rPr>
                <w:rFonts w:cs="Arial" w:eastAsia="Times New Roman" w:hAnsi="Arial" w:ascii="Arial"/>
                <w:sz w:val="20"/>
                <w:szCs w:val="20"/>
              </w:rPr>
              <w:t>10184775721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3.703,59</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21.</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AUREUS D.O.O.</w:t>
            </w:r>
            <w:r>
              <w:rPr>
                <w:rFonts w:cs="Arial" w:eastAsia="Times New Roman" w:hAnsi="Arial" w:ascii="Arial"/>
                <w:sz w:val="20"/>
                <w:szCs w:val="20"/>
              </w:rPr>
              <w:t xml:space="preserve"> Bosna i Hercegovina</w:t>
            </w:r>
          </w:p>
          <w:p w:rsidRDefault="00C1006A" w:rsidP="002A3AE5" w:rsidR="00C1006A">
            <w:pPr>
              <w:rPr>
                <w:rFonts w:cs="Arial" w:eastAsia="Times New Roman" w:hAnsi="Arial" w:ascii="Arial"/>
                <w:sz w:val="20"/>
                <w:szCs w:val="20"/>
              </w:rPr>
            </w:pPr>
            <w:r w:rsidRPr="00881485">
              <w:rPr>
                <w:rFonts w:cs="Arial" w:eastAsia="Times New Roman" w:hAnsi="Arial" w:ascii="Arial"/>
                <w:sz w:val="20"/>
                <w:szCs w:val="20"/>
              </w:rPr>
              <w:t>TRNOVAČA BB, 0 GORNJI VAKUF-USKOPLJ</w:t>
            </w:r>
          </w:p>
          <w:p w:rsidRDefault="00C1006A" w:rsidP="002A3AE5" w:rsidR="00C1006A" w:rsidRPr="00881485">
            <w:pPr>
              <w:rPr>
                <w:rFonts w:cs="Arial" w:eastAsia="Times New Roman" w:hAnsi="Arial" w:ascii="Arial"/>
                <w:sz w:val="20"/>
                <w:szCs w:val="20"/>
              </w:rPr>
            </w:pPr>
            <w:r w:rsidRPr="00881485">
              <w:rPr>
                <w:rFonts w:cs="Arial" w:eastAsia="Times New Roman" w:hAnsi="Arial" w:ascii="Arial"/>
                <w:sz w:val="20"/>
                <w:szCs w:val="20"/>
              </w:rPr>
              <w:t>23628538004</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80.383,11</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22.</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B.TEX društvo s ograničenom odgovornošću</w:t>
            </w:r>
          </w:p>
          <w:p w:rsidRDefault="00C1006A" w:rsidP="002A3AE5" w:rsidR="00C1006A">
            <w:pPr>
              <w:rPr>
                <w:rFonts w:cs="Arial" w:eastAsia="Times New Roman" w:hAnsi="Arial" w:ascii="Arial"/>
                <w:sz w:val="20"/>
                <w:szCs w:val="20"/>
              </w:rPr>
            </w:pPr>
            <w:r w:rsidRPr="00881485">
              <w:rPr>
                <w:rFonts w:cs="Arial" w:eastAsia="Times New Roman" w:hAnsi="Arial" w:ascii="Arial"/>
                <w:sz w:val="20"/>
                <w:szCs w:val="20"/>
              </w:rPr>
              <w:t>Braće Radić 48, 40319 Belica</w:t>
            </w:r>
          </w:p>
          <w:p w:rsidRDefault="00C1006A" w:rsidP="002A3AE5" w:rsidR="00C1006A" w:rsidRPr="00881485">
            <w:pPr>
              <w:rPr>
                <w:rFonts w:cs="Arial" w:eastAsia="Times New Roman" w:hAnsi="Arial" w:ascii="Arial"/>
                <w:sz w:val="20"/>
                <w:szCs w:val="20"/>
              </w:rPr>
            </w:pPr>
            <w:r w:rsidRPr="00881485">
              <w:rPr>
                <w:rFonts w:cs="Arial" w:eastAsia="Times New Roman" w:hAnsi="Arial" w:ascii="Arial"/>
                <w:sz w:val="20"/>
                <w:szCs w:val="20"/>
              </w:rPr>
              <w:t>06038004345</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5.095,00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23.</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B.U.M. društvo sa ograničenom odgovornošću</w:t>
            </w:r>
          </w:p>
          <w:p w:rsidRDefault="00C1006A" w:rsidP="002A3AE5" w:rsidR="00C1006A">
            <w:pPr>
              <w:rPr>
                <w:rFonts w:cs="Arial" w:eastAsia="Times New Roman" w:hAnsi="Arial" w:ascii="Arial"/>
                <w:sz w:val="20"/>
                <w:szCs w:val="20"/>
              </w:rPr>
            </w:pPr>
            <w:r w:rsidRPr="00881485">
              <w:rPr>
                <w:rFonts w:cs="Arial" w:eastAsia="Times New Roman" w:hAnsi="Arial" w:ascii="Arial"/>
                <w:sz w:val="20"/>
                <w:szCs w:val="20"/>
              </w:rPr>
              <w:t>KOPILICA 47 B, 21000 Split</w:t>
            </w:r>
          </w:p>
          <w:p w:rsidRDefault="00C1006A" w:rsidP="002A3AE5" w:rsidR="00C1006A" w:rsidRPr="00881485">
            <w:pPr>
              <w:rPr>
                <w:rFonts w:cs="Arial" w:eastAsia="Times New Roman" w:hAnsi="Arial" w:ascii="Arial"/>
                <w:sz w:val="20"/>
                <w:szCs w:val="20"/>
              </w:rPr>
            </w:pPr>
            <w:r w:rsidRPr="00881485">
              <w:rPr>
                <w:rFonts w:cs="Arial" w:eastAsia="Times New Roman" w:hAnsi="Arial" w:ascii="Arial"/>
                <w:sz w:val="20"/>
                <w:szCs w:val="20"/>
              </w:rPr>
              <w:t>26441639053</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250,00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lastRenderedPageBreak/>
              <w:t>24.</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Baker Tilly Hrvatska revizorska tvrtka d.o.o.</w:t>
            </w:r>
          </w:p>
          <w:p w:rsidRDefault="00C1006A" w:rsidP="002A3AE5" w:rsidR="00C1006A">
            <w:pPr>
              <w:rPr>
                <w:rFonts w:cs="Arial" w:eastAsia="Times New Roman" w:hAnsi="Arial" w:ascii="Arial"/>
                <w:sz w:val="20"/>
                <w:szCs w:val="20"/>
              </w:rPr>
            </w:pPr>
            <w:r w:rsidRPr="00881485">
              <w:rPr>
                <w:rFonts w:cs="Arial" w:eastAsia="Times New Roman" w:hAnsi="Arial" w:ascii="Arial"/>
                <w:sz w:val="20"/>
                <w:szCs w:val="20"/>
              </w:rPr>
              <w:t>Ulica grada Vukovara 269 G, 10000 Zagreb</w:t>
            </w:r>
          </w:p>
          <w:p w:rsidRDefault="00C1006A" w:rsidP="002A3AE5" w:rsidR="00C1006A" w:rsidRPr="00881485">
            <w:pPr>
              <w:rPr>
                <w:rFonts w:cs="Arial" w:eastAsia="Times New Roman" w:hAnsi="Arial" w:ascii="Arial"/>
                <w:sz w:val="20"/>
                <w:szCs w:val="20"/>
              </w:rPr>
            </w:pPr>
            <w:r w:rsidRPr="00881485">
              <w:rPr>
                <w:rFonts w:cs="Arial" w:eastAsia="Times New Roman" w:hAnsi="Arial" w:ascii="Arial"/>
                <w:sz w:val="20"/>
                <w:szCs w:val="20"/>
              </w:rPr>
              <w:t>71665824084</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71.062,52</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25.</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BAKROTISAK d.d.</w:t>
            </w:r>
          </w:p>
          <w:p w:rsidRDefault="00C1006A" w:rsidP="002A3AE5" w:rsidR="00C1006A">
            <w:pPr>
              <w:rPr>
                <w:rFonts w:cs="Arial" w:eastAsia="Times New Roman" w:hAnsi="Arial" w:ascii="Arial"/>
                <w:sz w:val="20"/>
                <w:szCs w:val="20"/>
              </w:rPr>
            </w:pPr>
            <w:r w:rsidRPr="00881485">
              <w:rPr>
                <w:rFonts w:cs="Arial" w:eastAsia="Times New Roman" w:hAnsi="Arial" w:ascii="Arial"/>
                <w:sz w:val="20"/>
                <w:szCs w:val="20"/>
              </w:rPr>
              <w:t>Graničarska bb, 43280 Garešnica</w:t>
            </w:r>
          </w:p>
          <w:p w:rsidRDefault="00C1006A" w:rsidP="002A3AE5" w:rsidR="00C1006A" w:rsidRPr="00881485">
            <w:pPr>
              <w:rPr>
                <w:rFonts w:cs="Arial" w:eastAsia="Times New Roman" w:hAnsi="Arial" w:ascii="Arial"/>
                <w:sz w:val="20"/>
                <w:szCs w:val="20"/>
              </w:rPr>
            </w:pPr>
            <w:r w:rsidRPr="00881485">
              <w:rPr>
                <w:rFonts w:cs="Arial" w:eastAsia="Times New Roman" w:hAnsi="Arial" w:ascii="Arial"/>
                <w:sz w:val="20"/>
                <w:szCs w:val="20"/>
              </w:rPr>
              <w:t>59728283213</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14.283,81</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26.</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OPG TOMISLAV BALEN</w:t>
            </w:r>
          </w:p>
          <w:p w:rsidRDefault="00C1006A" w:rsidP="002A3AE5" w:rsidR="00C1006A">
            <w:pPr>
              <w:rPr>
                <w:rFonts w:cs="Arial" w:eastAsia="Times New Roman" w:hAnsi="Arial" w:ascii="Arial"/>
                <w:sz w:val="20"/>
                <w:szCs w:val="20"/>
              </w:rPr>
            </w:pPr>
            <w:r w:rsidRPr="00881485">
              <w:rPr>
                <w:rFonts w:cs="Arial" w:eastAsia="Times New Roman" w:hAnsi="Arial" w:ascii="Arial"/>
                <w:sz w:val="20"/>
                <w:szCs w:val="20"/>
              </w:rPr>
              <w:t>BANA BORIĆA 13, 34000 POŽEGA</w:t>
            </w:r>
          </w:p>
          <w:p w:rsidRDefault="00C1006A" w:rsidP="002A3AE5" w:rsidR="00C1006A" w:rsidRPr="00881485">
            <w:pPr>
              <w:rPr>
                <w:rFonts w:cs="Arial" w:eastAsia="Times New Roman" w:hAnsi="Arial" w:ascii="Arial"/>
                <w:sz w:val="20"/>
                <w:szCs w:val="20"/>
              </w:rPr>
            </w:pPr>
            <w:r w:rsidRPr="00881485">
              <w:rPr>
                <w:rFonts w:cs="Arial" w:eastAsia="Times New Roman" w:hAnsi="Arial" w:ascii="Arial"/>
                <w:sz w:val="20"/>
                <w:szCs w:val="20"/>
              </w:rPr>
              <w:t>70933923423</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59.346,40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27.</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BAN COMMERCE d.o.o.,</w:t>
            </w:r>
          </w:p>
          <w:p w:rsidRDefault="00C1006A" w:rsidP="002A3AE5" w:rsidR="00C1006A">
            <w:pPr>
              <w:rPr>
                <w:rFonts w:cs="Arial" w:eastAsia="Times New Roman" w:hAnsi="Arial" w:ascii="Arial"/>
                <w:sz w:val="20"/>
                <w:szCs w:val="20"/>
              </w:rPr>
            </w:pPr>
            <w:r w:rsidRPr="00881485">
              <w:rPr>
                <w:rFonts w:cs="Arial" w:eastAsia="Times New Roman" w:hAnsi="Arial" w:ascii="Arial"/>
                <w:sz w:val="20"/>
                <w:szCs w:val="20"/>
              </w:rPr>
              <w:t>Orljavska 1, 34000 Požega</w:t>
            </w:r>
          </w:p>
          <w:p w:rsidRDefault="00C1006A" w:rsidP="002A3AE5" w:rsidR="00C1006A" w:rsidRPr="00881485">
            <w:pPr>
              <w:rPr>
                <w:rFonts w:cs="Arial" w:eastAsia="Times New Roman" w:hAnsi="Arial" w:ascii="Arial"/>
                <w:sz w:val="20"/>
                <w:szCs w:val="20"/>
              </w:rPr>
            </w:pPr>
            <w:r w:rsidRPr="00881485">
              <w:rPr>
                <w:rFonts w:cs="Arial" w:eastAsia="Times New Roman" w:hAnsi="Arial" w:ascii="Arial"/>
                <w:sz w:val="20"/>
                <w:szCs w:val="20"/>
              </w:rPr>
              <w:t>40101119616</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25.409,81</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28.</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ANTO BARBARIĆ</w:t>
            </w:r>
            <w:r w:rsidR="00FF7A20">
              <w:rPr>
                <w:rFonts w:cs="Arial" w:eastAsia="Times New Roman" w:hAnsi="Arial" w:ascii="Arial"/>
                <w:sz w:val="20"/>
                <w:szCs w:val="20"/>
              </w:rPr>
              <w:t xml:space="preserve">, vl. MICROPLET </w:t>
            </w:r>
            <w:r w:rsidR="00FF7A20" w:rsidRPr="00881485">
              <w:rPr>
                <w:rFonts w:cs="Arial" w:eastAsia="Times New Roman" w:hAnsi="Arial" w:ascii="Arial"/>
                <w:sz w:val="20"/>
                <w:szCs w:val="20"/>
              </w:rPr>
              <w:t xml:space="preserve"> </w:t>
            </w:r>
          </w:p>
          <w:p w:rsidRDefault="00C1006A" w:rsidP="002A3AE5" w:rsidR="00C1006A">
            <w:pPr>
              <w:rPr>
                <w:rFonts w:cs="Arial" w:eastAsia="Times New Roman" w:hAnsi="Arial" w:ascii="Arial"/>
                <w:sz w:val="20"/>
                <w:szCs w:val="20"/>
              </w:rPr>
            </w:pPr>
            <w:r w:rsidRPr="00881485">
              <w:rPr>
                <w:rFonts w:cs="Arial" w:eastAsia="Times New Roman" w:hAnsi="Arial" w:ascii="Arial"/>
                <w:sz w:val="20"/>
                <w:szCs w:val="20"/>
              </w:rPr>
              <w:t>FRA KAJE ADŽIĆA 5, 34310 PLETERNICA</w:t>
            </w:r>
          </w:p>
          <w:p w:rsidRDefault="00C1006A" w:rsidP="002A3AE5" w:rsidR="00C1006A" w:rsidRPr="00881485">
            <w:pPr>
              <w:rPr>
                <w:rFonts w:cs="Arial" w:eastAsia="Times New Roman" w:hAnsi="Arial" w:ascii="Arial"/>
                <w:sz w:val="20"/>
                <w:szCs w:val="20"/>
              </w:rPr>
            </w:pPr>
            <w:r w:rsidRPr="00881485">
              <w:rPr>
                <w:rFonts w:cs="Arial" w:eastAsia="Times New Roman" w:hAnsi="Arial" w:ascii="Arial"/>
                <w:sz w:val="20"/>
                <w:szCs w:val="20"/>
              </w:rPr>
              <w:t>80984874482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2.892,50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29.</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BAREM AMBALAJ SANAYI  VE TICARET ANONIM ŞIRKET</w:t>
            </w:r>
            <w:r>
              <w:rPr>
                <w:rFonts w:cs="Arial" w:eastAsia="Times New Roman" w:hAnsi="Arial" w:ascii="Arial"/>
                <w:sz w:val="20"/>
                <w:szCs w:val="20"/>
              </w:rPr>
              <w:t>, TURSKA</w:t>
            </w:r>
          </w:p>
          <w:p w:rsidRDefault="00C1006A" w:rsidP="002A3AE5" w:rsidR="00C1006A">
            <w:pPr>
              <w:rPr>
                <w:rFonts w:cs="Arial" w:eastAsia="Times New Roman" w:hAnsi="Arial" w:ascii="Arial"/>
                <w:sz w:val="20"/>
                <w:szCs w:val="20"/>
              </w:rPr>
            </w:pPr>
            <w:r w:rsidRPr="00881485">
              <w:rPr>
                <w:rFonts w:cs="Arial" w:eastAsia="Times New Roman" w:hAnsi="Arial" w:ascii="Arial"/>
                <w:sz w:val="20"/>
                <w:szCs w:val="20"/>
              </w:rPr>
              <w:t>IBNIMELEK OSB MAH. TOSBI YOL. 414, 0 TIRE</w:t>
            </w:r>
          </w:p>
          <w:p w:rsidRDefault="00C1006A" w:rsidP="002A3AE5" w:rsidR="00C1006A" w:rsidRPr="00881485">
            <w:pPr>
              <w:rPr>
                <w:rFonts w:cs="Arial" w:eastAsia="Times New Roman" w:hAnsi="Arial" w:ascii="Arial"/>
                <w:sz w:val="20"/>
                <w:szCs w:val="20"/>
              </w:rPr>
            </w:pPr>
            <w:r w:rsidRPr="00881485">
              <w:rPr>
                <w:rFonts w:cs="Arial" w:eastAsia="Times New Roman" w:hAnsi="Arial" w:ascii="Arial"/>
                <w:sz w:val="20"/>
                <w:szCs w:val="20"/>
              </w:rPr>
              <w:t>28469297231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322.337,39</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30.</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AUTODIJELOVI BARIŠIĆ</w:t>
            </w:r>
          </w:p>
          <w:p w:rsidRDefault="00C1006A" w:rsidP="002A3AE5" w:rsidR="00C1006A">
            <w:pPr>
              <w:rPr>
                <w:rFonts w:cs="Arial" w:eastAsia="Times New Roman" w:hAnsi="Arial" w:ascii="Arial"/>
                <w:sz w:val="20"/>
                <w:szCs w:val="20"/>
              </w:rPr>
            </w:pPr>
            <w:r w:rsidRPr="00881485">
              <w:rPr>
                <w:rFonts w:cs="Arial" w:eastAsia="Times New Roman" w:hAnsi="Arial" w:ascii="Arial"/>
                <w:sz w:val="20"/>
                <w:szCs w:val="20"/>
              </w:rPr>
              <w:t>S. ROKA 16, 34000 POŽEGA</w:t>
            </w:r>
          </w:p>
          <w:p w:rsidRDefault="00C1006A" w:rsidP="002A3AE5" w:rsidR="00C1006A" w:rsidRPr="00881485">
            <w:pPr>
              <w:rPr>
                <w:rFonts w:cs="Arial" w:eastAsia="Times New Roman" w:hAnsi="Arial" w:ascii="Arial"/>
                <w:sz w:val="20"/>
                <w:szCs w:val="20"/>
              </w:rPr>
            </w:pPr>
            <w:r w:rsidRPr="00881485">
              <w:rPr>
                <w:rFonts w:cs="Arial" w:eastAsia="Times New Roman" w:hAnsi="Arial" w:ascii="Arial"/>
                <w:sz w:val="20"/>
                <w:szCs w:val="20"/>
              </w:rPr>
              <w:t>93607917339</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1.590,00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31.</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STANKO BARIŠIĆ, AUTOPRIJEVOZNIK</w:t>
            </w:r>
          </w:p>
          <w:p w:rsidRDefault="00C1006A" w:rsidP="007B7C2C" w:rsidR="00C1006A">
            <w:pPr>
              <w:rPr>
                <w:rFonts w:cs="Arial" w:eastAsia="Times New Roman" w:hAnsi="Arial" w:ascii="Arial"/>
                <w:sz w:val="20"/>
                <w:szCs w:val="20"/>
              </w:rPr>
            </w:pPr>
            <w:r>
              <w:rPr>
                <w:rFonts w:cs="Arial" w:eastAsia="Times New Roman" w:hAnsi="Arial" w:ascii="Arial"/>
                <w:sz w:val="20"/>
                <w:szCs w:val="20"/>
              </w:rPr>
              <w:t>VESELA 4A, 34310 PLE</w:t>
            </w:r>
            <w:r w:rsidRPr="00881485">
              <w:rPr>
                <w:rFonts w:cs="Arial" w:eastAsia="Times New Roman" w:hAnsi="Arial" w:ascii="Arial"/>
                <w:sz w:val="20"/>
                <w:szCs w:val="20"/>
              </w:rPr>
              <w:t>TERNICA</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56705576304</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1.125,00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32.</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MARIO BEDEK</w:t>
            </w:r>
            <w:r w:rsidR="00FF7A20">
              <w:rPr>
                <w:rFonts w:cs="Arial" w:eastAsia="Times New Roman" w:hAnsi="Arial" w:ascii="Arial"/>
                <w:sz w:val="20"/>
                <w:szCs w:val="20"/>
              </w:rPr>
              <w:t xml:space="preserve">, vl. INKO </w:t>
            </w:r>
            <w:r w:rsidR="00FF7A20" w:rsidRPr="00881485">
              <w:rPr>
                <w:rFonts w:cs="Arial" w:eastAsia="Times New Roman" w:hAnsi="Arial" w:ascii="Arial"/>
                <w:sz w:val="20"/>
                <w:szCs w:val="20"/>
              </w:rPr>
              <w:t xml:space="preserve"> </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VRAPČANSKA 25,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40975325910</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13.154,90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33.</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BELGOMILK CVBA</w:t>
            </w:r>
            <w:r>
              <w:rPr>
                <w:rFonts w:cs="Arial" w:eastAsia="Times New Roman" w:hAnsi="Arial" w:ascii="Arial"/>
                <w:sz w:val="20"/>
                <w:szCs w:val="20"/>
              </w:rPr>
              <w:t>, BELGIJA</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FABRIEKSTAAT 141, 0 KALLO</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BE0870017447</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856.297,27</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34.</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BELL FLAVORS &amp; FRAGRANCES DUFT UND AROMA GMBH</w:t>
            </w:r>
            <w:r>
              <w:rPr>
                <w:rFonts w:cs="Arial" w:eastAsia="Times New Roman" w:hAnsi="Arial" w:ascii="Arial"/>
                <w:sz w:val="20"/>
                <w:szCs w:val="20"/>
              </w:rPr>
              <w:t>, NJEMAČKA</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SCHIMMEL-STRASSE 1, 0 LEIPZIG</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DE811467005</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55.738,68</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35.</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BENT EXCELLENT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V.Škorpikova 14b,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91040737993</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18.255,17</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36.</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BILIĆ-ERIĆ d.o.o. za privatnu zaštitu</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Ljudevita Posavskog 3, Trgovački centar Millennijum, 10360 Sesvete</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68580128211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927.819,02</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37.</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BIRO-TISAK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Dolački Put 11, 34322 Brestovac</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91914904553</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105.323,34</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38.</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BISNODE društvo s ograničenom odgovornošću</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Fallerovo šetalište 22,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48270876028</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13.750,00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39.</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BKS BANK AG</w:t>
            </w:r>
            <w:r>
              <w:rPr>
                <w:rFonts w:cs="Arial" w:eastAsia="Times New Roman" w:hAnsi="Arial" w:ascii="Arial"/>
                <w:sz w:val="20"/>
                <w:szCs w:val="20"/>
              </w:rPr>
              <w:t>. Austrija</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ST. VEITER RING 43, 9020 KLAGENFURT AM WÖRTHERSEE</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95202348925</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3.101.943,67</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40.</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ANTE BREKALO, JAVNI BILJEŽNIK</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ŽUPANIJSKA 19, 34000 POŽEGA</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76454958391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40.553,14</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41.</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OPG DUBRAVKO BRLJAČIĆ</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JOSIPA JURJA STROSSMAYERA 93, 34000 POŽEGA</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33059567360</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4.428,79</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lastRenderedPageBreak/>
              <w:t>42.</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BRODPLAST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Sjeverna vezna cesta 23, 35000 Slavonski Brod</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97490594839</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13.735,00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43.</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OPG MARIO BUNJEVAC</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TORANJ 65, 34330 VELIKA</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72942400117</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23.167,50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44.</w:t>
            </w:r>
          </w:p>
        </w:tc>
        <w:tc>
          <w:tcPr>
            <w:tcW w:type="dxa" w:w="5000"/>
            <w:hideMark/>
          </w:tcPr>
          <w:p w:rsidRDefault="00C1006A" w:rsidP="00881485" w:rsidR="00C1006A" w:rsidRPr="001D2205">
            <w:pPr>
              <w:rPr>
                <w:rFonts w:cs="Arial" w:eastAsia="Times New Roman" w:hAnsi="Arial" w:ascii="Arial"/>
                <w:b/>
                <w:sz w:val="20"/>
                <w:szCs w:val="20"/>
              </w:rPr>
            </w:pPr>
            <w:r w:rsidRPr="001D2205">
              <w:rPr>
                <w:rFonts w:cs="Arial" w:eastAsia="Times New Roman" w:hAnsi="Arial" w:ascii="Arial"/>
                <w:b/>
                <w:sz w:val="20"/>
                <w:szCs w:val="20"/>
              </w:rPr>
              <w:t>CARLE &amp;MONTANARI-OPM S.P.A, ITALIJA, razlučni vjerovnik-nije se odrekao prava po čl.38. SZ</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VIA TREBBIA 22, 0 ROZZANOM (MI)</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IT04704190158</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1.754.330,30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45.</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CITY EX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Donje Svetice 40,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99406899243</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301,29</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46.</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COBEX D.O.O.</w:t>
            </w:r>
            <w:r>
              <w:rPr>
                <w:rFonts w:cs="Arial" w:eastAsia="Times New Roman" w:hAnsi="Arial" w:ascii="Arial"/>
                <w:sz w:val="20"/>
                <w:szCs w:val="20"/>
              </w:rPr>
              <w:t>, REPUBLIKA SRBIJA</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POŽEŠKA 65 B, 0 BEOGRAD</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100153823</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18.663,95</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47.</w:t>
            </w:r>
          </w:p>
        </w:tc>
        <w:tc>
          <w:tcPr>
            <w:tcW w:type="dxa" w:w="5000"/>
            <w:hideMark/>
          </w:tcPr>
          <w:p w:rsidRDefault="00C1006A" w:rsidP="00881485" w:rsidR="00C1006A" w:rsidRPr="00453C03">
            <w:pPr>
              <w:rPr>
                <w:rFonts w:cs="Arial" w:eastAsia="Times New Roman" w:hAnsi="Arial" w:ascii="Arial"/>
                <w:b/>
                <w:sz w:val="20"/>
                <w:szCs w:val="20"/>
              </w:rPr>
            </w:pPr>
            <w:r w:rsidRPr="00453C03">
              <w:rPr>
                <w:rFonts w:cs="Arial" w:eastAsia="Times New Roman" w:hAnsi="Arial" w:ascii="Arial"/>
                <w:b/>
                <w:sz w:val="20"/>
                <w:szCs w:val="20"/>
              </w:rPr>
              <w:t>CROATIA BANKA, dioničko društvo, razlučni vjerovnik nije se odrekao prava po čl- 38. SZ</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Roberta Frangeša Mihanovića 9,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32247795989</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11.741.002,56</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48.</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CROATIA osiguranje d.d.</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Miramarska 22,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26187994862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2.131.744,83</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Pr>
                <w:rFonts w:cs="Times New Roman" w:eastAsia="Times New Roman" w:hAnsi="Calibri" w:ascii="Calibri"/>
                <w:color w:val="000000"/>
              </w:rPr>
              <w:t>114.425,26</w:t>
            </w:r>
          </w:p>
        </w:tc>
        <w:tc>
          <w:tcPr>
            <w:tcW w:type="dxa" w:w="1829"/>
          </w:tcPr>
          <w:p w:rsidRDefault="00C1006A" w:rsidP="00DD4E7B" w:rsidR="00C1006A" w:rsidRPr="00881485">
            <w:pPr>
              <w:jc w:val="right"/>
              <w:rPr>
                <w:rFonts w:cs="Times New Roman" w:eastAsia="Times New Roman" w:hAnsi="Calibri" w:ascii="Calibri"/>
                <w:color w:val="000000"/>
              </w:rPr>
            </w:pPr>
            <w:r>
              <w:rPr>
                <w:rFonts w:cs="Times New Roman" w:eastAsia="Times New Roman" w:hAnsi="Calibri" w:ascii="Calibri"/>
                <w:color w:val="000000"/>
              </w:rPr>
              <w:t>Za iznos od 114.425,26 kn izvršen je prijeboj međusobnih tražbina</w:t>
            </w: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49.</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CRODUX DERIVATI DVA društvo s ograničenom odgovornošću</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JOSIPA MAROHNIĆA 1,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00865396224</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13.724,78</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50.</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ĆALIŠ d.o.o.  proizvodnja i trgovina</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Poljska 55, 31400 Đakovo</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31668679312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3.890,63</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51.</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KOTEL DADON (Rabin)</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BOGOVIĆEVA 5,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09571147383</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26.277,91</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52.</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DAJOS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Velebitska 36a, 31000 Osijek</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11499031890</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888,07</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53.</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VLASTA DAMJANAC</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VINOGRADSKA 16, 34000 POŽEGA</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85877138837</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5.992,02</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54.</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DIDA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Srebrnjak 73B,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57115090734</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9.193,31</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55.</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Dom zdravlja Požeško-slavonske županije</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Matije Gupca 10, 34000 Požega</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81205466903</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1.188,89</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56.</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DR. OTTO SUWELACK GmbH &amp; Co.KG</w:t>
            </w:r>
            <w:r>
              <w:rPr>
                <w:rFonts w:cs="Arial" w:eastAsia="Times New Roman" w:hAnsi="Arial" w:ascii="Arial"/>
                <w:sz w:val="20"/>
                <w:szCs w:val="20"/>
              </w:rPr>
              <w:t>, NJEMAČKA</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POSTFACH 1362 DEUTSCHLAND, 0 BILLERBECK</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DE124463828</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45.180,45</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57.</w:t>
            </w:r>
          </w:p>
        </w:tc>
        <w:tc>
          <w:tcPr>
            <w:tcW w:type="dxa" w:w="5000"/>
            <w:hideMark/>
          </w:tcPr>
          <w:p w:rsidRDefault="000E0E0E" w:rsidP="00881485" w:rsidR="00C1006A" w:rsidRPr="00581920">
            <w:pPr>
              <w:rPr>
                <w:rFonts w:cs="Arial" w:eastAsia="Times New Roman" w:hAnsi="Arial" w:ascii="Arial"/>
                <w:b/>
                <w:sz w:val="20"/>
                <w:szCs w:val="20"/>
              </w:rPr>
            </w:pPr>
            <w:r>
              <w:rPr>
                <w:rFonts w:cs="Arial" w:eastAsia="Times New Roman" w:hAnsi="Arial" w:ascii="Arial"/>
                <w:b/>
                <w:sz w:val="20"/>
                <w:szCs w:val="20"/>
              </w:rPr>
              <w:t xml:space="preserve">REPUBLIKA HRVATSKA -  </w:t>
            </w:r>
            <w:r w:rsidR="00C1006A" w:rsidRPr="00581920">
              <w:rPr>
                <w:rFonts w:cs="Arial" w:eastAsia="Times New Roman" w:hAnsi="Arial" w:ascii="Arial"/>
                <w:b/>
                <w:sz w:val="20"/>
                <w:szCs w:val="20"/>
              </w:rPr>
              <w:t xml:space="preserve">MINISTARSTVO FINANCIJA, razlučni vjerovnik odrekao se prava iz čl.38 SZ, </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Katančićeva 5,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18683136487</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15.700.888,27</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Pr>
                <w:rFonts w:cs="Times New Roman" w:eastAsia="Times New Roman" w:hAnsi="Calibri" w:ascii="Calibri"/>
                <w:color w:val="000000"/>
              </w:rPr>
              <w:t>0,00</w:t>
            </w:r>
          </w:p>
        </w:tc>
        <w:tc>
          <w:tcPr>
            <w:tcW w:type="dxa" w:w="1829"/>
            <w:vAlign w:val="bottom"/>
          </w:tcPr>
          <w:p w:rsidRDefault="00C1006A" w:rsidP="00DD4E7B" w:rsidR="00C1006A" w:rsidRPr="00FB51B5">
            <w:pPr>
              <w:rPr>
                <w:rFonts w:cs="Arial" w:eastAsia="Times New Roman" w:hAnsi="Arial" w:ascii="Arial"/>
                <w:sz w:val="20"/>
                <w:szCs w:val="2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lastRenderedPageBreak/>
              <w:t>58.</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DS Smith Belišće Croatia d.o.o.(prije DUROPACK BELIŠĆE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Vijenac Salamona Heinricha Gutmanna 30, 31551 Belišće</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67131617872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1.974.764,45</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59.</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DVAKOM d.o.o. RESTORAN MANO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RADNIČKA 50,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86637426089</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3.536,15</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60.</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DRAŽEN ĐIM</w:t>
            </w:r>
            <w:r w:rsidR="00995A95">
              <w:rPr>
                <w:rFonts w:cs="Arial" w:eastAsia="Times New Roman" w:hAnsi="Arial" w:ascii="Arial"/>
                <w:sz w:val="20"/>
                <w:szCs w:val="20"/>
              </w:rPr>
              <w:t xml:space="preserve">, vl. </w:t>
            </w:r>
            <w:r w:rsidR="00995A95" w:rsidRPr="00881485">
              <w:rPr>
                <w:rFonts w:cs="Arial" w:eastAsia="Times New Roman" w:hAnsi="Arial" w:ascii="Arial"/>
                <w:sz w:val="20"/>
                <w:szCs w:val="20"/>
              </w:rPr>
              <w:t>PM ĐIMO</w:t>
            </w:r>
            <w:r w:rsidR="00995A95">
              <w:rPr>
                <w:rFonts w:cs="Arial" w:eastAsia="Times New Roman" w:hAnsi="Arial" w:ascii="Arial"/>
                <w:sz w:val="20"/>
                <w:szCs w:val="20"/>
              </w:rPr>
              <w:t xml:space="preserve">TI OBRT ZA USLUGE I TRGOVINU </w:t>
            </w:r>
            <w:r w:rsidR="00995A95" w:rsidRPr="00881485">
              <w:rPr>
                <w:rFonts w:cs="Arial" w:eastAsia="Times New Roman" w:hAnsi="Arial" w:ascii="Arial"/>
                <w:sz w:val="20"/>
                <w:szCs w:val="20"/>
              </w:rPr>
              <w:t xml:space="preserve"> </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ŽUPANIJSKA 25, 34000 POŽEGA</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48614445820</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60,00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61.</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ĐURO ĐAKOVIĆ APARATI d.d.</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Dr. Mile Budaka 1, 35000 Slavonski Brod</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56624149572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775,00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62.</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EDUKATOR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Kozjak 20,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08978622832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12.607,00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63.</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ELEKTROMODUL društvo o ograničenom odgovornošću RJ OSJEČKI PARKING</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Andrije Hebranga 7, 31000 Osijek</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28417987221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131,00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64.</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ENERGOATEST ZAŠTITA d.o.o. za ispitivanja, osposobljavanja</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Potočnjakova 4,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67546770608</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9.875,00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65.</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EPS FORMAT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Zvonimirova 63,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80265749624</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312,50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453"/>
        </w:trPr>
        <w:tc>
          <w:tcPr>
            <w:tcW w:type="dxa" w:w="607"/>
            <w:vAlign w:val="bottom"/>
            <w:hideMark/>
          </w:tcPr>
          <w:p w:rsidRDefault="00C1006A" w:rsidR="00C1006A">
            <w:pPr>
              <w:rPr>
                <w:rFonts w:hAnsi="Calibri" w:ascii="Calibri"/>
                <w:color w:val="000000"/>
              </w:rPr>
            </w:pPr>
            <w:r>
              <w:rPr>
                <w:rFonts w:hAnsi="Calibri" w:ascii="Calibri"/>
                <w:color w:val="000000"/>
              </w:rPr>
              <w:t>66.</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ERSTE CARD CLUB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Praška 5,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85941596441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166.071,35</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1183"/>
        </w:trPr>
        <w:tc>
          <w:tcPr>
            <w:tcW w:type="dxa" w:w="607"/>
            <w:vAlign w:val="bottom"/>
            <w:hideMark/>
          </w:tcPr>
          <w:p w:rsidRDefault="00C1006A" w:rsidR="00C1006A">
            <w:pPr>
              <w:rPr>
                <w:rFonts w:hAnsi="Calibri" w:ascii="Calibri"/>
                <w:color w:val="000000"/>
              </w:rPr>
            </w:pPr>
            <w:r>
              <w:rPr>
                <w:rFonts w:hAnsi="Calibri" w:ascii="Calibri"/>
                <w:color w:val="000000"/>
              </w:rPr>
              <w:t>67.</w:t>
            </w:r>
          </w:p>
        </w:tc>
        <w:tc>
          <w:tcPr>
            <w:tcW w:type="dxa" w:w="5000"/>
            <w:hideMark/>
          </w:tcPr>
          <w:p w:rsidRDefault="00C1006A" w:rsidP="00881485" w:rsidR="00C1006A" w:rsidRPr="00453C03">
            <w:pPr>
              <w:rPr>
                <w:rFonts w:cs="Arial" w:eastAsia="Times New Roman" w:hAnsi="Arial" w:ascii="Arial"/>
                <w:b/>
                <w:sz w:val="20"/>
                <w:szCs w:val="20"/>
              </w:rPr>
            </w:pPr>
            <w:r w:rsidRPr="00453C03">
              <w:rPr>
                <w:rFonts w:cs="Arial" w:eastAsia="Times New Roman" w:hAnsi="Arial" w:ascii="Arial"/>
                <w:b/>
                <w:sz w:val="20"/>
                <w:szCs w:val="20"/>
              </w:rPr>
              <w:t>ERSTE&amp;STEIERMÄRKISCHE BANKA d.d., razlučni vjerovnik – nije se odrekao prava po čl. 38. SZ</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Jadranski Trg 3a, 51000 Rijeka</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23057039320</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15.690.843,27</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68.</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ESAROM GMBH</w:t>
            </w:r>
            <w:r>
              <w:rPr>
                <w:rFonts w:cs="Arial" w:eastAsia="Times New Roman" w:hAnsi="Arial" w:ascii="Arial"/>
                <w:sz w:val="20"/>
                <w:szCs w:val="20"/>
              </w:rPr>
              <w:t>, AUSTRIJA</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ESAROMSTRASSE 51, 0 OBERROHRBACH</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ATU65069123</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216,15</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69.</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EURO-ALFA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Radnička cesta 184,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15191211491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495,85</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70.</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EURO-BEST društvo s ograničenom odgovornošću</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Donjozelinska 32, 10382 Donja Zelina</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68499737533</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500,00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71.</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EURO-MILK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Beloslavec 17 G, 10381 Beloslavec</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37463678442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1.200,02</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72.</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FABRIKA d.o.o.</w:t>
            </w:r>
            <w:r>
              <w:rPr>
                <w:rFonts w:cs="Arial" w:eastAsia="Times New Roman" w:hAnsi="Arial" w:ascii="Arial"/>
                <w:sz w:val="20"/>
                <w:szCs w:val="20"/>
              </w:rPr>
              <w:t>, BOSNA I HERCEGOVINA</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ALIPAŠINA 29, 0 SARAJEVO</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20315571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15.076,00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73.</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FERING FIT društvo s ograničenom odgovornošću</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Maksimirska 32,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18019882152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10.588,36</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74.</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Financijska agencija Zagreb</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Vrtni put 3,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85821130368</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4.509,70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lastRenderedPageBreak/>
              <w:t>75.</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OPG KARLO FILIPOVIĆ</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PODGORJE 24, 34335 PODGORJE</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43267803189</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10.150,00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76.</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FIN projekt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Matije Gupca 6, 44000 Sisak</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79564830974</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100,00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77.</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FLEXOPAK društvo s ograničenom odgovornošću</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GRANIČARSKA 5, 43280 GAREŠNICA</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03672322595</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217,50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78.</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Fond za zaštitu okoliša i energetsku učinkovitost</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Radnička cesta 80,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85828625994</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361.391,43</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79.</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FOOD STORM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Braće Cvijića 1,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97981629426</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3.277,85</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80.</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FRAG društvo s ograničenom odgovornošću</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GUSTAVA KRKLECA 24,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05794439091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154,37</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877"/>
        </w:trPr>
        <w:tc>
          <w:tcPr>
            <w:tcW w:type="dxa" w:w="607"/>
            <w:vAlign w:val="bottom"/>
            <w:hideMark/>
          </w:tcPr>
          <w:p w:rsidRDefault="00C1006A" w:rsidR="00C1006A">
            <w:pPr>
              <w:rPr>
                <w:rFonts w:hAnsi="Calibri" w:ascii="Calibri"/>
                <w:color w:val="000000"/>
              </w:rPr>
            </w:pPr>
            <w:r>
              <w:rPr>
                <w:rFonts w:hAnsi="Calibri" w:ascii="Calibri"/>
                <w:color w:val="000000"/>
              </w:rPr>
              <w:t>81.</w:t>
            </w:r>
          </w:p>
        </w:tc>
        <w:tc>
          <w:tcPr>
            <w:tcW w:type="dxa" w:w="5000"/>
            <w:hideMark/>
          </w:tcPr>
          <w:p w:rsidRDefault="005443DB" w:rsidP="00881485" w:rsidR="00C1006A" w:rsidRPr="00881485">
            <w:pPr>
              <w:rPr>
                <w:rFonts w:cs="Arial" w:eastAsia="Times New Roman" w:hAnsi="Arial" w:ascii="Arial"/>
                <w:sz w:val="20"/>
                <w:szCs w:val="20"/>
              </w:rPr>
            </w:pPr>
            <w:r>
              <w:rPr>
                <w:rFonts w:cs="Arial" w:eastAsia="Times New Roman" w:hAnsi="Arial" w:ascii="Arial"/>
                <w:sz w:val="20"/>
                <w:szCs w:val="20"/>
              </w:rPr>
              <w:t xml:space="preserve">ŽELJKO FRANJIĆ, vl. </w:t>
            </w:r>
            <w:r w:rsidR="00C1006A" w:rsidRPr="00881485">
              <w:rPr>
                <w:rFonts w:cs="Arial" w:eastAsia="Times New Roman" w:hAnsi="Arial" w:ascii="Arial"/>
                <w:sz w:val="20"/>
                <w:szCs w:val="20"/>
              </w:rPr>
              <w:t>FRANJIĆ TEKS OBRT ZA PROIZVODNJU I TRGOVINU</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KORNIĆKA 5,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91189796614</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27.735,00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82.</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FUJI OIL EUROPE</w:t>
            </w:r>
            <w:r>
              <w:rPr>
                <w:rFonts w:cs="Arial" w:eastAsia="Times New Roman" w:hAnsi="Arial" w:ascii="Arial"/>
                <w:sz w:val="20"/>
                <w:szCs w:val="20"/>
              </w:rPr>
              <w:t>, BELGIJA</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KUHLMANNLAAN 36, 0 GENT</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BE0446555237</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41.084,13</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83.</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PERO FUNDUK</w:t>
            </w:r>
            <w:r w:rsidR="005443DB">
              <w:rPr>
                <w:rFonts w:cs="Arial" w:eastAsia="Times New Roman" w:hAnsi="Arial" w:ascii="Arial"/>
                <w:sz w:val="20"/>
                <w:szCs w:val="20"/>
              </w:rPr>
              <w:t>, vl. SERVIS FUNDUK</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OSJEČKA 37, 34308 JAKŠIĆ</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44833464586</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13.957,50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84.</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MARIJAN GALIĆ</w:t>
            </w:r>
            <w:r w:rsidR="005443DB">
              <w:rPr>
                <w:rFonts w:cs="Arial" w:eastAsia="Times New Roman" w:hAnsi="Arial" w:ascii="Arial"/>
                <w:sz w:val="20"/>
                <w:szCs w:val="20"/>
              </w:rPr>
              <w:t>, vl. TRGOVINA IT</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STJEPANA RADIĆA 7A, 34000 POŽEGA</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54921399322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125,00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85.</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GEMEF INDUSTRIES SA</w:t>
            </w:r>
            <w:r>
              <w:rPr>
                <w:rFonts w:cs="Arial" w:eastAsia="Times New Roman" w:hAnsi="Arial" w:ascii="Arial"/>
                <w:sz w:val="20"/>
                <w:szCs w:val="20"/>
              </w:rPr>
              <w:t>, FRANCUSKA</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120 RUE HENRI BESSEMER, 0 AIX EN PROVENCE</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FR19552133670</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79.515,47</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86.</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GEWINDE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J.J.Strossmayera 127, 31000 Osijek</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46662592772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11.594,08</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87.</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GOSPODARENJE OTPADOM SISAK d.o.o. za postupanje s komunalnim otpadom</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I.K. SAKCINSKOG 28, 44000 Sisak</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25388753075</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270,85</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1020"/>
        </w:trPr>
        <w:tc>
          <w:tcPr>
            <w:tcW w:type="dxa" w:w="607"/>
            <w:vAlign w:val="bottom"/>
            <w:hideMark/>
          </w:tcPr>
          <w:p w:rsidRDefault="00C1006A" w:rsidR="00C1006A">
            <w:pPr>
              <w:rPr>
                <w:rFonts w:hAnsi="Calibri" w:ascii="Calibri"/>
                <w:color w:val="000000"/>
              </w:rPr>
            </w:pPr>
            <w:r>
              <w:rPr>
                <w:rFonts w:hAnsi="Calibri" w:ascii="Calibri"/>
                <w:color w:val="000000"/>
              </w:rPr>
              <w:t>88.</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GOSPODARSKA INTERESNA UDRUGA PROIZVOĐAČA PIĆA HRVATSKE</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Kučerina 64,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01877454077</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30.000,00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89.</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GRAD OSIJEK</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Franje Kuhača 9, 31000 Osijek</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30050049642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1.034,30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90.</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GRAD POŽEGA</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Trg Svetog Trojstva 1, 34000 Požega</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95699596710</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212.896,55</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91.</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GRAD SLAVONSKI BROD</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Vukovarska 1, 35000 Slavonski Brod</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58007872049</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240,00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691"/>
        </w:trPr>
        <w:tc>
          <w:tcPr>
            <w:tcW w:type="dxa" w:w="607"/>
            <w:vAlign w:val="bottom"/>
            <w:hideMark/>
          </w:tcPr>
          <w:p w:rsidRDefault="00C1006A" w:rsidR="00C1006A">
            <w:pPr>
              <w:rPr>
                <w:rFonts w:hAnsi="Calibri" w:ascii="Calibri"/>
                <w:color w:val="000000"/>
              </w:rPr>
            </w:pPr>
            <w:r>
              <w:rPr>
                <w:rFonts w:hAnsi="Calibri" w:ascii="Calibri"/>
                <w:color w:val="000000"/>
              </w:rPr>
              <w:t>92.</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GRAD ZAGREB</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Trg Stjepana Radića 1,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61817894937</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4.739,12</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lastRenderedPageBreak/>
              <w:t>93.</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GRADSKO STAMBENO KOMUNALNO GOSPODARSTVO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Savska cesta 1,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03744272526</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6.816,46</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94.</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GRAFIČAR  d.d.</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Frankopanska 89, 42230 Ludbreg</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78723936298</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2.208.599,08</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95.</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GRAFIČAR TVORNICA VREĆA I TISKARNICA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Borovljani 8G, 48000 KOPRIVNICA</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46342488505</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569,93</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96.</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GRAFOKOR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Josipa Mokrovića 6, 10000 Zagreb-Susedgrad</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03774142644</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231.070,63</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1303"/>
        </w:trPr>
        <w:tc>
          <w:tcPr>
            <w:tcW w:type="dxa" w:w="607"/>
            <w:vAlign w:val="bottom"/>
            <w:hideMark/>
          </w:tcPr>
          <w:p w:rsidRDefault="00C1006A" w:rsidR="00C1006A">
            <w:pPr>
              <w:rPr>
                <w:rFonts w:hAnsi="Calibri" w:ascii="Calibri"/>
                <w:color w:val="000000"/>
              </w:rPr>
            </w:pPr>
            <w:r>
              <w:rPr>
                <w:rFonts w:hAnsi="Calibri" w:ascii="Calibri"/>
                <w:color w:val="000000"/>
              </w:rPr>
              <w:t>97.</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GS1 CROATIA - HRVATSKO UDRUŽENJE ZA AUTOMATSKU IDENTIFIKACIJU, ELEKTRONIČKU RAZMJENU PODATAKA I UPRAVLJANJE POSLOVNIM  PROCESIMA</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Tuškanac 14,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03365973101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11.456,22</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98.</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HANZA MEDIA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Koranska 2,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79517545745</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1.309,03</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99.</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HEP - Opskrba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Ulica grada Vukovara 37,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63073332379</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680.218,63</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100.</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HEP ELEKTRA d.o.o. za opskrbu električnom energijom</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Ulica grada Vukovara 37,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43965974818</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181.526,88</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101.</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HEP-Operator distribucijskog sustava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Primorska 24, 34000 Požega</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46830600751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472.168,55</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102.</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HEP-PLIN d.o.o. za distribuciju i opskrbu plinom</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Cara Hadrijana 7, 31000 Osijek</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41317489366</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9.420.849,92</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49"/>
        </w:trPr>
        <w:tc>
          <w:tcPr>
            <w:tcW w:type="dxa" w:w="607"/>
            <w:vAlign w:val="bottom"/>
            <w:hideMark/>
          </w:tcPr>
          <w:p w:rsidRDefault="00C1006A" w:rsidR="00C1006A">
            <w:pPr>
              <w:rPr>
                <w:rFonts w:hAnsi="Calibri" w:ascii="Calibri"/>
                <w:color w:val="000000"/>
              </w:rPr>
            </w:pPr>
            <w:r>
              <w:rPr>
                <w:rFonts w:hAnsi="Calibri" w:ascii="Calibri"/>
                <w:color w:val="000000"/>
              </w:rPr>
              <w:t>103.</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HEP-TOPLINARSTVO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UL.CARA HADRIJANA 3, 31000 OSIJEK</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15907062900</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704,44</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104.</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HERON-ELECTRONIC d. o. 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IVANA GORANA KOVAČIĆA 36, 35000 Slavonski Brod</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89607668019</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8.210,22</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105.</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HERZ d. d.</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Vilima Justa 18, 34000 Požega</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54576376096</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291,13</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106.</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HLAD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Ferde Filipovića 59F, 35000 Slavonski Brod</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17741638154</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804,75</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107.</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HLEVIŠTAN j.d.o.o.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Šumanovci 4, 34308 JAKŠIĆ</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52125057846</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206,25</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108.</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HNK HAJDUK š.d.d. SPLIT</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Ulica 8. Mediteranskih igara 2, 21000 Split</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04785516590</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117.328,70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109.</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 xml:space="preserve">HP - Hrvatska pošta d.d. </w:t>
            </w:r>
            <w:r w:rsidR="00523499">
              <w:rPr>
                <w:rFonts w:cs="Arial" w:eastAsia="Times New Roman" w:hAnsi="Arial" w:ascii="Arial"/>
                <w:sz w:val="20"/>
                <w:szCs w:val="20"/>
              </w:rPr>
              <w:t xml:space="preserve">Poštanski ured </w:t>
            </w:r>
            <w:r w:rsidRPr="00881485">
              <w:rPr>
                <w:rFonts w:cs="Arial" w:eastAsia="Times New Roman" w:hAnsi="Arial" w:ascii="Arial"/>
                <w:sz w:val="20"/>
                <w:szCs w:val="20"/>
              </w:rPr>
              <w:t>Požega</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Kamenitih vrata 8, 34000 Požega</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87311810356</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26.270,69</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lastRenderedPageBreak/>
              <w:t>110.</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Hrvatske vode</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Grada Vukovara 220,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28921383001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75.222,07</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111.</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Hrvatski Telekom d.d.</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Roberta Frangeša Mihanovića 9,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81793146560</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179.880,07</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112.</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HRASKY d.o.o. VILA DORA</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Stjepana Radića 20, 34000 Požega</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98796897644</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198,10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113.</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HRT Hrvatska radiotelevizija</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Prisavlje 3,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68419124305</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11.088,53</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114.</w:t>
            </w:r>
          </w:p>
        </w:tc>
        <w:tc>
          <w:tcPr>
            <w:tcW w:type="dxa" w:w="5000"/>
            <w:hideMark/>
          </w:tcPr>
          <w:p w:rsidRDefault="00C1006A" w:rsidP="00881485" w:rsidR="00C1006A" w:rsidRPr="00453C03">
            <w:pPr>
              <w:rPr>
                <w:rFonts w:cs="Arial" w:eastAsia="Times New Roman" w:hAnsi="Arial" w:ascii="Arial"/>
                <w:b/>
                <w:sz w:val="20"/>
                <w:szCs w:val="20"/>
              </w:rPr>
            </w:pPr>
            <w:r w:rsidRPr="00453C03">
              <w:rPr>
                <w:rFonts w:cs="Arial" w:eastAsia="Times New Roman" w:hAnsi="Arial" w:ascii="Arial"/>
                <w:b/>
                <w:sz w:val="20"/>
                <w:szCs w:val="20"/>
              </w:rPr>
              <w:t>HRVATSKA BANKA ZA OBNOVU I RAZVITAK, razlučni vjerovnik-nije se odrekao prava po čl.38 SZ</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STROSSMAYEROV TRG 9,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26702280390</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23.311.367,57</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115.</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HRVATSKA IZVJEŠTAJNA NOVINSKA AGENCIJA</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Marulićev trg 16,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41387373932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187,50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116.</w:t>
            </w:r>
          </w:p>
        </w:tc>
        <w:tc>
          <w:tcPr>
            <w:tcW w:type="dxa" w:w="5000"/>
            <w:hideMark/>
          </w:tcPr>
          <w:p w:rsidRDefault="00C1006A" w:rsidP="00881485" w:rsidR="00C1006A" w:rsidRPr="00453C03">
            <w:pPr>
              <w:rPr>
                <w:rFonts w:cs="Arial" w:eastAsia="Times New Roman" w:hAnsi="Arial" w:ascii="Arial"/>
                <w:b/>
                <w:sz w:val="20"/>
                <w:szCs w:val="20"/>
              </w:rPr>
            </w:pPr>
            <w:r w:rsidRPr="00453C03">
              <w:rPr>
                <w:rFonts w:cs="Arial" w:eastAsia="Times New Roman" w:hAnsi="Arial" w:ascii="Arial"/>
                <w:b/>
                <w:sz w:val="20"/>
                <w:szCs w:val="20"/>
              </w:rPr>
              <w:t>HRVATSKA POŠTANSKA BANKA d.d., razlučni vjerovnik-nije se odrekao prava po čl. 38. SZ</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Jurišićeva 4,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87939104217</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13.165.100,63</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840"/>
        </w:trPr>
        <w:tc>
          <w:tcPr>
            <w:tcW w:type="dxa" w:w="607"/>
            <w:vAlign w:val="bottom"/>
            <w:hideMark/>
          </w:tcPr>
          <w:p w:rsidRDefault="00C1006A" w:rsidR="00C1006A">
            <w:pPr>
              <w:rPr>
                <w:rFonts w:hAnsi="Calibri" w:ascii="Calibri"/>
                <w:color w:val="000000"/>
              </w:rPr>
            </w:pPr>
            <w:r>
              <w:rPr>
                <w:rFonts w:hAnsi="Calibri" w:ascii="Calibri"/>
                <w:color w:val="000000"/>
              </w:rPr>
              <w:t>117.</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HRVATSKA UDRUGA POSLODAVACA</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RADNIČKA CESTA 52,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80978339255</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170.401,04</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118.</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HRVATSKI NOGOMETNI SAVEZ</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Ulica grada Vukovara 269a,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08516152078</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100.661,51</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119.</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HRVATSKI VETERINARSKI INSTITUT POD.VET.ZAV.VINKO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J.KOZARCA 24, 32000 VINKOVCI</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29059177553</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17.397,50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120.</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HRVATSKI ZAVOD ZA JAVNO ZDRAVSTVO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Rockefellerova 7,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75297532041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171.922,51</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121.</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HRVATSKI ZAVOD ZA MIROVINSKO OSIGURANJE</w:t>
            </w:r>
          </w:p>
          <w:p w:rsidRDefault="00C1006A" w:rsidP="007B7C2C" w:rsidR="00C1006A" w:rsidRPr="007B7C2C">
            <w:pPr>
              <w:pStyle w:val="Odlomakpopisa"/>
              <w:numPr>
                <w:ilvl w:val="0"/>
                <w:numId w:val="2"/>
              </w:numPr>
              <w:rPr>
                <w:rFonts w:cs="Arial" w:eastAsia="Times New Roman" w:hAnsi="Arial" w:ascii="Arial"/>
                <w:sz w:val="20"/>
                <w:szCs w:val="20"/>
              </w:rPr>
            </w:pPr>
            <w:r w:rsidRPr="007B7C2C">
              <w:rPr>
                <w:rFonts w:cs="Arial" w:eastAsia="Times New Roman" w:hAnsi="Arial" w:ascii="Arial"/>
                <w:sz w:val="20"/>
                <w:szCs w:val="20"/>
              </w:rPr>
              <w:t>Mihanovića 3, 10000 Zagreb</w:t>
            </w:r>
          </w:p>
          <w:p w:rsidRDefault="00C1006A" w:rsidP="007B7C2C" w:rsidR="00C1006A" w:rsidRPr="007B7C2C">
            <w:pPr>
              <w:pStyle w:val="Odlomakpopisa"/>
              <w:numPr>
                <w:ilvl w:val="0"/>
                <w:numId w:val="2"/>
              </w:numPr>
              <w:rPr>
                <w:rFonts w:cs="Arial" w:eastAsia="Times New Roman" w:hAnsi="Arial" w:ascii="Arial"/>
                <w:sz w:val="20"/>
                <w:szCs w:val="20"/>
              </w:rPr>
            </w:pPr>
            <w:r w:rsidRPr="007B7C2C">
              <w:rPr>
                <w:rFonts w:cs="Arial" w:eastAsia="Times New Roman" w:hAnsi="Arial" w:ascii="Arial"/>
                <w:sz w:val="20"/>
                <w:szCs w:val="20"/>
              </w:rPr>
              <w:t>84397956623</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851.423,48</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122.</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HRVOJE ALVIR</w:t>
            </w:r>
          </w:p>
          <w:p w:rsidRDefault="00C1006A" w:rsidP="007B7C2C" w:rsidR="00C1006A">
            <w:pPr>
              <w:rPr>
                <w:rFonts w:cs="Arial" w:eastAsia="Times New Roman" w:hAnsi="Arial" w:ascii="Arial"/>
                <w:sz w:val="20"/>
                <w:szCs w:val="20"/>
              </w:rPr>
            </w:pPr>
            <w:r>
              <w:rPr>
                <w:rFonts w:cs="Arial" w:eastAsia="Times New Roman" w:hAnsi="Arial" w:ascii="Arial"/>
                <w:sz w:val="20"/>
                <w:szCs w:val="20"/>
              </w:rPr>
              <w:t>11. PODBREŽJE 25,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 xml:space="preserve">  </w:t>
            </w:r>
            <w:r>
              <w:rPr>
                <w:rFonts w:cs="Arial" w:eastAsia="Times New Roman" w:hAnsi="Arial" w:ascii="Arial"/>
                <w:sz w:val="20"/>
                <w:szCs w:val="20"/>
              </w:rPr>
              <w:t>04995055724</w:t>
            </w:r>
            <w:r w:rsidRPr="00881485">
              <w:rPr>
                <w:rFonts w:cs="Arial" w:eastAsia="Times New Roman" w:hAnsi="Arial" w:ascii="Arial"/>
                <w:sz w:val="20"/>
                <w:szCs w:val="20"/>
              </w:rPr>
              <w:t xml:space="preserve">         </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2.805,57</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123.</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HUYSER, MÖLLER B.V.</w:t>
            </w:r>
            <w:r>
              <w:rPr>
                <w:rFonts w:cs="Arial" w:eastAsia="Times New Roman" w:hAnsi="Arial" w:ascii="Arial"/>
                <w:sz w:val="20"/>
                <w:szCs w:val="20"/>
              </w:rPr>
              <w:t>, NIZOZEMSKA</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ZEEVANGSDIJKJE 3, 0 EDAM</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NL806723968B01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576.636,77</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124.</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I. N. CAR društvo s ograničenom odgovornošću</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Martinkovac 113, 51000 Rijeka</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65180133225</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300,00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125.</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ID EKO,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Porečka 11,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72667678548</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212.712,50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126.</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IMEX BANKA dioničko društvo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Tolstojeva 6, 21000 Split</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99326633206</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300,00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127.</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IMPERITO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Susedsko polje 47, 10000 Zagreb-Susadgrad</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90979617408</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89.912,18</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lastRenderedPageBreak/>
              <w:t>128.</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ININ informatički inženjering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Dr. Mile Budaka 1, 35000 Slavonski Brod</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52909770220</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33.245,65</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129.</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INPRO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Velimira Škorpika 1B,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44493529474</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85.896,50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130.</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INSTRUKTAŽNI CENTAR-USTANOVA ZA OBRAZOVANJE</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Franje Račkog 4, 48260 Križevci</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24632315791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3.160,00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131.</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INTRACO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T.PAVLEKA 32, 10436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72225757058</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285,00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132.</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IPROZ informiranje, propaganda i razvoj zaštite,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VODNIKOVA 19,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36534466630</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4.369,25</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1020"/>
        </w:trPr>
        <w:tc>
          <w:tcPr>
            <w:tcW w:type="dxa" w:w="607"/>
            <w:vAlign w:val="bottom"/>
            <w:hideMark/>
          </w:tcPr>
          <w:p w:rsidRDefault="00C1006A" w:rsidR="00C1006A">
            <w:pPr>
              <w:rPr>
                <w:rFonts w:hAnsi="Calibri" w:ascii="Calibri"/>
                <w:color w:val="000000"/>
              </w:rPr>
            </w:pPr>
            <w:r>
              <w:rPr>
                <w:rFonts w:hAnsi="Calibri" w:ascii="Calibri"/>
                <w:color w:val="000000"/>
              </w:rPr>
              <w:t>133.</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ISLAMSKA ZAJEDNICA U HRVATSKOJ CENTAR ZA CERTIFICIRANJE HALAL KVALITETE</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Tomašićeva 12,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40237828734</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119.000,00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134.</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ISTARSKI SUPERMARKETI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Partizanska 13, 52440 Poreč</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24351550672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111.535,42</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135.</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IUS SOFTWARE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Tuškanova 37,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79506290597</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8.354,04</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136.</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IVATOM društvo s ograničenom odgovornošću</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Matije Gupca 42, 43280 Garešnica</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19222637799</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289,50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137.</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IZVOR OSIGURANJE</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Trpinjska 9,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02951724955</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2.978,50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138.</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Javna vatrogasna postrojba Grada Požege</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Industrijska 44, 34000 Požega</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83816714601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3.000,00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139.</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JADRAN GRUPA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Sv. Leopolda Mandića 7a, 21204 Dugopolje</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17807936627</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533,08</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140.</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JADROAGENT  d. d.</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Trg Ivana Koblera 2, 51000 Rijeka</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95976200516</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5.091,07</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141.</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MATE JOKIĆ</w:t>
            </w:r>
            <w:r w:rsidR="00D4429E">
              <w:rPr>
                <w:rFonts w:cs="Arial" w:eastAsia="Times New Roman" w:hAnsi="Arial" w:ascii="Arial"/>
                <w:sz w:val="20"/>
                <w:szCs w:val="20"/>
              </w:rPr>
              <w:t xml:space="preserve">, vl. KING </w:t>
            </w:r>
            <w:r w:rsidR="00D4429E" w:rsidRPr="00881485">
              <w:rPr>
                <w:rFonts w:cs="Arial" w:eastAsia="Times New Roman" w:hAnsi="Arial" w:ascii="Arial"/>
                <w:sz w:val="20"/>
                <w:szCs w:val="20"/>
              </w:rPr>
              <w:t xml:space="preserve"> </w:t>
            </w:r>
            <w:r w:rsidRPr="00881485">
              <w:rPr>
                <w:rFonts w:cs="Arial" w:eastAsia="Times New Roman" w:hAnsi="Arial" w:ascii="Arial"/>
                <w:sz w:val="20"/>
                <w:szCs w:val="20"/>
              </w:rPr>
              <w:t>- OBRT ZA USLUGE KING</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KRALJA DRŽISLAVA 30 A, 21000 SPLIT</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03651643452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1.180,00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142.</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JOS INSTRUMENTI društvo s ograničenom odgovornošću</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Rebar 24,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15540855867</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12.428,75</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143.</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K. D. GRUPA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Spinčići 42b, 51215 Kastav</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35341548943</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814,25</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144.</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KAJZER ŠPED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ll. Podbrežje 25 Kajzerica,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98724595439</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608.171,49</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145.</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KANIĆ PETAR ODVJETNIK</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SVETOG FLORIJANA 5, 34000 POŽEGA</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32138799911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582.111,27</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lastRenderedPageBreak/>
              <w:t>146.</w:t>
            </w:r>
          </w:p>
        </w:tc>
        <w:tc>
          <w:tcPr>
            <w:tcW w:type="dxa" w:w="5000"/>
            <w:hideMark/>
          </w:tcPr>
          <w:p w:rsidRDefault="00D4429E" w:rsidP="00881485" w:rsidR="00C1006A" w:rsidRPr="00881485">
            <w:pPr>
              <w:rPr>
                <w:rFonts w:cs="Arial" w:eastAsia="Times New Roman" w:hAnsi="Arial" w:ascii="Arial"/>
                <w:sz w:val="20"/>
                <w:szCs w:val="20"/>
              </w:rPr>
            </w:pPr>
            <w:r>
              <w:rPr>
                <w:rFonts w:cs="Arial" w:eastAsia="Times New Roman" w:hAnsi="Arial" w:ascii="Arial"/>
                <w:sz w:val="20"/>
                <w:szCs w:val="20"/>
              </w:rPr>
              <w:t xml:space="preserve">NIKOLA ŠTEFANOVIĆ, vl. </w:t>
            </w:r>
            <w:r w:rsidR="00C1006A" w:rsidRPr="00881485">
              <w:rPr>
                <w:rFonts w:cs="Arial" w:eastAsia="Times New Roman" w:hAnsi="Arial" w:ascii="Arial"/>
                <w:sz w:val="20"/>
                <w:szCs w:val="20"/>
              </w:rPr>
              <w:t>KARLO OBRT</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RADOSLAVA CIMERMANA 5,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33156761192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9.130,93</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147.</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KDIS</w:t>
            </w:r>
            <w:r>
              <w:rPr>
                <w:rFonts w:cs="Arial" w:eastAsia="Times New Roman" w:hAnsi="Arial" w:ascii="Arial"/>
                <w:sz w:val="20"/>
                <w:szCs w:val="20"/>
              </w:rPr>
              <w:t xml:space="preserve">, Francuska </w:t>
            </w:r>
          </w:p>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83 RUE DE REUILLY, 0 PARIS</w:t>
            </w:r>
          </w:p>
          <w:p w:rsidRDefault="00C1006A" w:rsidP="00876891" w:rsidR="00C1006A" w:rsidRPr="00881485">
            <w:pPr>
              <w:jc w:val="center"/>
              <w:rPr>
                <w:rFonts w:cs="Arial" w:eastAsia="Times New Roman" w:hAnsi="Arial" w:ascii="Arial"/>
                <w:sz w:val="20"/>
                <w:szCs w:val="20"/>
              </w:rPr>
            </w:pPr>
            <w:r w:rsidRPr="00881485">
              <w:rPr>
                <w:rFonts w:cs="Arial" w:eastAsia="Times New Roman" w:hAnsi="Arial" w:ascii="Arial"/>
                <w:sz w:val="20"/>
                <w:szCs w:val="20"/>
              </w:rPr>
              <w:t xml:space="preserve">           </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8.053,58</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148.</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KEFO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Obrtnička 10, 44000 Sisak</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09371680761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35.225,98</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149.</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KOLOMEJEC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SAMOBORSKA CESTA 146,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28943450851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27.010,00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150.</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KOMED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 xml:space="preserve">Vladimira Nazora 14, 10431 Sveta </w:t>
            </w:r>
            <w:r>
              <w:rPr>
                <w:rFonts w:cs="Arial" w:eastAsia="Times New Roman" w:hAnsi="Arial" w:ascii="Arial"/>
                <w:sz w:val="20"/>
                <w:szCs w:val="20"/>
              </w:rPr>
              <w:t>Nedjelja</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77831468864</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4.525,00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35"/>
        </w:trPr>
        <w:tc>
          <w:tcPr>
            <w:tcW w:type="dxa" w:w="607"/>
            <w:vAlign w:val="bottom"/>
            <w:hideMark/>
          </w:tcPr>
          <w:p w:rsidRDefault="00C1006A" w:rsidR="00C1006A">
            <w:pPr>
              <w:rPr>
                <w:rFonts w:hAnsi="Calibri" w:ascii="Calibri"/>
                <w:color w:val="000000"/>
              </w:rPr>
            </w:pPr>
            <w:r>
              <w:rPr>
                <w:rFonts w:hAnsi="Calibri" w:ascii="Calibri"/>
                <w:color w:val="000000"/>
              </w:rPr>
              <w:t>151.</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KOMUNALAC POŽEGA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Vukovarska 8, 34000 Požega</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99740428762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244.648,61</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152.</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KOMUNALAC, društvo s ograničenom odgovornošću</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ul. Stjepana pl. Horvata 38, 35000 Slavonski Brod</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61888142985</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365,91</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153.</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KONTROLKEM d.o.o.</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Ulica Nikole Šubića Zrinskog 19, 10430 Samobor</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22283637217</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29.565,50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154.</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KONZUM d.d.</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Marijana Čavića 1a,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29955634590</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43.461.980,26</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155.</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SUNČICA KOS</w:t>
            </w:r>
            <w:r w:rsidR="00185BC8">
              <w:rPr>
                <w:rFonts w:cs="Arial" w:eastAsia="Times New Roman" w:hAnsi="Arial" w:ascii="Arial"/>
                <w:sz w:val="20"/>
                <w:szCs w:val="20"/>
              </w:rPr>
              <w:t>, vl. TRGOVAČKI OBRT GLEMBAJ</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KOLEDINEČKA 8,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37964197482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528,59</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156.</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KOTTNI D.O.O. BISTRO KOTTNI</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Kaptol 10, 10000 Zagreb</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26842360331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225,28</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157.</w:t>
            </w:r>
          </w:p>
        </w:tc>
        <w:tc>
          <w:tcPr>
            <w:tcW w:type="dxa" w:w="5000"/>
            <w:hideMark/>
          </w:tcPr>
          <w:p w:rsidRDefault="00185BC8"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 xml:space="preserve">KRAUTHAKER </w:t>
            </w:r>
            <w:r>
              <w:rPr>
                <w:rFonts w:cs="Arial" w:eastAsia="Times New Roman" w:hAnsi="Arial" w:ascii="Arial"/>
                <w:sz w:val="20"/>
                <w:szCs w:val="20"/>
              </w:rPr>
              <w:t>, vl.</w:t>
            </w:r>
            <w:r w:rsidR="00C1006A" w:rsidRPr="00881485">
              <w:rPr>
                <w:rFonts w:cs="Arial" w:eastAsia="Times New Roman" w:hAnsi="Arial" w:ascii="Arial"/>
                <w:sz w:val="20"/>
                <w:szCs w:val="20"/>
              </w:rPr>
              <w:t>VINO</w:t>
            </w:r>
            <w:r>
              <w:rPr>
                <w:rFonts w:cs="Arial" w:eastAsia="Times New Roman" w:hAnsi="Arial" w:ascii="Arial"/>
                <w:sz w:val="20"/>
                <w:szCs w:val="20"/>
              </w:rPr>
              <w:t xml:space="preserve">GRADARSTVO-PODRUG KRAUTHAKER </w:t>
            </w:r>
            <w:r w:rsidR="00C1006A" w:rsidRPr="00881485">
              <w:rPr>
                <w:rFonts w:cs="Arial" w:eastAsia="Times New Roman" w:hAnsi="Arial" w:ascii="Arial"/>
                <w:sz w:val="20"/>
                <w:szCs w:val="20"/>
              </w:rPr>
              <w:t xml:space="preserve"> </w:t>
            </w:r>
          </w:p>
          <w:p w:rsidRDefault="00C1006A" w:rsidP="007B7C2C" w:rsidR="00C1006A">
            <w:pPr>
              <w:rPr>
                <w:rFonts w:cs="Arial" w:eastAsia="Times New Roman" w:hAnsi="Arial" w:ascii="Arial"/>
                <w:sz w:val="20"/>
                <w:szCs w:val="20"/>
              </w:rPr>
            </w:pPr>
            <w:r w:rsidRPr="00881485">
              <w:rPr>
                <w:rFonts w:cs="Arial" w:eastAsia="Times New Roman" w:hAnsi="Arial" w:ascii="Arial"/>
                <w:sz w:val="20"/>
                <w:szCs w:val="20"/>
              </w:rPr>
              <w:t>IVANA JAMBROVIĆA 6, 34340 KUTJEVO</w:t>
            </w:r>
          </w:p>
          <w:p w:rsidRDefault="00C1006A" w:rsidP="007B7C2C" w:rsidR="00C1006A" w:rsidRPr="00881485">
            <w:pPr>
              <w:rPr>
                <w:rFonts w:cs="Arial" w:eastAsia="Times New Roman" w:hAnsi="Arial" w:ascii="Arial"/>
                <w:sz w:val="20"/>
                <w:szCs w:val="20"/>
              </w:rPr>
            </w:pPr>
            <w:r w:rsidRPr="00881485">
              <w:rPr>
                <w:rFonts w:cs="Arial" w:eastAsia="Times New Roman" w:hAnsi="Arial" w:ascii="Arial"/>
                <w:sz w:val="20"/>
                <w:szCs w:val="20"/>
              </w:rPr>
              <w:t>97998408192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4.731,49</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158.</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KREDITNA BANKA ZAGREB, dioničko društvo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Ulica grada Vukovara 74,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70663193635</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607,80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159.</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KSU društvo s ograničenom odgovornošću</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Dr. Jurja Dobrile 50, 10410 Velika Gorica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34976993601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9.636,71</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160.</w:t>
            </w:r>
          </w:p>
        </w:tc>
        <w:tc>
          <w:tcPr>
            <w:tcW w:type="dxa" w:w="5000"/>
            <w:hideMark/>
          </w:tcPr>
          <w:p w:rsidRDefault="00185BC8" w:rsidP="00881485" w:rsidR="00C1006A" w:rsidRPr="00881485">
            <w:pPr>
              <w:rPr>
                <w:rFonts w:cs="Arial" w:eastAsia="Times New Roman" w:hAnsi="Arial" w:ascii="Arial"/>
                <w:sz w:val="20"/>
                <w:szCs w:val="20"/>
              </w:rPr>
            </w:pPr>
            <w:r>
              <w:rPr>
                <w:rFonts w:cs="Arial" w:eastAsia="Times New Roman" w:hAnsi="Arial" w:ascii="Arial"/>
                <w:sz w:val="20"/>
                <w:szCs w:val="20"/>
              </w:rPr>
              <w:t xml:space="preserve"> </w:t>
            </w:r>
            <w:r w:rsidR="00C1006A" w:rsidRPr="00881485">
              <w:rPr>
                <w:rFonts w:cs="Arial" w:eastAsia="Times New Roman" w:hAnsi="Arial" w:ascii="Arial"/>
                <w:sz w:val="20"/>
                <w:szCs w:val="20"/>
              </w:rPr>
              <w:t xml:space="preserve"> DAMIR KUJUNDŽIĆ</w:t>
            </w:r>
            <w:r>
              <w:rPr>
                <w:rFonts w:cs="Arial" w:eastAsia="Times New Roman" w:hAnsi="Arial" w:ascii="Arial"/>
                <w:sz w:val="20"/>
                <w:szCs w:val="20"/>
              </w:rPr>
              <w:t>, vl. OCULUS</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HRVATSKE REPUBLIKE 35, 31000 OSIJEK</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75693638154</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20.458,69</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161.</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KUM TRADE ENGINEERING</w:t>
            </w:r>
            <w:r w:rsidR="00185BC8">
              <w:rPr>
                <w:rFonts w:cs="Arial" w:eastAsia="Times New Roman" w:hAnsi="Arial" w:ascii="Arial"/>
                <w:sz w:val="20"/>
                <w:szCs w:val="20"/>
              </w:rPr>
              <w:t xml:space="preserve">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Savski gaj XIII put 2,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15856331916</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69.340,00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162.</w:t>
            </w:r>
          </w:p>
        </w:tc>
        <w:tc>
          <w:tcPr>
            <w:tcW w:type="dxa" w:w="5000"/>
            <w:hideMark/>
          </w:tcPr>
          <w:p w:rsidRDefault="004918EC" w:rsidP="00881485" w:rsidR="00C1006A" w:rsidRPr="00881485">
            <w:pPr>
              <w:rPr>
                <w:rFonts w:cs="Arial" w:eastAsia="Times New Roman" w:hAnsi="Arial" w:ascii="Arial"/>
                <w:sz w:val="20"/>
                <w:szCs w:val="20"/>
              </w:rPr>
            </w:pPr>
            <w:r>
              <w:rPr>
                <w:rFonts w:cs="Arial" w:eastAsia="Times New Roman" w:hAnsi="Arial" w:ascii="Arial"/>
                <w:sz w:val="20"/>
                <w:szCs w:val="20"/>
              </w:rPr>
              <w:t>DRAŽEN</w:t>
            </w:r>
            <w:r w:rsidR="00C1006A" w:rsidRPr="00881485">
              <w:rPr>
                <w:rFonts w:cs="Arial" w:eastAsia="Times New Roman" w:hAnsi="Arial" w:ascii="Arial"/>
                <w:sz w:val="20"/>
                <w:szCs w:val="20"/>
              </w:rPr>
              <w:t xml:space="preserve">  LANČIĆ</w:t>
            </w:r>
            <w:r>
              <w:rPr>
                <w:rFonts w:cs="Arial" w:eastAsia="Times New Roman" w:hAnsi="Arial" w:ascii="Arial"/>
                <w:sz w:val="20"/>
                <w:szCs w:val="20"/>
              </w:rPr>
              <w:t>, odvj. u Zagrebu</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RIM 57,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73349792688</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2.538,40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163.</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LEDO d.d.</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Čavićeva 1a,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87955947581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2.709,57</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164.</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SERVIS ZA PRANJE I PODMAZIVANJE</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RADNIČKA BB, 51225 RIJEKA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79196395769</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90,00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lastRenderedPageBreak/>
              <w:t>165.</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LIDER MEDIA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Savska cesta 41,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75374786952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769,53</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166.</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LIDER PRESS D.D.</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Savska cesta 41,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90034071582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2.500,00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167.</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LIDIJA MAJSTOROVIĆ</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BARUNA TRENKA 34, 34330 TRENKOVO</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43431923835</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1.520,00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168.</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LOGOKOD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Padine 15,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63094356870</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17.646,25</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169.</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 xml:space="preserve">  IGOR MAJETIĆ</w:t>
            </w:r>
            <w:r w:rsidR="004918EC">
              <w:rPr>
                <w:rFonts w:cs="Arial" w:eastAsia="Times New Roman" w:hAnsi="Arial" w:ascii="Arial"/>
                <w:sz w:val="20"/>
                <w:szCs w:val="20"/>
              </w:rPr>
              <w:t xml:space="preserve">, vl. </w:t>
            </w:r>
            <w:r w:rsidR="004918EC" w:rsidRPr="00881485">
              <w:rPr>
                <w:rFonts w:cs="Arial" w:eastAsia="Times New Roman" w:hAnsi="Arial" w:ascii="Arial"/>
                <w:sz w:val="20"/>
                <w:szCs w:val="20"/>
              </w:rPr>
              <w:t>AGROTEHNIKA</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NJEMAČKA 7, 34000 POŽEGA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76605292233</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12.889,15</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170.</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MALI PALIT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Banjol 165, 51280 Rab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81377394871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750,00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171.</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MANŠPED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Kukuljanovo 387-Industrijska zona, 51227 Škrljevo</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76154765407</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5.673,56</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172.</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MAPRO SISTEM društvo s ograničenom odgovornošću</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Heinzelova 28,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63176136551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6.345,00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173.</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OPG MIHAJLO MARINOVIĆ</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HRVATSKIH BRANITELJA 37, 34000 POŽEGA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07673412646</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2.960,00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174.</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VJEKOSLAV MARKOVČIĆ</w:t>
            </w:r>
            <w:r w:rsidR="00D91527">
              <w:rPr>
                <w:rFonts w:cs="Arial" w:eastAsia="Times New Roman" w:hAnsi="Arial" w:ascii="Arial"/>
                <w:sz w:val="20"/>
                <w:szCs w:val="20"/>
              </w:rPr>
              <w:t xml:space="preserve">, vl. "ELTERM" </w:t>
            </w:r>
            <w:r w:rsidR="00D91527" w:rsidRPr="00881485">
              <w:rPr>
                <w:rFonts w:cs="Arial" w:eastAsia="Times New Roman" w:hAnsi="Arial" w:ascii="Arial"/>
                <w:sz w:val="20"/>
                <w:szCs w:val="20"/>
              </w:rPr>
              <w:t xml:space="preserve"> </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NASELJE ANDRIJE HEBRANGA 5D/2, 35000 SLAVONSKI BROD</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24218169213</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4.738,39</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175.</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MAŠINO INŽENJERING D.O.O. BEOGRAD - NOVI BEOGRAD</w:t>
            </w:r>
            <w:r>
              <w:rPr>
                <w:rFonts w:cs="Arial" w:eastAsia="Times New Roman" w:hAnsi="Arial" w:ascii="Arial"/>
                <w:sz w:val="20"/>
                <w:szCs w:val="20"/>
              </w:rPr>
              <w:t>, R. SRBIJA</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ISMETA MUJEZINOVIĆA 10, 11000 NOVI BEOGRAD</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25159086003</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329.137,55</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176.</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MDR  d.o.o</w:t>
            </w:r>
            <w:r>
              <w:rPr>
                <w:rFonts w:cs="Arial" w:eastAsia="Times New Roman" w:hAnsi="Arial" w:ascii="Arial"/>
                <w:sz w:val="20"/>
                <w:szCs w:val="20"/>
              </w:rPr>
              <w:t>, SLOVENIJA</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ŠMARTINSKA CESTA 70, 0 LJUBLJANA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SI70799296</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1.133,67</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177.</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MEGATREND REDOK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Bani 75, 10000 Zagreb-Sloboština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93809374555</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5.000,00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178.</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MESSER CROATIA PLIN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Industrijska 1, 10290 Zaprešić</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32179081874</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624,88</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179.</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METALIMEX, A.S.</w:t>
            </w:r>
            <w:r>
              <w:rPr>
                <w:rFonts w:cs="Arial" w:eastAsia="Times New Roman" w:hAnsi="Arial" w:ascii="Arial"/>
                <w:sz w:val="20"/>
                <w:szCs w:val="20"/>
              </w:rPr>
              <w:t>Češka Republika</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STEPANSKA 621/34, 0 PRAHA 1</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CZ00000931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301.934,72</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180.</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MI-VI MAZIVA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Popovec, Varaždinska cesta 29, 10360 Sesvete</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39235083631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20.943,00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1020"/>
        </w:trPr>
        <w:tc>
          <w:tcPr>
            <w:tcW w:type="dxa" w:w="607"/>
            <w:vAlign w:val="bottom"/>
            <w:hideMark/>
          </w:tcPr>
          <w:p w:rsidRDefault="00C1006A" w:rsidR="00C1006A">
            <w:pPr>
              <w:rPr>
                <w:rFonts w:hAnsi="Calibri" w:ascii="Calibri"/>
                <w:color w:val="000000"/>
              </w:rPr>
            </w:pPr>
            <w:r>
              <w:rPr>
                <w:rFonts w:hAnsi="Calibri" w:ascii="Calibri"/>
                <w:color w:val="000000"/>
              </w:rPr>
              <w:t>181.</w:t>
            </w:r>
          </w:p>
        </w:tc>
        <w:tc>
          <w:tcPr>
            <w:tcW w:type="dxa" w:w="5000"/>
            <w:hideMark/>
          </w:tcPr>
          <w:p w:rsidRDefault="00C1006A" w:rsidP="00881485" w:rsidR="00C1006A" w:rsidRPr="00A03214">
            <w:pPr>
              <w:rPr>
                <w:rFonts w:cs="Arial" w:eastAsia="Times New Roman" w:hAnsi="Arial" w:ascii="Arial"/>
                <w:b/>
                <w:sz w:val="20"/>
                <w:szCs w:val="20"/>
              </w:rPr>
            </w:pPr>
            <w:r w:rsidRPr="00A03214">
              <w:rPr>
                <w:rFonts w:cs="Arial" w:eastAsia="Times New Roman" w:hAnsi="Arial" w:ascii="Arial"/>
                <w:b/>
                <w:sz w:val="20"/>
                <w:szCs w:val="20"/>
              </w:rPr>
              <w:t>MINISTARSTVO GOSPODARSTVA-RAVNATELJSTVO ZA ROBNE ZALIHE, izlučni vjerovnik-nije se odrekao prava po čl. 38. SZ</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Ulica Grada Vukovara 78/VI,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22413472900</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8.679.835,28</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lastRenderedPageBreak/>
              <w:t>182.</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MINISTARSTVO POLJOPRIVREDE</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Ulica grada Vukovara 78,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76767369197</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101.920,72</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183.</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MIOMAR UGOSTITELJSTVO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Cesarca Augusta 16, 10360 Sesvete</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26242307725</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835,90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184.</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MISCAL HANDELSGESELLSCHAFT MBH</w:t>
            </w:r>
            <w:r>
              <w:rPr>
                <w:rFonts w:cs="Arial" w:eastAsia="Times New Roman" w:hAnsi="Arial" w:ascii="Arial"/>
                <w:sz w:val="20"/>
                <w:szCs w:val="20"/>
              </w:rPr>
              <w:t>, AUSTRIJA</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MARIAHILFERSTRASSE 1816, 0 BEČ</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ATU63695102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5.000.884,55</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185.</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MLADEN ŠKORIĆ</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ŠKOLSKA 10, 34551 LIPIK</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65270844259</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14.944,00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186.</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MLADOST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Trg Andrije Hebranga 11C, 22000 Šibenik</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94615700872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485.495,07</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187.</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Model Pakiranja dd</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Kanalski put 14a,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01993249507</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34.448,58</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188.</w:t>
            </w:r>
          </w:p>
        </w:tc>
        <w:tc>
          <w:tcPr>
            <w:tcW w:type="dxa" w:w="5000"/>
            <w:hideMark/>
          </w:tcPr>
          <w:p w:rsidRDefault="00D91527" w:rsidP="00881485" w:rsidR="00C1006A" w:rsidRPr="00881485">
            <w:pPr>
              <w:rPr>
                <w:rFonts w:cs="Arial" w:eastAsia="Times New Roman" w:hAnsi="Arial" w:ascii="Arial"/>
                <w:sz w:val="20"/>
                <w:szCs w:val="20"/>
              </w:rPr>
            </w:pPr>
            <w:r>
              <w:rPr>
                <w:rFonts w:cs="Arial" w:eastAsia="Times New Roman" w:hAnsi="Arial" w:ascii="Arial"/>
                <w:sz w:val="20"/>
                <w:szCs w:val="20"/>
              </w:rPr>
              <w:t xml:space="preserve">BRANKO MRZLJAK, vl. </w:t>
            </w:r>
            <w:r w:rsidR="00C1006A" w:rsidRPr="00881485">
              <w:rPr>
                <w:rFonts w:cs="Arial" w:eastAsia="Times New Roman" w:hAnsi="Arial" w:ascii="Arial"/>
                <w:sz w:val="20"/>
                <w:szCs w:val="20"/>
              </w:rPr>
              <w:t>AUTOELEKTRIKA - MRZLJAK</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BADELOV BRIJEG 1, 10360 SESVETE</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04702013823</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5.348,50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189.</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MTB INŽENJERING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JELA 2,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67003741356</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1.439,76</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190.</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MTG MATKOVIĆ d.o.o. RESTORAN KAJZERICA</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R.CIMERMANA 64A, 10413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20311017944</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408,00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191.</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NAGEL AUSTRIA GmbH</w:t>
            </w:r>
            <w:r>
              <w:rPr>
                <w:rFonts w:cs="Arial" w:eastAsia="Times New Roman" w:hAnsi="Arial" w:ascii="Arial"/>
                <w:sz w:val="20"/>
                <w:szCs w:val="20"/>
              </w:rPr>
              <w:t>, AUSTRIJA</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STERNWEG 1, 0 ZETTLING</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ATU17636805</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45.655,87</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192.</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NEDERLAND SOCIEDAD ANONIMA</w:t>
            </w:r>
            <w:r>
              <w:rPr>
                <w:rFonts w:cs="Arial" w:eastAsia="Times New Roman" w:hAnsi="Arial" w:ascii="Arial"/>
                <w:sz w:val="20"/>
                <w:szCs w:val="20"/>
              </w:rPr>
              <w:t>, ŠPANJOLSKA</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CARRETERA DE LA VILA 48, 0 BARCELONA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ESA08653602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333.638,51</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193.</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NEOGRAF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Žlibina 4, 51262 Kraljevica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54471995670</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560.006,44</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194.</w:t>
            </w:r>
          </w:p>
        </w:tc>
        <w:tc>
          <w:tcPr>
            <w:tcW w:type="dxa" w:w="5000"/>
            <w:hideMark/>
          </w:tcPr>
          <w:p w:rsidRDefault="00C1006A" w:rsidP="00881485" w:rsidR="00C1006A" w:rsidRPr="00881485">
            <w:pPr>
              <w:rPr>
                <w:rFonts w:cs="Arial" w:eastAsia="Times New Roman" w:hAnsi="Arial" w:ascii="Arial"/>
                <w:sz w:val="20"/>
                <w:szCs w:val="20"/>
              </w:rPr>
            </w:pPr>
            <w:r>
              <w:rPr>
                <w:rFonts w:cs="Arial" w:eastAsia="Times New Roman" w:hAnsi="Arial" w:ascii="Arial"/>
                <w:sz w:val="20"/>
                <w:szCs w:val="20"/>
              </w:rPr>
              <w:t>Slavko Nikolić</w:t>
            </w:r>
            <w:r w:rsidR="00D91527">
              <w:rPr>
                <w:rFonts w:cs="Arial" w:eastAsia="Times New Roman" w:hAnsi="Arial" w:ascii="Arial"/>
                <w:sz w:val="20"/>
                <w:szCs w:val="20"/>
              </w:rPr>
              <w:t>, vl. AS proizvodnja inox posuda, promet roba u tranzitu</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GORNJI EMOVCI 15, 34000 GORNJI EMOVCI</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22577864700</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2.949.843,57</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195.</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NIRS TRGOVINA d.o.o. SPLIT</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Dračevac 4D, 21000 Split</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10372897178</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614,00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196.</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RANKO NJEGOVAN</w:t>
            </w:r>
            <w:r w:rsidR="00D91527">
              <w:rPr>
                <w:rFonts w:cs="Arial" w:eastAsia="Times New Roman" w:hAnsi="Arial" w:ascii="Arial"/>
                <w:sz w:val="20"/>
                <w:szCs w:val="20"/>
              </w:rPr>
              <w:t>, vl. ASTER</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DOVERSKA 1, 21000 SPLIT</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80521906747</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6.825,00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197.</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NJIVICE D.O.O.</w:t>
            </w:r>
            <w:r>
              <w:rPr>
                <w:rFonts w:cs="Arial" w:eastAsia="Times New Roman" w:hAnsi="Arial" w:ascii="Arial"/>
                <w:sz w:val="20"/>
                <w:szCs w:val="20"/>
              </w:rPr>
              <w:t>, BOSNA I HERCEGOVINA</w:t>
            </w:r>
          </w:p>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PRĆAVCI BB-ČAPLJINA, 0 ČAPLJINA</w:t>
            </w:r>
          </w:p>
          <w:p w:rsidRDefault="00C1006A" w:rsidP="00876891" w:rsidR="00C1006A" w:rsidRPr="00881485">
            <w:pPr>
              <w:jc w:val="center"/>
              <w:rPr>
                <w:rFonts w:cs="Arial" w:eastAsia="Times New Roman" w:hAnsi="Arial" w:ascii="Arial"/>
                <w:sz w:val="20"/>
                <w:szCs w:val="20"/>
              </w:rPr>
            </w:pPr>
            <w:r w:rsidRPr="00881485">
              <w:rPr>
                <w:rFonts w:cs="Arial" w:eastAsia="Times New Roman" w:hAnsi="Arial" w:ascii="Arial"/>
                <w:sz w:val="20"/>
                <w:szCs w:val="20"/>
              </w:rPr>
              <w:t xml:space="preserve">           </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4.459,09</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198.</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Nogometni klub  Inter-Zaprešić</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Vladimira Novaka 25, 10290 Zaprešić</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73230159885</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43.750,00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35"/>
        </w:trPr>
        <w:tc>
          <w:tcPr>
            <w:tcW w:type="dxa" w:w="607"/>
            <w:vAlign w:val="bottom"/>
            <w:hideMark/>
          </w:tcPr>
          <w:p w:rsidRDefault="00C1006A" w:rsidR="00C1006A">
            <w:pPr>
              <w:rPr>
                <w:rFonts w:hAnsi="Calibri" w:ascii="Calibri"/>
                <w:color w:val="000000"/>
              </w:rPr>
            </w:pPr>
            <w:r>
              <w:rPr>
                <w:rFonts w:hAnsi="Calibri" w:ascii="Calibri"/>
                <w:color w:val="000000"/>
              </w:rPr>
              <w:t>199.</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NOVO-SYSTEMS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Josipa Lončarabb,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97213196638</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695,00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lastRenderedPageBreak/>
              <w:t>200.</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DAMIR OCVIREK</w:t>
            </w:r>
            <w:r w:rsidR="00385D18">
              <w:rPr>
                <w:rFonts w:cs="Arial" w:eastAsia="Times New Roman" w:hAnsi="Arial" w:ascii="Arial"/>
                <w:sz w:val="20"/>
                <w:szCs w:val="20"/>
              </w:rPr>
              <w:t>, vl. METALOPLAST</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STJEPANA RADIĆA 162, 35410 BATRINA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12256216869</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18.725,26</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201.</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OPREMA-LUDBREG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Koprivnička 23, 42230 Ludbreg</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09521007802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937,50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202.</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ORBICO TRGOVINA I USLUGE d.o.o.</w:t>
            </w:r>
            <w:r>
              <w:rPr>
                <w:rFonts w:cs="Arial" w:eastAsia="Times New Roman" w:hAnsi="Arial" w:ascii="Arial"/>
                <w:sz w:val="20"/>
                <w:szCs w:val="20"/>
              </w:rPr>
              <w:t>, Republika Srbija</w:t>
            </w:r>
          </w:p>
          <w:p w:rsidRDefault="00C1006A" w:rsidP="00710E3B" w:rsidR="00C1006A" w:rsidRPr="00881485">
            <w:pPr>
              <w:rPr>
                <w:rFonts w:cs="Arial" w:eastAsia="Times New Roman" w:hAnsi="Arial" w:ascii="Arial"/>
                <w:sz w:val="20"/>
                <w:szCs w:val="20"/>
              </w:rPr>
            </w:pPr>
            <w:r w:rsidRPr="00881485">
              <w:rPr>
                <w:rFonts w:cs="Arial" w:eastAsia="Times New Roman" w:hAnsi="Arial" w:ascii="Arial"/>
                <w:sz w:val="20"/>
                <w:szCs w:val="20"/>
              </w:rPr>
              <w:t xml:space="preserve">PARTIZANSKE AVIJACIJE 4, 0 BEOGRAD   </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29.360,19</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203.</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ORYX GRUPA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Ljudevita Posavskog 7A, 10360 Sesvete</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82333208898</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4.182,41</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204.</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OTIS DIZALA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Prilaz Vladislava Brajkovića 15,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76080865307</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23.587,81</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205.</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OXYLUS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J.Huttlera 19, 31000 Osijek</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44121315078</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3.726,25</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206.</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PA-VIN Društvo s ograničenom odgovornošću</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Većeslava Holjevca 20, 10450 Jastrebarsko</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59920925649</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12.672,50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207.</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PAGAR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Ulica kralja Zvonimira 124,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60966016226</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476,00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208.</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ATONTONIJA PALJUŠI</w:t>
            </w:r>
            <w:r w:rsidR="00385D18">
              <w:rPr>
                <w:rFonts w:cs="Arial" w:eastAsia="Times New Roman" w:hAnsi="Arial" w:ascii="Arial"/>
                <w:sz w:val="20"/>
                <w:szCs w:val="20"/>
              </w:rPr>
              <w:t>, vl. TO "PALJUŠI"</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LJUDEVITA POSAVSKOG 8, 44000 SISAK</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72256683729</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12.000,48</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209.</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PAVIĆ VINOGRADARSTVO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Požeška 4, 34335 Vetovo</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95638806735</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6.875,00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210.</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PBZ CARD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Radnička cesta 44,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28495895537</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11.636,78</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211.</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MARIJA PERIĆ</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KRALJA TOMISLAVA 69, 31400 ĐAKOVO</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77975251877</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5.569,35</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212.</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PETRAK-ŽAJA STUDIO,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Baruna Trenka 1,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82982814345</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59.889,57</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213.</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PETROL PLIN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otok, Oreškovićeva 6H,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16023317693</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3.476,06</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214.</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PLAVA PTICA društvo s ograničenom odgovornošću</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Sisačka cesta 36, 10000 Zagreb-Novi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39521531180</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14.498,75</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215.</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PLETER - USLUGE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Čerinina 23,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50056328499</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144.640,77</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216.</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PLUTAL2000 D.O.O.</w:t>
            </w:r>
            <w:r>
              <w:rPr>
                <w:rFonts w:cs="Arial" w:eastAsia="Times New Roman" w:hAnsi="Arial" w:ascii="Arial"/>
                <w:sz w:val="20"/>
                <w:szCs w:val="20"/>
              </w:rPr>
              <w:t>, SLOVENIJA</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CESTA V. GORICE 8, 0 LJUBLJANA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SI55135862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153.368,30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217.</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PODRAVKA D.O.O.</w:t>
            </w:r>
            <w:r>
              <w:rPr>
                <w:rFonts w:cs="Arial" w:eastAsia="Times New Roman" w:hAnsi="Arial" w:ascii="Arial"/>
                <w:sz w:val="20"/>
                <w:szCs w:val="20"/>
              </w:rPr>
              <w:t>, REP.SRBIJA</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TOŠIN BUNAR 272 A, 5/B, 0 NOVI BEOGRAD</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100119622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209.183,38</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218.</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PODRAVKA prehrambena industrija, d.d.</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A.Starčevića 32, 48000 Koprivnica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18928523252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4.905.552,92</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lastRenderedPageBreak/>
              <w:t>219.</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POLJOPRIVREDNA ZADRUGA Maslina i vino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Polača 61, 23423 Polača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70895008624</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1.920,96</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220.</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Privredna banka Sarajevo d.d (Bor banka d.d.)</w:t>
            </w:r>
          </w:p>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OBALA KULINA BANA 18, 0 SARAJEVO</w:t>
            </w:r>
            <w:r w:rsidR="00385D18">
              <w:rPr>
                <w:rFonts w:cs="Arial" w:eastAsia="Times New Roman" w:hAnsi="Arial" w:ascii="Arial"/>
                <w:sz w:val="20"/>
                <w:szCs w:val="20"/>
              </w:rPr>
              <w:t>, BiH</w:t>
            </w:r>
          </w:p>
          <w:p w:rsidRDefault="00C1006A" w:rsidP="00876891" w:rsidR="00C1006A" w:rsidRPr="00881485">
            <w:pPr>
              <w:jc w:val="center"/>
              <w:rPr>
                <w:rFonts w:cs="Arial" w:eastAsia="Times New Roman" w:hAnsi="Arial" w:ascii="Arial"/>
                <w:sz w:val="20"/>
                <w:szCs w:val="20"/>
              </w:rPr>
            </w:pPr>
            <w:r w:rsidRPr="00881485">
              <w:rPr>
                <w:rFonts w:cs="Arial" w:eastAsia="Times New Roman" w:hAnsi="Arial" w:ascii="Arial"/>
                <w:sz w:val="20"/>
                <w:szCs w:val="20"/>
              </w:rPr>
              <w:t xml:space="preserve">           </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4.000.000,00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221.</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PRAKTIKUM d. o. o. škola za strane jezike</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UL.V.BABUKIĆA 3, 34000 Požega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00169603201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375,00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222.</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PRAMAT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SAVICA ŠANCI, Savica 115,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52513935681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1.062,50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93"/>
        </w:trPr>
        <w:tc>
          <w:tcPr>
            <w:tcW w:type="dxa" w:w="607"/>
            <w:vAlign w:val="bottom"/>
            <w:hideMark/>
          </w:tcPr>
          <w:p w:rsidRDefault="00C1006A" w:rsidR="00C1006A">
            <w:pPr>
              <w:rPr>
                <w:rFonts w:hAnsi="Calibri" w:ascii="Calibri"/>
                <w:color w:val="000000"/>
              </w:rPr>
            </w:pPr>
            <w:r>
              <w:rPr>
                <w:rFonts w:hAnsi="Calibri" w:ascii="Calibri"/>
                <w:color w:val="000000"/>
              </w:rPr>
              <w:t>223.</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PREPLAM D.D.</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ŽITNJAK BB,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46127458088</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11.567,86</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224.</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"PRIBUDIĆ" RAD. ZA POPR.SVIH VRSTA VAGA I UTEGA</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SV.ROKA 60, 34000 POŽEGA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28184216011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4.000,00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225.</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PRIMOTRONIC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SAVSKA CESTA 118,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01385353636</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8.909,60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226.</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PRINT GRUPA d.d.</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Brezjanski put 33, 10431 Brezje SVETA NEDJELJA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07275785182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44.788,36</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227.</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PRISTINUS društvo s ograničenom odgovornošću</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Gramača 3,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16743195868</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10.850,00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228.</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PRO AUTOMATIKA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ULICA 113. ŠIBENSKE BRIGADE HV-A, 22000 Šibenik</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87357644223</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6.011,80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229.</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PRO MEDIA GROUP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Draškovićeva 29,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08310511850</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2.804.041,55</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230.</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PROMERITUM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Bregana, A. Kovačića 62, 10430 BREGANA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17136294042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5.040,00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231.</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PUBLICO,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Lastovska 9,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73505323388</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54.204,60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232.</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RADIO VALLIS AUREA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Cehovska 8I, 34000 Požega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32464879184</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1.500,00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233.</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RADOFORM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Samoborska cesta 110, 10436 Rakov Potok</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45749126268</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3.243,75</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234.</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RAPTOR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R.CIMERMANA 68 B ZAGREB,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71586397290</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4.331,25</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235.</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RESTORAN TRNJANKA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Trnjanska cesta 31,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51095398279</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1.341,00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236.</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RIJEKA plus</w:t>
            </w:r>
            <w:r w:rsidR="00385D18">
              <w:rPr>
                <w:rFonts w:cs="Arial" w:eastAsia="Times New Roman" w:hAnsi="Arial" w:ascii="Arial"/>
                <w:sz w:val="20"/>
                <w:szCs w:val="20"/>
              </w:rPr>
              <w:t xml:space="preserve">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Školjić 15, 51000 Rijeka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83938812619</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80,00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237.</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RISO SANT ANDREA D.O.O.</w:t>
            </w:r>
            <w:r>
              <w:rPr>
                <w:rFonts w:cs="Arial" w:eastAsia="Times New Roman" w:hAnsi="Arial" w:ascii="Arial"/>
                <w:sz w:val="20"/>
                <w:szCs w:val="20"/>
              </w:rPr>
              <w:t>, REP.SRBIJA</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BRANKOVA 11, 0 BEOGRAD</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107833979</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294.065,52</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lastRenderedPageBreak/>
              <w:t>238.</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ROTOPLAST d.o.o. za proizvodnju</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 xml:space="preserve">Kerestinec, Poduzetnička 7, 10431 Sveta </w:t>
            </w:r>
            <w:r>
              <w:rPr>
                <w:rFonts w:cs="Arial" w:eastAsia="Times New Roman" w:hAnsi="Arial" w:ascii="Arial"/>
                <w:sz w:val="20"/>
                <w:szCs w:val="20"/>
              </w:rPr>
              <w:t>Nedjelja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37955572990</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17.289,22</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239.</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RU - VE d.o.o. za trgovinu i poslovne usluge</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Nodilova 17,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88470929840</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32.940,00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240.</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SAJAM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Zoranićeva 61, 21210 Solin</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43279122828</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43.739,70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241.</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SALESIANER MIETTEX Lotos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Radnička Cesta 169,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90491206575</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670.782,49</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242.</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SAMPLE CONTROL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Franje Puškarića 18, 10250 Lučko</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95434893522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70.725,00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243.</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SCARDONA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Srebrnjak 121,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93795492699</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12.500,00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244.</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SERTIĆ VS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PETRINJSKA 34, 44000 Sisak</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91722910313</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638,91</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245.</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SGT SWISS GLOBAL TRADING Sarl</w:t>
            </w:r>
            <w:r>
              <w:rPr>
                <w:rFonts w:cs="Arial" w:eastAsia="Times New Roman" w:hAnsi="Arial" w:ascii="Arial"/>
                <w:sz w:val="20"/>
                <w:szCs w:val="20"/>
              </w:rPr>
              <w:t>, ŠVICARSKA</w:t>
            </w:r>
          </w:p>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CH.DE NORMANDIE 4/A, 1206 GENEVA</w:t>
            </w:r>
          </w:p>
          <w:p w:rsidRDefault="00C1006A" w:rsidP="00876891" w:rsidR="00C1006A" w:rsidRPr="00881485">
            <w:pPr>
              <w:jc w:val="center"/>
              <w:rPr>
                <w:rFonts w:cs="Arial" w:eastAsia="Times New Roman" w:hAnsi="Arial" w:ascii="Arial"/>
                <w:sz w:val="20"/>
                <w:szCs w:val="20"/>
              </w:rPr>
            </w:pPr>
            <w:r w:rsidRPr="00881485">
              <w:rPr>
                <w:rFonts w:cs="Arial" w:eastAsia="Times New Roman" w:hAnsi="Arial" w:ascii="Arial"/>
                <w:sz w:val="20"/>
                <w:szCs w:val="20"/>
              </w:rPr>
              <w:t xml:space="preserve">           </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22.673,36</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246.</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SILVER d. o. 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Mesnička 4, 34000 Požega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30167935675</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390,67</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35"/>
        </w:trPr>
        <w:tc>
          <w:tcPr>
            <w:tcW w:type="dxa" w:w="607"/>
            <w:vAlign w:val="bottom"/>
            <w:hideMark/>
          </w:tcPr>
          <w:p w:rsidRDefault="00C1006A" w:rsidR="00C1006A">
            <w:pPr>
              <w:rPr>
                <w:rFonts w:hAnsi="Calibri" w:ascii="Calibri"/>
                <w:color w:val="000000"/>
              </w:rPr>
            </w:pPr>
            <w:r>
              <w:rPr>
                <w:rFonts w:hAnsi="Calibri" w:ascii="Calibri"/>
                <w:color w:val="000000"/>
              </w:rPr>
              <w:t>247.</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SJAJ KS j.d.o.o.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Rudeška cesta 132,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80957699745</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225,00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248.</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ZLATKO SKELIN</w:t>
            </w:r>
            <w:r w:rsidR="00FA09E6">
              <w:rPr>
                <w:rFonts w:cs="Arial" w:eastAsia="Times New Roman" w:hAnsi="Arial" w:ascii="Arial"/>
                <w:sz w:val="20"/>
                <w:szCs w:val="20"/>
              </w:rPr>
              <w:t>, vl."AS" UGOSTITELJSKO TRG.OBRT</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ZELENGAJ 2A,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99415519065</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697,50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249.</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SLADORANA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Naselje Šećerane 63, 32270 Županja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67477138481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1.005,75</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250.</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SM STUDIO MARKETING KOMUNIKACIJE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Petrinjska 31,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52844677197</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118.697,78</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251.</w:t>
            </w:r>
          </w:p>
        </w:tc>
        <w:tc>
          <w:tcPr>
            <w:tcW w:type="dxa" w:w="5000"/>
            <w:hideMark/>
          </w:tcPr>
          <w:p w:rsidRDefault="00FA09E6" w:rsidP="002272E1" w:rsidR="00C1006A">
            <w:pPr>
              <w:rPr>
                <w:rFonts w:cs="Arial" w:hAnsi="Arial" w:ascii="Arial"/>
                <w:sz w:val="20"/>
                <w:szCs w:val="20"/>
              </w:rPr>
            </w:pPr>
            <w:r>
              <w:rPr>
                <w:rFonts w:cs="Arial" w:hAnsi="Arial" w:ascii="Arial"/>
                <w:sz w:val="20"/>
                <w:szCs w:val="20"/>
              </w:rPr>
              <w:t>Milan Grgić, vl.</w:t>
            </w:r>
            <w:r w:rsidR="00C1006A">
              <w:rPr>
                <w:rFonts w:cs="Arial" w:hAnsi="Arial" w:ascii="Arial"/>
                <w:sz w:val="20"/>
                <w:szCs w:val="20"/>
              </w:rPr>
              <w:t>Samostalna obrtnička radnja GM - PROMET Kutjevo, R Hrvatske 2</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KRALJA TOMISLAVA 1, 34340 KUTJEVO</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55191736646</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6.843,22</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252.</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SPIN VALIS dioničko društvo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Industrijska 24, 34000 Požega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39070040029</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676,37</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253.</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SPLENDID UGOSTITELJSTVO d.o.o. RESTORAN OKRUGLJAK</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Mlinovi 28,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31618014301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2.961,00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254.</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SPLITSKA BANKA d.d.</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R.BOŠKOVIĆA 16, 21000 Split</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69326397242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2.319,03</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255.</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SPORTSKE NOVOSTI dd ZA NOVINSKO-IZDAVAČKU DJELATN.</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Koranska 2,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41937558795</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3.125,00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7.701,65</w:t>
            </w:r>
          </w:p>
        </w:tc>
        <w:tc>
          <w:tcPr>
            <w:tcW w:type="dxa" w:w="1829"/>
          </w:tcPr>
          <w:p w:rsidRDefault="00C1006A" w:rsidP="00DD4E7B" w:rsidR="00C1006A" w:rsidRPr="00881485">
            <w:pPr>
              <w:spacing w:lineRule="auto" w:line="480"/>
              <w:jc w:val="right"/>
              <w:rPr>
                <w:rFonts w:cs="Times New Roman" w:eastAsia="Times New Roman" w:hAnsi="Calibri" w:ascii="Calibri"/>
                <w:color w:val="000000"/>
              </w:rPr>
            </w:pPr>
            <w:r>
              <w:rPr>
                <w:rFonts w:cs="Arial" w:eastAsia="Times New Roman" w:hAnsi="Arial" w:ascii="Arial"/>
                <w:sz w:val="20"/>
                <w:szCs w:val="20"/>
              </w:rPr>
              <w:t>Pogrešan obračun kamata</w:t>
            </w: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lastRenderedPageBreak/>
              <w:t>256.</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SREDIŠNJE KLIRINŠKO DEPOZITARNO DRUŠTVO d.d.</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Heinzelova 62a,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64406809162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27.450,11</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257.</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Styria Hrvatska - medijski servisi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Oreškovićeva 6H/1, 10000 Zagreb-Sloboština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39618704213</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426,40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258.</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STANIĆ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SLAVONSKA AVENIJA 11, 10000 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50056415529</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9.934,64</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259.</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IVICA STANIŠIĆ</w:t>
            </w:r>
            <w:r w:rsidR="00812BCB">
              <w:rPr>
                <w:rFonts w:cs="Arial" w:eastAsia="Times New Roman" w:hAnsi="Arial" w:ascii="Arial"/>
                <w:sz w:val="20"/>
                <w:szCs w:val="20"/>
              </w:rPr>
              <w:t>, vl.VILA STANIŠIĆ</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UL.DR.FRANJE TUĐMANA 10, 34000 POŽEGA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76086946725</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8.800,00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260.</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STARA KNEŽIJA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STUPNIČKA 14,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16774198173</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1.680,80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261.</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STRIX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Utinjska 23,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97611522500</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1.382,71</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262.</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U.O. HAUSTOR SLASTIČARNICA ŠEŠET MARIJA I ROBERT</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KUKULJEVIĆEVA 9, 42000 VARAŽDIN</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98697884534</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377,92</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263.</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ŠKOJO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Ulica Borova 1, 31000 Osijek</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22553687465</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2.042,56</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878"/>
        </w:trPr>
        <w:tc>
          <w:tcPr>
            <w:tcW w:type="dxa" w:w="607"/>
            <w:vAlign w:val="bottom"/>
            <w:hideMark/>
          </w:tcPr>
          <w:p w:rsidRDefault="00C1006A" w:rsidR="00C1006A">
            <w:pPr>
              <w:rPr>
                <w:rFonts w:hAnsi="Calibri" w:ascii="Calibri"/>
                <w:color w:val="000000"/>
              </w:rPr>
            </w:pPr>
            <w:r>
              <w:rPr>
                <w:rFonts w:hAnsi="Calibri" w:ascii="Calibri"/>
                <w:color w:val="000000"/>
              </w:rPr>
              <w:t>264.</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DANICA ŠTEFKA</w:t>
            </w:r>
            <w:r w:rsidR="003479DB">
              <w:rPr>
                <w:rFonts w:cs="Arial" w:eastAsia="Times New Roman" w:hAnsi="Arial" w:ascii="Arial"/>
                <w:sz w:val="20"/>
                <w:szCs w:val="20"/>
              </w:rPr>
              <w:t xml:space="preserve">, GUMENA HIDRAULIKA "KARLO" </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DR.FRANJE TUĐMANA 30A, 34330 VELIKA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29458289536</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1.270,38</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265.</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T.F. MARKETING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Gajeva 38,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08942396471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33.902,50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266.</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TALENT SHOW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Pomerio 20, 51000 Rijeka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65715752263</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21.606,23</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267.</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TEKIJA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Vodovodna 1, 34000 Požega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57790565988</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994.861,82</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268.</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TEKMA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Milutina Barača 19, 51000 Rijeka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73198288394</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99.506,52</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964"/>
        </w:trPr>
        <w:tc>
          <w:tcPr>
            <w:tcW w:type="dxa" w:w="607"/>
            <w:vAlign w:val="bottom"/>
            <w:hideMark/>
          </w:tcPr>
          <w:p w:rsidRDefault="00C1006A" w:rsidR="00C1006A">
            <w:pPr>
              <w:rPr>
                <w:rFonts w:hAnsi="Calibri" w:ascii="Calibri"/>
                <w:color w:val="000000"/>
              </w:rPr>
            </w:pPr>
            <w:r>
              <w:rPr>
                <w:rFonts w:hAnsi="Calibri" w:ascii="Calibri"/>
                <w:color w:val="000000"/>
              </w:rPr>
              <w:t>269.</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TERMA HGK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Rimski put 11C, 10360 Sesvete</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22186352722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87.551,65</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270.</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TERRA MAGUS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Drežnik  1. odvojak 20 B Drežnik Brezovački, 10257 Brezovica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12426625006</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29.248,44</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271.</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TESCO POLSKA SP. Z.O.O.</w:t>
            </w:r>
            <w:r>
              <w:rPr>
                <w:rFonts w:cs="Arial" w:eastAsia="Times New Roman" w:hAnsi="Arial" w:ascii="Arial"/>
                <w:sz w:val="20"/>
                <w:szCs w:val="20"/>
              </w:rPr>
              <w:t>, POLJSKA</w:t>
            </w:r>
          </w:p>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UL. KAPELANKA 56, 0 KRAKOW</w:t>
            </w:r>
          </w:p>
          <w:p w:rsidRDefault="00C1006A" w:rsidP="00876891" w:rsidR="00C1006A" w:rsidRPr="00881485">
            <w:pPr>
              <w:jc w:val="center"/>
              <w:rPr>
                <w:rFonts w:cs="Arial" w:eastAsia="Times New Roman" w:hAnsi="Arial" w:ascii="Arial"/>
                <w:sz w:val="20"/>
                <w:szCs w:val="20"/>
              </w:rPr>
            </w:pPr>
            <w:r w:rsidRPr="00881485">
              <w:rPr>
                <w:rFonts w:cs="Arial" w:eastAsia="Times New Roman" w:hAnsi="Arial" w:ascii="Arial"/>
                <w:sz w:val="20"/>
                <w:szCs w:val="20"/>
              </w:rPr>
              <w:t xml:space="preserve">           </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979,64</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272.</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THE FUN&amp;FIT COMPANY D.O.O.O.</w:t>
            </w:r>
            <w:r>
              <w:rPr>
                <w:rFonts w:cs="Arial" w:eastAsia="Times New Roman" w:hAnsi="Arial" w:ascii="Arial"/>
                <w:sz w:val="20"/>
                <w:szCs w:val="20"/>
              </w:rPr>
              <w:t>, REP.SRBIJA</w:t>
            </w:r>
          </w:p>
          <w:p w:rsidRDefault="00C1006A" w:rsidP="00710E3B" w:rsidR="00C1006A" w:rsidRPr="00881485">
            <w:pPr>
              <w:rPr>
                <w:rFonts w:cs="Arial" w:eastAsia="Times New Roman" w:hAnsi="Arial" w:ascii="Arial"/>
                <w:sz w:val="20"/>
                <w:szCs w:val="20"/>
              </w:rPr>
            </w:pPr>
            <w:r w:rsidRPr="00881485">
              <w:rPr>
                <w:rFonts w:cs="Arial" w:eastAsia="Times New Roman" w:hAnsi="Arial" w:ascii="Arial"/>
                <w:sz w:val="20"/>
                <w:szCs w:val="20"/>
              </w:rPr>
              <w:t xml:space="preserve">BATAJNIČKI PUT 12, 0 ZEMUN           </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33.556,57</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273.</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TISAK D.D.</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Slavonska avenija 11a,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75917721668</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502.821,17</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lastRenderedPageBreak/>
              <w:t>274.</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TOMA PALETE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Industrijska cesta 16, 10360 Sesvete</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62524947339</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24.498,27</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275.</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TOMISLAV ALVIR</w:t>
            </w:r>
          </w:p>
          <w:p w:rsidRDefault="00C1006A" w:rsidP="006047B6" w:rsidR="00C1006A">
            <w:pPr>
              <w:rPr>
                <w:rFonts w:cs="Arial" w:eastAsia="Times New Roman" w:hAnsi="Arial" w:ascii="Arial"/>
                <w:sz w:val="20"/>
                <w:szCs w:val="20"/>
              </w:rPr>
            </w:pPr>
            <w:r>
              <w:rPr>
                <w:rFonts w:cs="Arial" w:eastAsia="Times New Roman" w:hAnsi="Arial" w:ascii="Arial"/>
                <w:sz w:val="20"/>
                <w:szCs w:val="20"/>
              </w:rPr>
              <w:t>VII RAVNICE 7, ZAGREB</w:t>
            </w:r>
          </w:p>
          <w:p w:rsidRDefault="00C1006A" w:rsidP="006047B6" w:rsidR="00C1006A" w:rsidRPr="00881485">
            <w:pPr>
              <w:rPr>
                <w:rFonts w:cs="Arial" w:eastAsia="Times New Roman" w:hAnsi="Arial" w:ascii="Arial"/>
                <w:sz w:val="20"/>
                <w:szCs w:val="20"/>
              </w:rPr>
            </w:pPr>
            <w:r>
              <w:rPr>
                <w:rFonts w:cs="Arial" w:eastAsia="Times New Roman" w:hAnsi="Arial" w:ascii="Arial"/>
                <w:sz w:val="20"/>
                <w:szCs w:val="20"/>
              </w:rPr>
              <w:t>76156543239</w:t>
            </w:r>
            <w:r w:rsidRPr="00881485">
              <w:rPr>
                <w:rFonts w:cs="Arial" w:eastAsia="Times New Roman" w:hAnsi="Arial" w:ascii="Arial"/>
                <w:sz w:val="20"/>
                <w:szCs w:val="20"/>
              </w:rPr>
              <w:t xml:space="preserve">           </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2.805,57</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276.</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TONI KOZINA</w:t>
            </w:r>
          </w:p>
          <w:p w:rsidRDefault="00C1006A" w:rsidP="006047B6" w:rsidR="00C1006A">
            <w:pPr>
              <w:rPr>
                <w:rFonts w:cs="Arial" w:eastAsia="Times New Roman" w:hAnsi="Arial" w:ascii="Arial"/>
                <w:sz w:val="20"/>
                <w:szCs w:val="20"/>
              </w:rPr>
            </w:pPr>
            <w:r>
              <w:rPr>
                <w:rFonts w:cs="Arial" w:eastAsia="Times New Roman" w:hAnsi="Arial" w:ascii="Arial"/>
                <w:sz w:val="20"/>
                <w:szCs w:val="20"/>
              </w:rPr>
              <w:t>M. KRLEŽE 9 C, ZADAR</w:t>
            </w:r>
          </w:p>
          <w:p w:rsidRDefault="00C1006A" w:rsidP="006047B6" w:rsidR="00C1006A" w:rsidRPr="00881485">
            <w:pPr>
              <w:rPr>
                <w:rFonts w:cs="Arial" w:eastAsia="Times New Roman" w:hAnsi="Arial" w:ascii="Arial"/>
                <w:sz w:val="20"/>
                <w:szCs w:val="20"/>
              </w:rPr>
            </w:pPr>
            <w:r>
              <w:rPr>
                <w:rFonts w:cs="Arial" w:eastAsia="Times New Roman" w:hAnsi="Arial" w:ascii="Arial"/>
                <w:sz w:val="20"/>
                <w:szCs w:val="20"/>
              </w:rPr>
              <w:t>75013142172</w:t>
            </w:r>
            <w:r w:rsidRPr="00881485">
              <w:rPr>
                <w:rFonts w:cs="Arial" w:eastAsia="Times New Roman" w:hAnsi="Arial" w:ascii="Arial"/>
                <w:sz w:val="20"/>
                <w:szCs w:val="20"/>
              </w:rPr>
              <w:t xml:space="preserve">  </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2.610,45</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277.</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TRCZ AUTOSERVIS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Zagrebačka 18, 10360 Sesvete</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76624781887</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5.107,33</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278.</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TRGONOM d.o.o.</w:t>
            </w:r>
          </w:p>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Varaždinska 13, 42220 Novi Marof</w:t>
            </w:r>
          </w:p>
          <w:p w:rsidRDefault="00C1006A" w:rsidP="00710E3B" w:rsidR="00C1006A" w:rsidRPr="00881485">
            <w:pPr>
              <w:rPr>
                <w:rFonts w:cs="Arial" w:eastAsia="Times New Roman" w:hAnsi="Arial" w:ascii="Arial"/>
                <w:sz w:val="20"/>
                <w:szCs w:val="20"/>
              </w:rPr>
            </w:pPr>
            <w:r w:rsidRPr="00881485">
              <w:rPr>
                <w:rFonts w:cs="Arial" w:eastAsia="Times New Roman" w:hAnsi="Arial" w:ascii="Arial"/>
                <w:sz w:val="20"/>
                <w:szCs w:val="20"/>
              </w:rPr>
              <w:t>39229576154</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303,94</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279.</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TRGOVINA KRK D.D. TRGOVINA NA VELIKO I MALO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Dubašljanska 80, 51511 Malinska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66548420466</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880,78</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280.</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TÜV Croatia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DR. M. BUDAKA 1, 35000 SLAVONSKI BROD</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64520989853</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46.065,89</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281.</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TVORNICA ŠEĆERA OSIJEK društvo s ograničenom odgovornošću</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Frankopanska 99, 31000 Osijek</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67995376750</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535,72</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282.</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Udruga za  odmor</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Matice hrvatske 2/1, 34000 Požega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79977291851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13.394,12</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283.</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UGOSTITELJSTVO ČULJAK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Bosutska 38,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31878401363</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4.944,49</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284.</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ULTRA GROS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Rudeška cesta 14,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50266527938</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5.820,56</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285.</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UNIKOM d.o.o. za komunalno gospodarstvo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Ružina 11a, 31000 Osijek</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07507345484</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389,16</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286.</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UNIVERZAL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Vladimira Nazora 68, 31400 Đakovo</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34319609112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362,88</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287.</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V. MANE FILS SA</w:t>
            </w:r>
            <w:r>
              <w:rPr>
                <w:rFonts w:cs="Arial" w:eastAsia="Times New Roman" w:hAnsi="Arial" w:ascii="Arial"/>
                <w:sz w:val="20"/>
                <w:szCs w:val="20"/>
              </w:rPr>
              <w:t>, FRANCUSKA</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62 ROUTE DE GRASSE, 0 LE BAR SUR LOUP</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FR74415550284</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47.659,40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288.</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Vetropack Straža tvornica stakla d.d.</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Hum na Sutli, Hum na Sutli 203, 49231 Hum Na Sutli</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74210066591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228.368,39</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289.</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VELPRO - CENTAR d.o.o..za trgovinu i usluge</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Marijana Čavića 1,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46660800468</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6.635.418,22</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290.</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BORIS VIDOVIĆ</w:t>
            </w:r>
            <w:r w:rsidR="003479DB">
              <w:rPr>
                <w:rFonts w:cs="Arial" w:eastAsia="Times New Roman" w:hAnsi="Arial" w:ascii="Arial"/>
                <w:sz w:val="20"/>
                <w:szCs w:val="20"/>
              </w:rPr>
              <w:t>, vl.TERMOLAKIRERSKI OBRT</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LAZINSKA 35,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25172552599</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8.748,51</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291.</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VINOJUG 2010 DOO PREDUZEĆE ZA PROMET I USLUGE I PRO.</w:t>
            </w:r>
            <w:r>
              <w:rPr>
                <w:rFonts w:cs="Arial" w:eastAsia="Times New Roman" w:hAnsi="Arial" w:ascii="Arial"/>
                <w:sz w:val="20"/>
                <w:szCs w:val="20"/>
              </w:rPr>
              <w:t>, REP.SRBIJA</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JURIJA GAGARINA 37, O NOVI BEOGRAD</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106800242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465.577,48</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lastRenderedPageBreak/>
              <w:t>292.</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VINSKI DVORI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Smiljanićeva 2, 21000 Split</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11054574317</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8.400,00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293.</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VLADIMIR GAŠPAROVIĆ</w:t>
            </w:r>
          </w:p>
          <w:p w:rsidRDefault="00C1006A" w:rsidP="006047B6" w:rsidR="00C1006A">
            <w:pPr>
              <w:rPr>
                <w:rFonts w:cs="Arial" w:eastAsia="Times New Roman" w:hAnsi="Arial" w:ascii="Arial"/>
                <w:sz w:val="20"/>
                <w:szCs w:val="20"/>
              </w:rPr>
            </w:pPr>
            <w:r>
              <w:rPr>
                <w:rFonts w:cs="Arial" w:eastAsia="Times New Roman" w:hAnsi="Arial" w:ascii="Arial"/>
                <w:sz w:val="20"/>
                <w:szCs w:val="20"/>
              </w:rPr>
              <w:t>DVORNIČIĆEVA 13, ZAGREB</w:t>
            </w:r>
          </w:p>
          <w:p w:rsidRDefault="00C1006A" w:rsidP="006047B6" w:rsidR="00C1006A" w:rsidRPr="00881485">
            <w:pPr>
              <w:rPr>
                <w:rFonts w:cs="Arial" w:eastAsia="Times New Roman" w:hAnsi="Arial" w:ascii="Arial"/>
                <w:sz w:val="20"/>
                <w:szCs w:val="20"/>
              </w:rPr>
            </w:pPr>
            <w:r>
              <w:rPr>
                <w:rFonts w:cs="Arial" w:eastAsia="Times New Roman" w:hAnsi="Arial" w:ascii="Arial"/>
                <w:sz w:val="20"/>
                <w:szCs w:val="20"/>
              </w:rPr>
              <w:t>11112853213</w:t>
            </w:r>
            <w:r w:rsidRPr="00881485">
              <w:rPr>
                <w:rFonts w:cs="Arial" w:eastAsia="Times New Roman" w:hAnsi="Arial" w:ascii="Arial"/>
                <w:sz w:val="20"/>
                <w:szCs w:val="20"/>
              </w:rPr>
              <w:t xml:space="preserve">           </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2.805,57</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294.</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VOD-KAN SERVIS j.d.o.o.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Sunčana 17, 31222 Bizovac</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19734214088</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134,50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295.</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VODOOPSKRBA I ODVODNJA društvo s ograničenom odgovornošću</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Folnegovićeva 1,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83416546499</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509,83</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296.</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VODOSKOK d.d.</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Čulinečka cesta 221C,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34134218058</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111,62</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297.</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VODOVOD-OSIJEK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Poljski Put 1, 31000 Osijek</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43654507669</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430,95</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298.</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VUKPLAST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Savska 103, 10310 Ivanić-Grad</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40778025696</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286.523,63</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299.</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DAMIR VUKUŠIĆ</w:t>
            </w:r>
            <w:r w:rsidR="00C32E9F">
              <w:rPr>
                <w:rFonts w:cs="Arial" w:eastAsia="Times New Roman" w:hAnsi="Arial" w:ascii="Arial"/>
                <w:sz w:val="20"/>
                <w:szCs w:val="20"/>
              </w:rPr>
              <w:t xml:space="preserve">, vl. UGOSTITELJSKI OBRT KALUN </w:t>
            </w:r>
            <w:r w:rsidR="00C32E9F" w:rsidRPr="00881485">
              <w:rPr>
                <w:rFonts w:cs="Arial" w:eastAsia="Times New Roman" w:hAnsi="Arial" w:ascii="Arial"/>
                <w:sz w:val="20"/>
                <w:szCs w:val="20"/>
              </w:rPr>
              <w:t xml:space="preserve"> </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SLAVONSKA AVENIJA 22 D,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02100987736</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5.372,25</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300.</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VULKANIZER BALOG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Stjepana Radića 67, GRADAC, 34310 PLETERNICA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20465157732</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512,50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301.</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Washteks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Barutanski jarak 149,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33485076137</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171.163,68</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302.</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WEST TRADING OIL COMPANY d. o. 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Slavonsko-brodska 21, 35252 Slobodnica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19911825156</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828,00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303.</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Zagrebačka burza d.d.</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Ivana Lučića 2a/22,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84368186611</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5.000,00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304.</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ZAGREBAČKA BANKA D.D.</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PAROMLINSKA 2,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92963223473</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9.101,54</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305.</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ZAGREBAČKI HOLDING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ULICA GRADA VUKOVARA 41,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85584865987</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1.893,12</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306.</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ZAGREBŠPED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Vodovodna 20a,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02573674713</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1.625,70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307.</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ZAŠTITAINSPEKT d.o.o. za zaštitu na radu</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Reisnera 95a, 31000 Osijek</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28737940650</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7.501,48</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308.</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ZAVOD ZA JAVNO ZDRAVSTVO POŽEGA</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Županijska 9, 34000 Požega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39778555639</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269.539,36</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765"/>
        </w:trPr>
        <w:tc>
          <w:tcPr>
            <w:tcW w:type="dxa" w:w="607"/>
            <w:vAlign w:val="bottom"/>
            <w:hideMark/>
          </w:tcPr>
          <w:p w:rsidRDefault="00C1006A" w:rsidR="00C1006A">
            <w:pPr>
              <w:rPr>
                <w:rFonts w:hAnsi="Calibri" w:ascii="Calibri"/>
                <w:color w:val="000000"/>
              </w:rPr>
            </w:pPr>
            <w:r>
              <w:rPr>
                <w:rFonts w:hAnsi="Calibri" w:ascii="Calibri"/>
                <w:color w:val="000000"/>
              </w:rPr>
              <w:t>309.</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ZAVOD ZA STANOVANJE društvo s ograničenom odgovornošću</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F.Krežme 18, 31000 Osijek</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00505486048</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800,12</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lastRenderedPageBreak/>
              <w:t>310.</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OLIVER ZEBA</w:t>
            </w:r>
            <w:r w:rsidR="00C32E9F">
              <w:rPr>
                <w:rFonts w:cs="Arial" w:eastAsia="Times New Roman" w:hAnsi="Arial" w:ascii="Arial"/>
                <w:sz w:val="20"/>
                <w:szCs w:val="20"/>
              </w:rPr>
              <w:t xml:space="preserve">, vl. </w:t>
            </w:r>
            <w:r w:rsidR="00C32E9F" w:rsidRPr="00881485">
              <w:rPr>
                <w:rFonts w:cs="Arial" w:eastAsia="Times New Roman" w:hAnsi="Arial" w:ascii="Arial"/>
                <w:sz w:val="20"/>
                <w:szCs w:val="20"/>
              </w:rPr>
              <w:t xml:space="preserve">AUTOPRAONIOCA OLIVER  </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OSJEČKA 70, 34000 POŽEGA</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09233259333</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1.010,00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311.</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ZNANJE D.D.</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Mandićeva 2,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80627693538</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137.711,33</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312.</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ZRI ŠPORT d.o.o.</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Prisavlje 2,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50580163954</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3.390,90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313.</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MARKO ŽDRAKIĆ, AUTOPRIJEVOZNIK</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GOLOBRDCI 1, 34000 GOLOBRDCI</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52089369607</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4.437,50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300"/>
        </w:trPr>
        <w:tc>
          <w:tcPr>
            <w:tcW w:type="dxa" w:w="607"/>
            <w:vAlign w:val="bottom"/>
            <w:hideMark/>
          </w:tcPr>
          <w:p w:rsidRDefault="00C1006A" w:rsidR="00C1006A">
            <w:pPr>
              <w:rPr>
                <w:rFonts w:hAnsi="Calibri" w:ascii="Calibri"/>
                <w:color w:val="000000"/>
              </w:rPr>
            </w:pPr>
            <w:r>
              <w:rPr>
                <w:rFonts w:hAnsi="Calibri" w:ascii="Calibri"/>
                <w:color w:val="000000"/>
              </w:rPr>
              <w:t>314.</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ŽELJKO PAVIČIĆ</w:t>
            </w:r>
          </w:p>
          <w:p w:rsidRDefault="00C1006A" w:rsidP="006047B6" w:rsidR="00C1006A">
            <w:pPr>
              <w:rPr>
                <w:rFonts w:cs="Arial" w:eastAsia="Times New Roman" w:hAnsi="Arial" w:ascii="Arial"/>
                <w:sz w:val="20"/>
                <w:szCs w:val="20"/>
              </w:rPr>
            </w:pPr>
            <w:r>
              <w:rPr>
                <w:rFonts w:cs="Arial" w:eastAsia="Times New Roman" w:hAnsi="Arial" w:ascii="Arial"/>
                <w:sz w:val="20"/>
                <w:szCs w:val="20"/>
              </w:rPr>
              <w:t>ALILOVCI 72, KAPTOL</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 xml:space="preserve">  </w:t>
            </w:r>
            <w:r>
              <w:rPr>
                <w:rFonts w:cs="Arial" w:eastAsia="Times New Roman" w:hAnsi="Arial" w:ascii="Arial"/>
                <w:sz w:val="20"/>
                <w:szCs w:val="20"/>
              </w:rPr>
              <w:t>46430666140</w:t>
            </w:r>
            <w:r w:rsidRPr="00881485">
              <w:rPr>
                <w:rFonts w:cs="Arial" w:eastAsia="Times New Roman" w:hAnsi="Arial" w:ascii="Arial"/>
                <w:sz w:val="20"/>
                <w:szCs w:val="20"/>
              </w:rPr>
              <w:t xml:space="preserve">         </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2.547,13</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315.</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ŽITNJAK d.d.</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Marijana Čavića 8,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25435300118</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353.807,77</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316.</w:t>
            </w:r>
          </w:p>
        </w:tc>
        <w:tc>
          <w:tcPr>
            <w:tcW w:type="dxa" w:w="5000"/>
            <w:hideMark/>
          </w:tcPr>
          <w:p w:rsidRDefault="00C1006A" w:rsidP="00881485" w:rsidR="00C1006A" w:rsidRPr="00881485">
            <w:pPr>
              <w:rPr>
                <w:rFonts w:cs="Arial" w:eastAsia="Times New Roman" w:hAnsi="Arial" w:ascii="Arial"/>
                <w:sz w:val="20"/>
                <w:szCs w:val="20"/>
              </w:rPr>
            </w:pPr>
            <w:r w:rsidRPr="00881485">
              <w:rPr>
                <w:rFonts w:cs="Arial" w:eastAsia="Times New Roman" w:hAnsi="Arial" w:ascii="Arial"/>
                <w:sz w:val="20"/>
                <w:szCs w:val="20"/>
              </w:rPr>
              <w:t>ŽUFIKA d.o.o. RESTORAN "ŽUFIKA"</w:t>
            </w:r>
          </w:p>
          <w:p w:rsidRDefault="00C1006A" w:rsidP="006047B6" w:rsidR="00C1006A">
            <w:pPr>
              <w:rPr>
                <w:rFonts w:cs="Arial" w:eastAsia="Times New Roman" w:hAnsi="Arial" w:ascii="Arial"/>
                <w:sz w:val="20"/>
                <w:szCs w:val="20"/>
              </w:rPr>
            </w:pPr>
            <w:r w:rsidRPr="00881485">
              <w:rPr>
                <w:rFonts w:cs="Arial" w:eastAsia="Times New Roman" w:hAnsi="Arial" w:ascii="Arial"/>
                <w:sz w:val="20"/>
                <w:szCs w:val="20"/>
              </w:rPr>
              <w:t>Slavonska avenija 26/2, 10000 Zagreb</w:t>
            </w:r>
          </w:p>
          <w:p w:rsidRDefault="00C1006A" w:rsidP="006047B6" w:rsidR="00C1006A" w:rsidRPr="00881485">
            <w:pPr>
              <w:rPr>
                <w:rFonts w:cs="Arial" w:eastAsia="Times New Roman" w:hAnsi="Arial" w:ascii="Arial"/>
                <w:sz w:val="20"/>
                <w:szCs w:val="20"/>
              </w:rPr>
            </w:pPr>
            <w:r w:rsidRPr="00881485">
              <w:rPr>
                <w:rFonts w:cs="Arial" w:eastAsia="Times New Roman" w:hAnsi="Arial" w:ascii="Arial"/>
                <w:sz w:val="20"/>
                <w:szCs w:val="20"/>
              </w:rPr>
              <w:t>43288069857</w:t>
            </w:r>
          </w:p>
        </w:tc>
        <w:tc>
          <w:tcPr>
            <w:tcW w:type="dxa" w:w="1829"/>
          </w:tcPr>
          <w:p w:rsidRDefault="00C1006A" w:rsidP="00876891" w:rsidR="00C1006A">
            <w:pPr>
              <w:spacing w:lineRule="auto" w:line="480"/>
              <w:jc w:val="right"/>
              <w:rPr>
                <w:rFonts w:hAnsi="Calibri" w:ascii="Calibri"/>
                <w:color w:val="000000"/>
              </w:rPr>
            </w:pPr>
            <w:r>
              <w:rPr>
                <w:rFonts w:hAnsi="Calibri" w:ascii="Calibri"/>
                <w:color w:val="000000"/>
              </w:rPr>
              <w:t>654,59</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317.</w:t>
            </w:r>
          </w:p>
        </w:tc>
        <w:tc>
          <w:tcPr>
            <w:tcW w:type="dxa" w:w="5000"/>
            <w:hideMark/>
          </w:tcPr>
          <w:p w:rsidRDefault="00C1006A" w:rsidP="00881485" w:rsidR="00C1006A" w:rsidRPr="00881485">
            <w:pPr>
              <w:rPr>
                <w:rFonts w:cs="Arial" w:eastAsia="Times New Roman" w:hAnsi="Arial" w:ascii="Arial"/>
                <w:sz w:val="20"/>
                <w:szCs w:val="20"/>
              </w:rPr>
            </w:pPr>
            <w:r>
              <w:rPr>
                <w:rFonts w:cs="Arial" w:eastAsia="Times New Roman" w:hAnsi="Arial" w:ascii="Arial"/>
                <w:sz w:val="20"/>
                <w:szCs w:val="20"/>
              </w:rPr>
              <w:t>POŽEŠKA DOLINA d.d.HOTEL GRGIN DOL</w:t>
            </w:r>
          </w:p>
          <w:p w:rsidRDefault="00C1006A" w:rsidP="006047B6" w:rsidR="00C1006A">
            <w:pPr>
              <w:rPr>
                <w:rFonts w:cs="Arial" w:eastAsia="Times New Roman" w:hAnsi="Arial" w:ascii="Arial"/>
                <w:sz w:val="20"/>
                <w:szCs w:val="20"/>
              </w:rPr>
            </w:pPr>
            <w:r>
              <w:rPr>
                <w:rFonts w:cs="Arial" w:eastAsia="Times New Roman" w:hAnsi="Arial" w:ascii="Arial"/>
                <w:sz w:val="20"/>
                <w:szCs w:val="20"/>
              </w:rPr>
              <w:t>Grgin Dol 20, 34 000 Požega</w:t>
            </w:r>
          </w:p>
          <w:p w:rsidRDefault="00C1006A" w:rsidP="006047B6" w:rsidR="00C1006A" w:rsidRPr="00881485">
            <w:pPr>
              <w:rPr>
                <w:rFonts w:cs="Arial" w:eastAsia="Times New Roman" w:hAnsi="Arial" w:ascii="Arial"/>
                <w:sz w:val="20"/>
                <w:szCs w:val="20"/>
              </w:rPr>
            </w:pPr>
            <w:r>
              <w:rPr>
                <w:rFonts w:cs="Arial" w:eastAsia="Times New Roman" w:hAnsi="Arial" w:ascii="Arial"/>
                <w:sz w:val="20"/>
                <w:szCs w:val="20"/>
              </w:rPr>
              <w:t>20922732186</w:t>
            </w:r>
          </w:p>
        </w:tc>
        <w:tc>
          <w:tcPr>
            <w:tcW w:type="dxa" w:w="1829"/>
            <w:vAlign w:val="bottom"/>
          </w:tcPr>
          <w:p w:rsidRDefault="00C1006A" w:rsidP="00876891" w:rsidR="00C1006A" w:rsidRPr="00B13C05">
            <w:pPr>
              <w:spacing w:lineRule="auto" w:line="480"/>
              <w:jc w:val="right"/>
              <w:rPr>
                <w:rFonts w:hAnsi="Calibri" w:ascii="Calibri"/>
                <w:color w:val="000000"/>
              </w:rPr>
            </w:pPr>
            <w:r w:rsidRPr="00B13C05">
              <w:rPr>
                <w:rFonts w:hAnsi="Calibri" w:ascii="Calibri"/>
                <w:color w:val="000000"/>
              </w:rPr>
              <w:t>658,00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318.</w:t>
            </w:r>
          </w:p>
        </w:tc>
        <w:tc>
          <w:tcPr>
            <w:tcW w:type="dxa" w:w="5000"/>
            <w:hideMark/>
          </w:tcPr>
          <w:p w:rsidRDefault="00C1006A" w:rsidP="00881485" w:rsidR="00C1006A" w:rsidRPr="00881485">
            <w:pPr>
              <w:rPr>
                <w:rFonts w:cs="Arial" w:eastAsia="Times New Roman" w:hAnsi="Arial" w:ascii="Arial"/>
                <w:sz w:val="20"/>
                <w:szCs w:val="20"/>
              </w:rPr>
            </w:pPr>
            <w:r>
              <w:rPr>
                <w:rFonts w:cs="Arial" w:eastAsia="Times New Roman" w:hAnsi="Arial" w:ascii="Arial"/>
                <w:sz w:val="20"/>
                <w:szCs w:val="20"/>
              </w:rPr>
              <w:t>AUTOSERVIS LOBOR</w:t>
            </w:r>
          </w:p>
          <w:p w:rsidRDefault="00C1006A" w:rsidP="006047B6" w:rsidR="00C1006A">
            <w:pPr>
              <w:rPr>
                <w:rFonts w:cs="Arial" w:eastAsia="Times New Roman" w:hAnsi="Arial" w:ascii="Arial"/>
                <w:sz w:val="20"/>
                <w:szCs w:val="20"/>
              </w:rPr>
            </w:pPr>
            <w:r>
              <w:rPr>
                <w:rFonts w:cs="Arial" w:eastAsia="Times New Roman" w:hAnsi="Arial" w:ascii="Arial"/>
                <w:sz w:val="20"/>
                <w:szCs w:val="20"/>
              </w:rPr>
              <w:t>Hrastovička 18, 10250 Lučko</w:t>
            </w:r>
          </w:p>
          <w:p w:rsidRDefault="00C1006A" w:rsidP="006047B6" w:rsidR="00C1006A" w:rsidRPr="00881485">
            <w:pPr>
              <w:rPr>
                <w:rFonts w:cs="Arial" w:eastAsia="Times New Roman" w:hAnsi="Arial" w:ascii="Arial"/>
                <w:sz w:val="20"/>
                <w:szCs w:val="20"/>
              </w:rPr>
            </w:pPr>
            <w:r>
              <w:rPr>
                <w:rFonts w:cs="Arial" w:eastAsia="Times New Roman" w:hAnsi="Arial" w:ascii="Arial"/>
                <w:sz w:val="20"/>
                <w:szCs w:val="20"/>
              </w:rPr>
              <w:t>62047914270</w:t>
            </w:r>
          </w:p>
        </w:tc>
        <w:tc>
          <w:tcPr>
            <w:tcW w:type="dxa" w:w="1829"/>
            <w:vAlign w:val="bottom"/>
          </w:tcPr>
          <w:p w:rsidRDefault="00C1006A" w:rsidP="00876891" w:rsidR="00C1006A" w:rsidRPr="00B13C05">
            <w:pPr>
              <w:spacing w:lineRule="auto" w:line="480"/>
              <w:jc w:val="right"/>
              <w:rPr>
                <w:rFonts w:hAnsi="Calibri" w:ascii="Calibri"/>
                <w:color w:val="000000"/>
              </w:rPr>
            </w:pPr>
            <w:r w:rsidRPr="00B13C05">
              <w:rPr>
                <w:rFonts w:hAnsi="Calibri" w:ascii="Calibri"/>
                <w:color w:val="000000"/>
              </w:rPr>
              <w:t>1.911,80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319.</w:t>
            </w:r>
          </w:p>
        </w:tc>
        <w:tc>
          <w:tcPr>
            <w:tcW w:type="dxa" w:w="5000"/>
            <w:hideMark/>
          </w:tcPr>
          <w:p w:rsidRDefault="00C1006A" w:rsidP="00881485" w:rsidR="00C1006A" w:rsidRPr="00881485">
            <w:pPr>
              <w:rPr>
                <w:rFonts w:cs="Arial" w:eastAsia="Times New Roman" w:hAnsi="Arial" w:ascii="Arial"/>
                <w:sz w:val="20"/>
                <w:szCs w:val="20"/>
              </w:rPr>
            </w:pPr>
            <w:r>
              <w:rPr>
                <w:rFonts w:cs="Arial" w:eastAsia="Times New Roman" w:hAnsi="Arial" w:ascii="Arial"/>
                <w:sz w:val="20"/>
                <w:szCs w:val="20"/>
              </w:rPr>
              <w:t>MARKO KROFLIN</w:t>
            </w:r>
            <w:r w:rsidR="00A263C8">
              <w:rPr>
                <w:rFonts w:cs="Arial" w:eastAsia="Times New Roman" w:hAnsi="Arial" w:ascii="Arial"/>
                <w:sz w:val="20"/>
                <w:szCs w:val="20"/>
              </w:rPr>
              <w:t xml:space="preserve">, vl. OBRT ZA USLUGE AUTOPRAONICA M  </w:t>
            </w:r>
          </w:p>
          <w:p w:rsidRDefault="00C1006A" w:rsidP="006047B6" w:rsidR="00C1006A">
            <w:pPr>
              <w:rPr>
                <w:rFonts w:cs="Arial" w:eastAsia="Times New Roman" w:hAnsi="Arial" w:ascii="Arial"/>
                <w:sz w:val="20"/>
                <w:szCs w:val="20"/>
              </w:rPr>
            </w:pPr>
            <w:r>
              <w:rPr>
                <w:rFonts w:cs="Arial" w:eastAsia="Times New Roman" w:hAnsi="Arial" w:ascii="Arial"/>
                <w:sz w:val="20"/>
                <w:szCs w:val="20"/>
              </w:rPr>
              <w:t>Hrvatskih branitelja 21, 34000 Požega</w:t>
            </w:r>
          </w:p>
          <w:p w:rsidRDefault="00C1006A" w:rsidP="006047B6" w:rsidR="00C1006A" w:rsidRPr="00881485">
            <w:pPr>
              <w:rPr>
                <w:rFonts w:cs="Arial" w:eastAsia="Times New Roman" w:hAnsi="Arial" w:ascii="Arial"/>
                <w:sz w:val="20"/>
                <w:szCs w:val="20"/>
              </w:rPr>
            </w:pPr>
            <w:r>
              <w:rPr>
                <w:rFonts w:cs="Arial" w:eastAsia="Times New Roman" w:hAnsi="Arial" w:ascii="Arial"/>
                <w:sz w:val="20"/>
                <w:szCs w:val="20"/>
              </w:rPr>
              <w:t>39459576798</w:t>
            </w:r>
          </w:p>
        </w:tc>
        <w:tc>
          <w:tcPr>
            <w:tcW w:type="dxa" w:w="1829"/>
            <w:vAlign w:val="bottom"/>
          </w:tcPr>
          <w:p w:rsidRDefault="00C1006A" w:rsidP="00876891" w:rsidR="00C1006A" w:rsidRPr="00B13C05">
            <w:pPr>
              <w:spacing w:lineRule="auto" w:line="480"/>
              <w:jc w:val="right"/>
              <w:rPr>
                <w:rFonts w:hAnsi="Calibri" w:ascii="Calibri"/>
                <w:color w:val="000000"/>
              </w:rPr>
            </w:pPr>
            <w:r w:rsidRPr="00B13C05">
              <w:rPr>
                <w:rFonts w:hAnsi="Calibri" w:ascii="Calibri"/>
                <w:color w:val="000000"/>
              </w:rPr>
              <w:t>840,00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320.</w:t>
            </w:r>
          </w:p>
        </w:tc>
        <w:tc>
          <w:tcPr>
            <w:tcW w:type="dxa" w:w="5000"/>
            <w:hideMark/>
          </w:tcPr>
          <w:p w:rsidRDefault="00C1006A" w:rsidP="00881485" w:rsidR="00C1006A" w:rsidRPr="00881485">
            <w:pPr>
              <w:rPr>
                <w:rFonts w:cs="Arial" w:eastAsia="Times New Roman" w:hAnsi="Arial" w:ascii="Arial"/>
                <w:sz w:val="20"/>
                <w:szCs w:val="20"/>
              </w:rPr>
            </w:pPr>
            <w:r>
              <w:rPr>
                <w:rFonts w:cs="Arial" w:eastAsia="Times New Roman" w:hAnsi="Arial" w:ascii="Arial"/>
                <w:sz w:val="20"/>
                <w:szCs w:val="20"/>
              </w:rPr>
              <w:t>PROBIOTIK d.o.o.</w:t>
            </w:r>
          </w:p>
          <w:p w:rsidRDefault="00C1006A" w:rsidP="006047B6" w:rsidR="00C1006A">
            <w:pPr>
              <w:rPr>
                <w:rFonts w:cs="Arial" w:eastAsia="Times New Roman" w:hAnsi="Arial" w:ascii="Arial"/>
                <w:sz w:val="20"/>
                <w:szCs w:val="20"/>
              </w:rPr>
            </w:pPr>
            <w:r>
              <w:rPr>
                <w:rFonts w:cs="Arial" w:eastAsia="Times New Roman" w:hAnsi="Arial" w:ascii="Arial"/>
                <w:sz w:val="20"/>
                <w:szCs w:val="20"/>
              </w:rPr>
              <w:t>Ulica Grada Gospića 3, 10000 Zagreb</w:t>
            </w:r>
          </w:p>
          <w:p w:rsidRDefault="00C1006A" w:rsidP="006047B6" w:rsidR="00C1006A" w:rsidRPr="00881485">
            <w:pPr>
              <w:rPr>
                <w:rFonts w:cs="Arial" w:eastAsia="Times New Roman" w:hAnsi="Arial" w:ascii="Arial"/>
                <w:sz w:val="20"/>
                <w:szCs w:val="20"/>
              </w:rPr>
            </w:pPr>
            <w:r>
              <w:rPr>
                <w:rFonts w:cs="Arial" w:eastAsia="Times New Roman" w:hAnsi="Arial" w:ascii="Arial"/>
                <w:sz w:val="20"/>
                <w:szCs w:val="20"/>
              </w:rPr>
              <w:t>354440565543</w:t>
            </w:r>
          </w:p>
        </w:tc>
        <w:tc>
          <w:tcPr>
            <w:tcW w:type="dxa" w:w="1829"/>
            <w:vAlign w:val="bottom"/>
          </w:tcPr>
          <w:p w:rsidRDefault="00C1006A" w:rsidP="00876891" w:rsidR="00C1006A" w:rsidRPr="00B13C05">
            <w:pPr>
              <w:spacing w:lineRule="auto" w:line="480"/>
              <w:jc w:val="right"/>
              <w:rPr>
                <w:rFonts w:hAnsi="Calibri" w:ascii="Calibri"/>
                <w:color w:val="000000"/>
              </w:rPr>
            </w:pPr>
            <w:r w:rsidRPr="00B13C05">
              <w:rPr>
                <w:rFonts w:hAnsi="Calibri" w:ascii="Calibri"/>
                <w:color w:val="000000"/>
              </w:rPr>
              <w:t>2.887,50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321.</w:t>
            </w:r>
          </w:p>
        </w:tc>
        <w:tc>
          <w:tcPr>
            <w:tcW w:type="dxa" w:w="5000"/>
            <w:hideMark/>
          </w:tcPr>
          <w:p w:rsidRDefault="00C1006A" w:rsidP="00881485" w:rsidR="00C1006A" w:rsidRPr="00881485">
            <w:pPr>
              <w:rPr>
                <w:rFonts w:cs="Arial" w:eastAsia="Times New Roman" w:hAnsi="Arial" w:ascii="Arial"/>
                <w:sz w:val="20"/>
                <w:szCs w:val="20"/>
              </w:rPr>
            </w:pPr>
            <w:r>
              <w:rPr>
                <w:rFonts w:cs="Arial" w:eastAsia="Times New Roman" w:hAnsi="Arial" w:ascii="Arial"/>
                <w:sz w:val="20"/>
                <w:szCs w:val="20"/>
              </w:rPr>
              <w:t>INSPECTO d.o.o.</w:t>
            </w:r>
          </w:p>
          <w:p w:rsidRDefault="00C1006A" w:rsidP="006047B6" w:rsidR="00C1006A">
            <w:pPr>
              <w:rPr>
                <w:rFonts w:cs="Arial" w:eastAsia="Times New Roman" w:hAnsi="Arial" w:ascii="Arial"/>
                <w:sz w:val="20"/>
                <w:szCs w:val="20"/>
              </w:rPr>
            </w:pPr>
            <w:r>
              <w:rPr>
                <w:rFonts w:cs="Arial" w:eastAsia="Times New Roman" w:hAnsi="Arial" w:ascii="Arial"/>
                <w:sz w:val="20"/>
                <w:szCs w:val="20"/>
              </w:rPr>
              <w:t>Električne centrale 1, 31400 Đakovo</w:t>
            </w:r>
          </w:p>
          <w:p w:rsidRDefault="00C1006A" w:rsidP="006047B6" w:rsidR="00C1006A" w:rsidRPr="00881485">
            <w:pPr>
              <w:rPr>
                <w:rFonts w:cs="Arial" w:eastAsia="Times New Roman" w:hAnsi="Arial" w:ascii="Arial"/>
                <w:sz w:val="20"/>
                <w:szCs w:val="20"/>
              </w:rPr>
            </w:pPr>
            <w:r>
              <w:rPr>
                <w:rFonts w:cs="Arial" w:eastAsia="Times New Roman" w:hAnsi="Arial" w:ascii="Arial"/>
                <w:sz w:val="20"/>
                <w:szCs w:val="20"/>
              </w:rPr>
              <w:t>52975458232</w:t>
            </w:r>
          </w:p>
        </w:tc>
        <w:tc>
          <w:tcPr>
            <w:tcW w:type="dxa" w:w="1829"/>
            <w:vAlign w:val="bottom"/>
          </w:tcPr>
          <w:p w:rsidRDefault="00C1006A" w:rsidP="00876891" w:rsidR="00C1006A" w:rsidRPr="00B13C05">
            <w:pPr>
              <w:spacing w:lineRule="auto" w:line="480"/>
              <w:jc w:val="right"/>
              <w:rPr>
                <w:rFonts w:hAnsi="Calibri" w:ascii="Calibri"/>
                <w:color w:val="000000"/>
              </w:rPr>
            </w:pPr>
            <w:r w:rsidRPr="00B13C05">
              <w:rPr>
                <w:rFonts w:hAnsi="Calibri" w:ascii="Calibri"/>
                <w:color w:val="000000"/>
              </w:rPr>
              <w:t>1.875,00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322.</w:t>
            </w:r>
          </w:p>
        </w:tc>
        <w:tc>
          <w:tcPr>
            <w:tcW w:type="dxa" w:w="5000"/>
            <w:hideMark/>
          </w:tcPr>
          <w:p w:rsidRDefault="00C1006A" w:rsidP="00881485" w:rsidR="00C1006A" w:rsidRPr="00881485">
            <w:pPr>
              <w:rPr>
                <w:rFonts w:cs="Arial" w:eastAsia="Times New Roman" w:hAnsi="Arial" w:ascii="Arial"/>
                <w:sz w:val="20"/>
                <w:szCs w:val="20"/>
              </w:rPr>
            </w:pPr>
            <w:r>
              <w:rPr>
                <w:rFonts w:cs="Arial" w:eastAsia="Times New Roman" w:hAnsi="Arial" w:ascii="Arial"/>
                <w:sz w:val="20"/>
                <w:szCs w:val="20"/>
              </w:rPr>
              <w:t>THE WIRE d.o.o.</w:t>
            </w:r>
          </w:p>
          <w:p w:rsidRDefault="00C1006A" w:rsidP="006047B6" w:rsidR="00C1006A">
            <w:pPr>
              <w:rPr>
                <w:rFonts w:cs="Arial" w:eastAsia="Times New Roman" w:hAnsi="Arial" w:ascii="Arial"/>
                <w:sz w:val="20"/>
                <w:szCs w:val="20"/>
              </w:rPr>
            </w:pPr>
            <w:r>
              <w:rPr>
                <w:rFonts w:cs="Arial" w:eastAsia="Times New Roman" w:hAnsi="Arial" w:ascii="Arial"/>
                <w:sz w:val="20"/>
                <w:szCs w:val="20"/>
              </w:rPr>
              <w:t>Braće Cvijića 1, 10000 Zagreb</w:t>
            </w:r>
          </w:p>
          <w:p w:rsidRDefault="00C1006A" w:rsidP="006047B6" w:rsidR="00C1006A" w:rsidRPr="00881485">
            <w:pPr>
              <w:rPr>
                <w:rFonts w:cs="Arial" w:eastAsia="Times New Roman" w:hAnsi="Arial" w:ascii="Arial"/>
                <w:sz w:val="20"/>
                <w:szCs w:val="20"/>
              </w:rPr>
            </w:pPr>
            <w:r>
              <w:rPr>
                <w:rFonts w:cs="Arial" w:eastAsia="Times New Roman" w:hAnsi="Arial" w:ascii="Arial"/>
                <w:sz w:val="20"/>
                <w:szCs w:val="20"/>
              </w:rPr>
              <w:t>61030490176</w:t>
            </w:r>
          </w:p>
        </w:tc>
        <w:tc>
          <w:tcPr>
            <w:tcW w:type="dxa" w:w="1829"/>
            <w:vAlign w:val="bottom"/>
          </w:tcPr>
          <w:p w:rsidRDefault="00C1006A" w:rsidP="00876891" w:rsidR="00C1006A" w:rsidRPr="00B13C05">
            <w:pPr>
              <w:spacing w:lineRule="auto" w:line="480"/>
              <w:jc w:val="right"/>
              <w:rPr>
                <w:rFonts w:hAnsi="Calibri" w:ascii="Calibri"/>
                <w:color w:val="000000"/>
              </w:rPr>
            </w:pPr>
            <w:r w:rsidRPr="00B13C05">
              <w:rPr>
                <w:rFonts w:hAnsi="Calibri" w:ascii="Calibri"/>
                <w:color w:val="000000"/>
              </w:rPr>
              <w:t>791,00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323.</w:t>
            </w:r>
          </w:p>
        </w:tc>
        <w:tc>
          <w:tcPr>
            <w:tcW w:type="dxa" w:w="5000"/>
            <w:hideMark/>
          </w:tcPr>
          <w:p w:rsidRDefault="00C1006A" w:rsidP="00881485" w:rsidR="00C1006A" w:rsidRPr="00881485">
            <w:pPr>
              <w:rPr>
                <w:rFonts w:cs="Arial" w:eastAsia="Times New Roman" w:hAnsi="Arial" w:ascii="Arial"/>
                <w:sz w:val="20"/>
                <w:szCs w:val="20"/>
              </w:rPr>
            </w:pPr>
            <w:r>
              <w:rPr>
                <w:rFonts w:cs="Arial" w:eastAsia="Times New Roman" w:hAnsi="Arial" w:ascii="Arial"/>
                <w:sz w:val="20"/>
                <w:szCs w:val="20"/>
              </w:rPr>
              <w:t>ROSIP d.o.o.</w:t>
            </w:r>
          </w:p>
          <w:p w:rsidRDefault="00C1006A" w:rsidP="006047B6" w:rsidR="00C1006A">
            <w:pPr>
              <w:rPr>
                <w:rFonts w:cs="Arial" w:eastAsia="Times New Roman" w:hAnsi="Arial" w:ascii="Arial"/>
                <w:sz w:val="20"/>
                <w:szCs w:val="20"/>
              </w:rPr>
            </w:pPr>
            <w:r>
              <w:rPr>
                <w:rFonts w:cs="Arial" w:eastAsia="Times New Roman" w:hAnsi="Arial" w:ascii="Arial"/>
                <w:sz w:val="20"/>
                <w:szCs w:val="20"/>
              </w:rPr>
              <w:t>Ilica 51, 10000 Zagreb</w:t>
            </w:r>
          </w:p>
          <w:p w:rsidRDefault="00C1006A" w:rsidP="006047B6" w:rsidR="00C1006A" w:rsidRPr="00881485">
            <w:pPr>
              <w:rPr>
                <w:rFonts w:cs="Arial" w:eastAsia="Times New Roman" w:hAnsi="Arial" w:ascii="Arial"/>
                <w:sz w:val="20"/>
                <w:szCs w:val="20"/>
              </w:rPr>
            </w:pPr>
            <w:r>
              <w:rPr>
                <w:rFonts w:cs="Arial" w:eastAsia="Times New Roman" w:hAnsi="Arial" w:ascii="Arial"/>
                <w:sz w:val="20"/>
                <w:szCs w:val="20"/>
              </w:rPr>
              <w:t>89811416156</w:t>
            </w:r>
          </w:p>
        </w:tc>
        <w:tc>
          <w:tcPr>
            <w:tcW w:type="dxa" w:w="1829"/>
            <w:vAlign w:val="bottom"/>
          </w:tcPr>
          <w:p w:rsidRDefault="00C1006A" w:rsidP="00876891" w:rsidR="00C1006A" w:rsidRPr="00B13C05">
            <w:pPr>
              <w:spacing w:lineRule="auto" w:line="480"/>
              <w:jc w:val="right"/>
              <w:rPr>
                <w:rFonts w:hAnsi="Calibri" w:ascii="Calibri"/>
                <w:color w:val="000000"/>
              </w:rPr>
            </w:pPr>
            <w:r w:rsidRPr="00B13C05">
              <w:rPr>
                <w:rFonts w:hAnsi="Calibri" w:ascii="Calibri"/>
                <w:color w:val="000000"/>
              </w:rPr>
              <w:t>1.118,70</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C1006A" w:rsidRPr="00881485">
        <w:trPr>
          <w:trHeight w:val="510"/>
        </w:trPr>
        <w:tc>
          <w:tcPr>
            <w:tcW w:type="dxa" w:w="607"/>
            <w:vAlign w:val="bottom"/>
            <w:hideMark/>
          </w:tcPr>
          <w:p w:rsidRDefault="00C1006A" w:rsidR="00C1006A">
            <w:pPr>
              <w:rPr>
                <w:rFonts w:hAnsi="Calibri" w:ascii="Calibri"/>
                <w:color w:val="000000"/>
              </w:rPr>
            </w:pPr>
            <w:r>
              <w:rPr>
                <w:rFonts w:hAnsi="Calibri" w:ascii="Calibri"/>
                <w:color w:val="000000"/>
              </w:rPr>
              <w:t>324.</w:t>
            </w:r>
          </w:p>
        </w:tc>
        <w:tc>
          <w:tcPr>
            <w:tcW w:type="dxa" w:w="5000"/>
            <w:hideMark/>
          </w:tcPr>
          <w:p w:rsidRDefault="00C1006A" w:rsidP="00881485" w:rsidR="00C1006A" w:rsidRPr="00881485">
            <w:pPr>
              <w:rPr>
                <w:rFonts w:cs="Arial" w:eastAsia="Times New Roman" w:hAnsi="Arial" w:ascii="Arial"/>
                <w:sz w:val="20"/>
                <w:szCs w:val="20"/>
              </w:rPr>
            </w:pPr>
            <w:r>
              <w:rPr>
                <w:rFonts w:cs="Arial" w:eastAsia="Times New Roman" w:hAnsi="Arial" w:ascii="Arial"/>
                <w:sz w:val="20"/>
                <w:szCs w:val="20"/>
              </w:rPr>
              <w:t>TRI MARE d.o.o.</w:t>
            </w:r>
          </w:p>
          <w:p w:rsidRDefault="00C1006A" w:rsidP="006047B6" w:rsidR="00C1006A">
            <w:pPr>
              <w:rPr>
                <w:rFonts w:cs="Arial" w:eastAsia="Times New Roman" w:hAnsi="Arial" w:ascii="Arial"/>
                <w:sz w:val="20"/>
                <w:szCs w:val="20"/>
              </w:rPr>
            </w:pPr>
            <w:r>
              <w:rPr>
                <w:rFonts w:cs="Arial" w:eastAsia="Times New Roman" w:hAnsi="Arial" w:ascii="Arial"/>
                <w:sz w:val="20"/>
                <w:szCs w:val="20"/>
              </w:rPr>
              <w:t>Nikole Cara 1, 51000 Rijeka</w:t>
            </w:r>
          </w:p>
          <w:p w:rsidRDefault="00C1006A" w:rsidP="006047B6" w:rsidR="00C1006A" w:rsidRPr="00881485">
            <w:pPr>
              <w:rPr>
                <w:rFonts w:cs="Arial" w:eastAsia="Times New Roman" w:hAnsi="Arial" w:ascii="Arial"/>
                <w:sz w:val="20"/>
                <w:szCs w:val="20"/>
              </w:rPr>
            </w:pPr>
            <w:r>
              <w:rPr>
                <w:rFonts w:cs="Arial" w:eastAsia="Times New Roman" w:hAnsi="Arial" w:ascii="Arial"/>
                <w:sz w:val="20"/>
                <w:szCs w:val="20"/>
              </w:rPr>
              <w:t>49614488593</w:t>
            </w:r>
          </w:p>
        </w:tc>
        <w:tc>
          <w:tcPr>
            <w:tcW w:type="dxa" w:w="1829"/>
            <w:vAlign w:val="bottom"/>
          </w:tcPr>
          <w:p w:rsidRDefault="00C1006A" w:rsidP="00876891" w:rsidR="00C1006A" w:rsidRPr="00B13C05">
            <w:pPr>
              <w:spacing w:lineRule="auto" w:line="480"/>
              <w:jc w:val="right"/>
              <w:rPr>
                <w:rFonts w:hAnsi="Calibri" w:ascii="Calibri"/>
                <w:color w:val="000000"/>
              </w:rPr>
            </w:pPr>
            <w:r w:rsidRPr="00B13C05">
              <w:rPr>
                <w:rFonts w:hAnsi="Calibri" w:ascii="Calibri"/>
                <w:color w:val="000000"/>
              </w:rPr>
              <w:t>8.093,34</w:t>
            </w:r>
          </w:p>
        </w:tc>
        <w:tc>
          <w:tcPr>
            <w:tcW w:type="dxa" w:w="1829"/>
          </w:tcPr>
          <w:p w:rsidRDefault="00C1006A" w:rsidP="00876891" w:rsidR="00C1006A" w:rsidRPr="00881485">
            <w:pPr>
              <w:spacing w:lineRule="auto" w:line="480"/>
              <w:jc w:val="right"/>
              <w:rPr>
                <w:rFonts w:cs="Times New Roman" w:eastAsia="Times New Roman" w:hAnsi="Calibri" w:ascii="Calibri"/>
                <w:color w:val="000000"/>
              </w:rPr>
            </w:pPr>
            <w:r w:rsidRPr="00881485">
              <w:rPr>
                <w:rFonts w:cs="Times New Roman" w:eastAsia="Times New Roman" w:hAnsi="Calibri" w:ascii="Calibri"/>
                <w:color w:val="000000"/>
              </w:rPr>
              <w:t>0,00</w:t>
            </w:r>
          </w:p>
        </w:tc>
        <w:tc>
          <w:tcPr>
            <w:tcW w:type="dxa" w:w="1829"/>
          </w:tcPr>
          <w:p w:rsidRDefault="00C1006A" w:rsidP="004771D0" w:rsidR="00C1006A" w:rsidRPr="00881485">
            <w:pPr>
              <w:spacing w:lineRule="auto" w:line="480"/>
              <w:jc w:val="right"/>
              <w:rPr>
                <w:rFonts w:cs="Times New Roman" w:eastAsia="Times New Roman" w:hAnsi="Calibri" w:ascii="Calibri"/>
                <w:color w:val="000000"/>
              </w:rPr>
            </w:pPr>
          </w:p>
        </w:tc>
      </w:tr>
      <w:tr w:rsidTr="00710E3B" w:rsidR="00DD4E7B" w:rsidRPr="00881485">
        <w:trPr>
          <w:trHeight w:val="510"/>
        </w:trPr>
        <w:tc>
          <w:tcPr>
            <w:tcW w:type="dxa" w:w="607"/>
            <w:vAlign w:val="bottom"/>
            <w:hideMark/>
          </w:tcPr>
          <w:p w:rsidRDefault="00DD4E7B" w:rsidP="00875176" w:rsidR="00DD4E7B">
            <w:pPr>
              <w:spacing w:lineRule="auto" w:line="480"/>
              <w:rPr>
                <w:rFonts w:hAnsi="Calibri" w:ascii="Calibri"/>
                <w:color w:val="000000"/>
              </w:rPr>
            </w:pPr>
          </w:p>
        </w:tc>
        <w:tc>
          <w:tcPr>
            <w:tcW w:type="dxa" w:w="5000"/>
            <w:hideMark/>
          </w:tcPr>
          <w:p w:rsidRDefault="00DD4E7B" w:rsidP="00876891" w:rsidR="00DD4E7B" w:rsidRPr="00881485">
            <w:pPr>
              <w:jc w:val="center"/>
              <w:rPr>
                <w:rFonts w:cs="Arial" w:eastAsia="Times New Roman" w:hAnsi="Arial" w:ascii="Arial"/>
                <w:sz w:val="20"/>
                <w:szCs w:val="20"/>
              </w:rPr>
            </w:pPr>
            <w:r w:rsidRPr="00723E84">
              <w:rPr>
                <w:rFonts w:cs="Arial" w:eastAsia="Times New Roman" w:hAnsi="Arial" w:ascii="Arial"/>
                <w:b/>
                <w:sz w:val="20"/>
                <w:szCs w:val="20"/>
              </w:rPr>
              <w:t>UKUPNO</w:t>
            </w:r>
          </w:p>
        </w:tc>
        <w:tc>
          <w:tcPr>
            <w:tcW w:type="dxa" w:w="1829"/>
          </w:tcPr>
          <w:p w:rsidRDefault="00DD4E7B" w:rsidP="00876891" w:rsidR="00DD4E7B" w:rsidRPr="00723E84">
            <w:pPr>
              <w:spacing w:lineRule="auto" w:line="480"/>
              <w:jc w:val="right"/>
              <w:rPr>
                <w:rFonts w:cs="Times New Roman" w:eastAsia="Times New Roman" w:hAnsi="Calibri" w:ascii="Calibri"/>
                <w:b/>
                <w:color w:val="000000"/>
              </w:rPr>
            </w:pPr>
            <w:r w:rsidRPr="00723E84">
              <w:rPr>
                <w:rFonts w:cs="Times New Roman" w:eastAsia="Times New Roman" w:hAnsi="Calibri" w:ascii="Calibri"/>
                <w:b/>
                <w:color w:val="000000"/>
              </w:rPr>
              <w:t>23</w:t>
            </w:r>
            <w:r>
              <w:rPr>
                <w:rFonts w:cs="Times New Roman" w:eastAsia="Times New Roman" w:hAnsi="Calibri" w:ascii="Calibri"/>
                <w:b/>
                <w:color w:val="000000"/>
              </w:rPr>
              <w:t>0.580.649,30</w:t>
            </w:r>
          </w:p>
        </w:tc>
        <w:tc>
          <w:tcPr>
            <w:tcW w:type="dxa" w:w="1829"/>
          </w:tcPr>
          <w:p w:rsidRDefault="00C1006A" w:rsidP="00876891" w:rsidR="00DD4E7B" w:rsidRPr="00723E84">
            <w:pPr>
              <w:spacing w:lineRule="auto" w:line="480"/>
              <w:jc w:val="right"/>
              <w:rPr>
                <w:rFonts w:cs="Times New Roman" w:eastAsia="Times New Roman" w:hAnsi="Calibri" w:ascii="Calibri"/>
                <w:b/>
                <w:color w:val="000000"/>
              </w:rPr>
            </w:pPr>
            <w:r>
              <w:rPr>
                <w:rFonts w:cs="Times New Roman" w:eastAsia="Times New Roman" w:hAnsi="Calibri" w:ascii="Calibri"/>
                <w:b/>
                <w:color w:val="000000"/>
              </w:rPr>
              <w:t>4.501.984,45</w:t>
            </w:r>
          </w:p>
        </w:tc>
        <w:tc>
          <w:tcPr>
            <w:tcW w:type="dxa" w:w="1829"/>
          </w:tcPr>
          <w:p w:rsidRDefault="00DD4E7B" w:rsidP="004771D0" w:rsidR="00DD4E7B" w:rsidRPr="00723E84">
            <w:pPr>
              <w:spacing w:lineRule="auto" w:line="480"/>
              <w:jc w:val="right"/>
              <w:rPr>
                <w:rFonts w:cs="Times New Roman" w:eastAsia="Times New Roman" w:hAnsi="Calibri" w:ascii="Calibri"/>
                <w:b/>
                <w:color w:val="000000"/>
              </w:rPr>
            </w:pPr>
          </w:p>
        </w:tc>
      </w:tr>
    </w:tbl>
    <w:tbl>
      <w:tblPr>
        <w:tblW w:type="dxa" w:w="960"/>
        <w:tblInd w:type="dxa" w:w="93"/>
        <w:tblLook w:val="04A0" w:noVBand="1" w:noHBand="0" w:lastColumn="0" w:firstColumn="1" w:lastRow="0" w:firstRow="1"/>
      </w:tblPr>
      <w:tblGrid>
        <w:gridCol w:w="960"/>
      </w:tblGrid>
      <w:tr w:rsidTr="00B13C05" w:rsidR="00B13C05" w:rsidRPr="00B13C05">
        <w:trPr>
          <w:trHeight w:val="360"/>
        </w:trPr>
        <w:tc>
          <w:tcPr>
            <w:tcW w:type="dxa" w:w="960"/>
            <w:tcBorders>
              <w:top w:val="nil"/>
              <w:left w:val="nil"/>
              <w:bottom w:val="nil"/>
              <w:right w:val="nil"/>
            </w:tcBorders>
            <w:shd w:fill="auto" w:color="auto" w:val="clear"/>
            <w:noWrap/>
            <w:vAlign w:val="bottom"/>
            <w:hideMark/>
          </w:tcPr>
          <w:p w:rsidRDefault="00B13C05" w:rsidP="00B13C05" w:rsidR="00B13C05" w:rsidRPr="00B13C05">
            <w:pPr>
              <w:spacing w:lineRule="auto" w:line="240" w:after="0"/>
              <w:jc w:val="right"/>
              <w:rPr>
                <w:rFonts w:cs="Times New Roman" w:eastAsia="Times New Roman" w:hAnsi="Calibri" w:ascii="Calibri"/>
                <w:color w:val="000000"/>
              </w:rPr>
            </w:pPr>
          </w:p>
        </w:tc>
      </w:tr>
    </w:tbl>
    <w:p w:rsidRDefault="000C08A6" w:rsidP="000C08A6" w:rsidR="000C08A6" w:rsidRPr="00207109">
      <w:pPr>
        <w:rPr>
          <w:rFonts w:cs="Times New Roman" w:hAnsi="Times New Roman" w:ascii="Times New Roman"/>
          <w:sz w:val="24"/>
          <w:szCs w:val="24"/>
        </w:rPr>
      </w:pPr>
    </w:p>
    <w:p w:rsidRDefault="000C08A6" w:rsidP="000C08A6" w:rsidR="000C08A6" w:rsidRPr="00207109">
      <w:pPr>
        <w:ind w:firstLine="708"/>
        <w:jc w:val="both"/>
        <w:rPr>
          <w:rFonts w:cs="Times New Roman" w:hAnsi="Times New Roman" w:ascii="Times New Roman"/>
          <w:sz w:val="24"/>
          <w:szCs w:val="24"/>
        </w:rPr>
      </w:pPr>
      <w:r w:rsidRPr="00207109">
        <w:rPr>
          <w:rFonts w:cs="Times New Roman" w:hAnsi="Times New Roman" w:ascii="Times New Roman"/>
          <w:b/>
          <w:sz w:val="24"/>
          <w:szCs w:val="24"/>
        </w:rPr>
        <w:t>II</w:t>
      </w:r>
      <w:r w:rsidRPr="00207109">
        <w:rPr>
          <w:rFonts w:cs="Times New Roman" w:hAnsi="Times New Roman" w:ascii="Times New Roman"/>
          <w:sz w:val="24"/>
          <w:szCs w:val="24"/>
        </w:rPr>
        <w:t xml:space="preserve"> – Vjerovnik Afrotropic Cocoa Processing Company Limited, Kanda, Highwaay 1, Accra, Gana, OIB </w:t>
      </w:r>
      <w:r>
        <w:rPr>
          <w:rFonts w:cs="Times New Roman" w:hAnsi="Times New Roman" w:ascii="Times New Roman"/>
          <w:sz w:val="24"/>
          <w:szCs w:val="24"/>
        </w:rPr>
        <w:t xml:space="preserve">54445821484, </w:t>
      </w:r>
      <w:r w:rsidRPr="00207109">
        <w:rPr>
          <w:rFonts w:cs="Times New Roman" w:hAnsi="Times New Roman" w:ascii="Times New Roman"/>
          <w:sz w:val="24"/>
          <w:szCs w:val="24"/>
        </w:rPr>
        <w:t xml:space="preserve">čija je tražbina osporena u iznosu 4,379.857,54 kn, upućuje se na parnicu protiv dužnika, radi utvrđivanja osporene tražbine, odnosno </w:t>
      </w:r>
      <w:r>
        <w:rPr>
          <w:rFonts w:cs="Times New Roman" w:hAnsi="Times New Roman" w:ascii="Times New Roman"/>
          <w:sz w:val="24"/>
          <w:szCs w:val="24"/>
        </w:rPr>
        <w:t>na nastavak parnice</w:t>
      </w:r>
      <w:r w:rsidRPr="00207109">
        <w:rPr>
          <w:rFonts w:cs="Times New Roman" w:hAnsi="Times New Roman" w:ascii="Times New Roman"/>
          <w:sz w:val="24"/>
          <w:szCs w:val="24"/>
        </w:rPr>
        <w:t>, koju je vjerovnik pokrenuo pred ovim sudom, prije otvaranja postupka predstečajne nagodbe pod br.Povrv-852/2016.</w:t>
      </w:r>
    </w:p>
    <w:p w:rsidRDefault="000C08A6" w:rsidP="000C08A6" w:rsidR="000C08A6">
      <w:pPr>
        <w:ind w:firstLine="708"/>
        <w:jc w:val="both"/>
        <w:rPr>
          <w:rFonts w:cs="Times New Roman" w:hAnsi="Times New Roman" w:ascii="Times New Roman"/>
          <w:sz w:val="24"/>
          <w:szCs w:val="24"/>
        </w:rPr>
      </w:pPr>
      <w:r w:rsidRPr="00207109">
        <w:rPr>
          <w:rFonts w:cs="Times New Roman" w:hAnsi="Times New Roman" w:ascii="Times New Roman"/>
          <w:b/>
          <w:sz w:val="24"/>
          <w:szCs w:val="24"/>
        </w:rPr>
        <w:lastRenderedPageBreak/>
        <w:t>III</w:t>
      </w:r>
      <w:r w:rsidRPr="00207109">
        <w:rPr>
          <w:rFonts w:cs="Times New Roman" w:hAnsi="Times New Roman" w:ascii="Times New Roman"/>
          <w:sz w:val="24"/>
          <w:szCs w:val="24"/>
        </w:rPr>
        <w:t xml:space="preserve"> –</w:t>
      </w:r>
      <w:r>
        <w:rPr>
          <w:rFonts w:cs="Times New Roman" w:hAnsi="Times New Roman" w:ascii="Times New Roman"/>
          <w:sz w:val="24"/>
          <w:szCs w:val="24"/>
        </w:rPr>
        <w:t xml:space="preserve"> Vjerovnik Croatia osiguranje d.d. Miramarska 22, Zagreb, OIB 26187994862, čija tražbina je osporena u iznosu 114.425,26 kn, upućuje se na parnicu protiv dužnika , radi utvrđivanja osporene tražbine.</w:t>
      </w:r>
    </w:p>
    <w:p w:rsidRDefault="000C08A6" w:rsidP="000C08A6" w:rsidR="000C08A6" w:rsidRPr="00207109">
      <w:pPr>
        <w:ind w:firstLine="708"/>
        <w:jc w:val="both"/>
        <w:rPr>
          <w:rFonts w:cs="Times New Roman" w:hAnsi="Times New Roman" w:ascii="Times New Roman"/>
          <w:sz w:val="24"/>
          <w:szCs w:val="24"/>
        </w:rPr>
      </w:pPr>
      <w:r w:rsidRPr="00207109">
        <w:rPr>
          <w:rFonts w:cs="Times New Roman" w:hAnsi="Times New Roman" w:ascii="Times New Roman"/>
          <w:sz w:val="24"/>
          <w:szCs w:val="24"/>
        </w:rPr>
        <w:t xml:space="preserve"> </w:t>
      </w:r>
      <w:r w:rsidRPr="007E4A2A">
        <w:rPr>
          <w:rFonts w:cs="Times New Roman" w:hAnsi="Times New Roman" w:ascii="Times New Roman"/>
          <w:b/>
          <w:sz w:val="24"/>
          <w:szCs w:val="24"/>
        </w:rPr>
        <w:t>IV</w:t>
      </w:r>
      <w:r>
        <w:rPr>
          <w:rFonts w:cs="Times New Roman" w:hAnsi="Times New Roman" w:ascii="Times New Roman"/>
          <w:sz w:val="24"/>
          <w:szCs w:val="24"/>
        </w:rPr>
        <w:t xml:space="preserve">- Vjerovnik Sportske novosti d.d. </w:t>
      </w:r>
      <w:r w:rsidRPr="00207109">
        <w:rPr>
          <w:rFonts w:cs="Times New Roman" w:hAnsi="Times New Roman" w:ascii="Times New Roman"/>
          <w:sz w:val="24"/>
          <w:szCs w:val="24"/>
        </w:rPr>
        <w:t>za novinsku izdavačku djelatnost, Zagreb, Koranska 2, OIB 41937558795, čija je tražbina osporena u iznosu 7.701,65 kn, upućuje se na parnicu protiv dužnika, radi utvrđivanja osporene tražbine.</w:t>
      </w:r>
    </w:p>
    <w:p w:rsidRDefault="000C08A6" w:rsidP="000C08A6" w:rsidR="000C08A6" w:rsidRPr="00207109">
      <w:pPr>
        <w:ind w:firstLine="708"/>
        <w:jc w:val="both"/>
        <w:rPr>
          <w:rFonts w:cs="Times New Roman" w:hAnsi="Times New Roman" w:ascii="Times New Roman"/>
          <w:sz w:val="24"/>
          <w:szCs w:val="24"/>
        </w:rPr>
      </w:pPr>
      <w:r w:rsidRPr="00207109">
        <w:rPr>
          <w:rFonts w:cs="Times New Roman" w:hAnsi="Times New Roman" w:ascii="Times New Roman"/>
          <w:b/>
          <w:sz w:val="24"/>
          <w:szCs w:val="24"/>
        </w:rPr>
        <w:t>V</w:t>
      </w:r>
      <w:r w:rsidRPr="00207109">
        <w:rPr>
          <w:rFonts w:cs="Times New Roman" w:hAnsi="Times New Roman" w:ascii="Times New Roman"/>
          <w:sz w:val="24"/>
          <w:szCs w:val="24"/>
        </w:rPr>
        <w:t xml:space="preserve"> –Ako vjerovnik koji je upućen na parnicu u roku od 8 dana od dana pravomoćnosti ovog rješenja, ne pokrene parnicu, odnosno ne stavi pisani prijedlog za nastavak već pokrenute parnice, smatrat će se da je odustao od prava na vođenje parnice.</w:t>
      </w:r>
    </w:p>
    <w:p w:rsidRDefault="000C08A6" w:rsidP="004173D9" w:rsidR="004173D9">
      <w:pPr>
        <w:spacing w:after="0"/>
        <w:ind w:firstLine="708"/>
        <w:jc w:val="both"/>
        <w:rPr>
          <w:rFonts w:cs="Times New Roman" w:hAnsi="Times New Roman" w:ascii="Times New Roman"/>
          <w:sz w:val="24"/>
          <w:szCs w:val="24"/>
        </w:rPr>
      </w:pPr>
      <w:r w:rsidRPr="00207109">
        <w:rPr>
          <w:rFonts w:cs="Times New Roman" w:hAnsi="Times New Roman" w:ascii="Times New Roman"/>
          <w:sz w:val="24"/>
          <w:szCs w:val="24"/>
        </w:rPr>
        <w:t xml:space="preserve"> </w:t>
      </w:r>
      <w:r w:rsidRPr="00207109">
        <w:rPr>
          <w:rFonts w:cs="Times New Roman" w:hAnsi="Times New Roman" w:ascii="Times New Roman"/>
          <w:b/>
          <w:sz w:val="24"/>
          <w:szCs w:val="24"/>
        </w:rPr>
        <w:t>V</w:t>
      </w:r>
      <w:r>
        <w:rPr>
          <w:rFonts w:cs="Times New Roman" w:hAnsi="Times New Roman" w:ascii="Times New Roman"/>
          <w:b/>
          <w:sz w:val="24"/>
          <w:szCs w:val="24"/>
        </w:rPr>
        <w:t>I</w:t>
      </w:r>
      <w:r w:rsidRPr="00207109">
        <w:rPr>
          <w:rFonts w:cs="Times New Roman" w:hAnsi="Times New Roman" w:ascii="Times New Roman"/>
          <w:sz w:val="24"/>
          <w:szCs w:val="24"/>
        </w:rPr>
        <w:t xml:space="preserve"> - Ovo rješenje objavit će se na mrežnoj stanici e-Oglasna ploča suda.</w:t>
      </w:r>
    </w:p>
    <w:p w:rsidRDefault="004173D9" w:rsidP="004173D9" w:rsidR="004173D9" w:rsidRPr="00207109">
      <w:pPr>
        <w:spacing w:after="0"/>
        <w:ind w:firstLine="708"/>
        <w:jc w:val="both"/>
        <w:rPr>
          <w:rFonts w:cs="Times New Roman" w:hAnsi="Times New Roman" w:ascii="Times New Roman"/>
          <w:sz w:val="24"/>
          <w:szCs w:val="24"/>
        </w:rPr>
      </w:pPr>
    </w:p>
    <w:p w:rsidRDefault="000C08A6" w:rsidP="004173D9" w:rsidR="000C08A6" w:rsidRPr="004173D9">
      <w:pPr>
        <w:spacing w:after="0"/>
        <w:jc w:val="center"/>
        <w:rPr>
          <w:rFonts w:cs="Times New Roman" w:hAnsi="Times New Roman" w:ascii="Times New Roman"/>
          <w:b/>
          <w:sz w:val="24"/>
          <w:szCs w:val="24"/>
        </w:rPr>
      </w:pPr>
      <w:r w:rsidRPr="004173D9">
        <w:rPr>
          <w:rFonts w:cs="Times New Roman" w:hAnsi="Times New Roman" w:ascii="Times New Roman"/>
          <w:b/>
          <w:sz w:val="24"/>
          <w:szCs w:val="24"/>
        </w:rPr>
        <w:t>Obrazloženje</w:t>
      </w:r>
    </w:p>
    <w:p w:rsidRDefault="004173D9" w:rsidP="004173D9" w:rsidR="004173D9" w:rsidRPr="00207109">
      <w:pPr>
        <w:spacing w:after="0"/>
        <w:jc w:val="center"/>
        <w:rPr>
          <w:rFonts w:cs="Times New Roman" w:hAnsi="Times New Roman" w:ascii="Times New Roman"/>
          <w:sz w:val="24"/>
          <w:szCs w:val="24"/>
        </w:rPr>
      </w:pPr>
    </w:p>
    <w:p w:rsidRDefault="000C08A6" w:rsidP="004173D9" w:rsidR="000C08A6" w:rsidRPr="00207109">
      <w:pPr>
        <w:spacing w:after="0"/>
        <w:jc w:val="both"/>
        <w:rPr>
          <w:rFonts w:cs="Times New Roman" w:hAnsi="Times New Roman" w:ascii="Times New Roman"/>
          <w:sz w:val="24"/>
          <w:szCs w:val="24"/>
        </w:rPr>
      </w:pPr>
      <w:r w:rsidRPr="00207109">
        <w:rPr>
          <w:rFonts w:cs="Times New Roman" w:hAnsi="Times New Roman" w:ascii="Times New Roman"/>
          <w:sz w:val="24"/>
          <w:szCs w:val="24"/>
        </w:rPr>
        <w:tab/>
        <w:t>Rješenjem ovog suda br. St-594/2017-3 od 07.lipnja 2017. otvoren je predstečajni postupak nad dužnikom ZVEČEVO Prehrambena industrija d.d., Požega, Kralja Zvonimira 1. Istim rješenjem pozvani su vjerovnici nadležnoj jedinici FINE u roku od 15 dana prijaviti svoje tražbine na propisanim obrascima i u roku od 8 dana od dana objave o očitovanju dužnika i povjerenika osporiti prijavljene tražbine koje smatraju nepostojećima.</w:t>
      </w:r>
    </w:p>
    <w:p w:rsidRDefault="000C08A6" w:rsidP="000C08A6" w:rsidR="000C08A6" w:rsidRPr="00207109">
      <w:pPr>
        <w:spacing w:after="0"/>
        <w:ind w:firstLine="708"/>
        <w:jc w:val="both"/>
        <w:rPr>
          <w:rFonts w:cs="Times New Roman" w:hAnsi="Times New Roman" w:ascii="Times New Roman"/>
          <w:sz w:val="24"/>
          <w:szCs w:val="24"/>
        </w:rPr>
      </w:pPr>
      <w:r w:rsidRPr="00207109">
        <w:rPr>
          <w:rFonts w:cs="Times New Roman" w:hAnsi="Times New Roman" w:ascii="Times New Roman"/>
          <w:sz w:val="24"/>
          <w:szCs w:val="24"/>
        </w:rPr>
        <w:t>Temeljem prijavljenih tražbina</w:t>
      </w:r>
      <w:r>
        <w:rPr>
          <w:rFonts w:cs="Times New Roman" w:hAnsi="Times New Roman" w:ascii="Times New Roman"/>
          <w:sz w:val="24"/>
          <w:szCs w:val="24"/>
        </w:rPr>
        <w:t>,</w:t>
      </w:r>
      <w:r w:rsidRPr="00207109">
        <w:rPr>
          <w:rFonts w:cs="Times New Roman" w:hAnsi="Times New Roman" w:ascii="Times New Roman"/>
          <w:sz w:val="24"/>
          <w:szCs w:val="24"/>
        </w:rPr>
        <w:t xml:space="preserve"> FINA je u skladu s odredbom čl.43 Stečajnog zakona (NN br.71/15, dalje SZ)  sastavila na propisanom obrascu tablicu prijavljenih tražbina, a povjerenik i dužnik su u roku dostavili svoja pisana očitovanja o svakoj pojedinoj tražbini.</w:t>
      </w:r>
    </w:p>
    <w:p w:rsidRDefault="000C08A6" w:rsidP="000C08A6" w:rsidR="000C08A6">
      <w:pPr>
        <w:spacing w:after="0"/>
        <w:ind w:firstLine="708"/>
        <w:jc w:val="both"/>
        <w:rPr>
          <w:rFonts w:cs="Times New Roman" w:hAnsi="Times New Roman" w:ascii="Times New Roman"/>
          <w:sz w:val="24"/>
          <w:szCs w:val="24"/>
        </w:rPr>
      </w:pPr>
      <w:r w:rsidRPr="00207109">
        <w:rPr>
          <w:rFonts w:cs="Times New Roman" w:hAnsi="Times New Roman" w:ascii="Times New Roman"/>
          <w:sz w:val="24"/>
          <w:szCs w:val="24"/>
        </w:rPr>
        <w:t>Ročište radi ispitivanja tražbina održano je dana 15.rujna 2017.g.</w:t>
      </w:r>
      <w:r>
        <w:rPr>
          <w:rFonts w:cs="Times New Roman" w:hAnsi="Times New Roman" w:ascii="Times New Roman"/>
          <w:sz w:val="24"/>
          <w:szCs w:val="24"/>
        </w:rPr>
        <w:t>, a na</w:t>
      </w:r>
      <w:r w:rsidRPr="00207109">
        <w:rPr>
          <w:rFonts w:cs="Times New Roman" w:hAnsi="Times New Roman" w:ascii="Times New Roman"/>
          <w:sz w:val="24"/>
          <w:szCs w:val="24"/>
        </w:rPr>
        <w:t xml:space="preserve"> ročištu</w:t>
      </w:r>
      <w:r>
        <w:rPr>
          <w:rFonts w:cs="Times New Roman" w:hAnsi="Times New Roman" w:ascii="Times New Roman"/>
          <w:sz w:val="24"/>
          <w:szCs w:val="24"/>
        </w:rPr>
        <w:t xml:space="preserve"> su</w:t>
      </w:r>
      <w:r w:rsidRPr="00207109">
        <w:rPr>
          <w:rFonts w:cs="Times New Roman" w:hAnsi="Times New Roman" w:ascii="Times New Roman"/>
          <w:sz w:val="24"/>
          <w:szCs w:val="24"/>
        </w:rPr>
        <w:t xml:space="preserve"> sudjelovali povjerenik, dužnik zastupan po zakonskom zastupn</w:t>
      </w:r>
      <w:r>
        <w:rPr>
          <w:rFonts w:cs="Times New Roman" w:hAnsi="Times New Roman" w:ascii="Times New Roman"/>
          <w:sz w:val="24"/>
          <w:szCs w:val="24"/>
        </w:rPr>
        <w:t>iku Zdravku Alviru i vjerovnici.</w:t>
      </w:r>
      <w:r w:rsidRPr="00207109">
        <w:rPr>
          <w:rFonts w:cs="Times New Roman" w:hAnsi="Times New Roman" w:ascii="Times New Roman"/>
          <w:sz w:val="24"/>
          <w:szCs w:val="24"/>
        </w:rPr>
        <w:t xml:space="preserve"> </w:t>
      </w:r>
    </w:p>
    <w:p w:rsidRDefault="000C08A6" w:rsidP="000C08A6" w:rsidR="000C08A6" w:rsidRPr="00207109">
      <w:pPr>
        <w:spacing w:after="0"/>
        <w:ind w:firstLine="708"/>
        <w:jc w:val="both"/>
        <w:rPr>
          <w:rFonts w:cs="Times New Roman" w:hAnsi="Times New Roman" w:ascii="Times New Roman"/>
          <w:sz w:val="24"/>
          <w:szCs w:val="24"/>
        </w:rPr>
      </w:pPr>
      <w:r>
        <w:rPr>
          <w:rFonts w:cs="Times New Roman" w:hAnsi="Times New Roman" w:ascii="Times New Roman"/>
          <w:sz w:val="24"/>
          <w:szCs w:val="24"/>
        </w:rPr>
        <w:t xml:space="preserve">Na ročištu je </w:t>
      </w:r>
      <w:r w:rsidRPr="00207109">
        <w:rPr>
          <w:rFonts w:cs="Times New Roman" w:hAnsi="Times New Roman" w:ascii="Times New Roman"/>
          <w:sz w:val="24"/>
          <w:szCs w:val="24"/>
        </w:rPr>
        <w:t xml:space="preserve">utvrđeno da su tražbine pod redni broj 1 te od rednog broja 3 do 11, od rednog broja 13 do 17, od rednog broja 20 do 68, od rednog broja 69 do 77, od rednog broja 79 do 95, od rednog broja 97 do 123, od rednog broja 125 do 181, od rednog broja 183 do 199, redni broj 201 i 202, od rednog broja 204 do 247, od rednog broja 249 do 266, od rednog broja 268 do 286, od rednog broja 288 do 294, od rednog broja 296 do 298, od rednog broja 300 do 308, od rednog broja 310 do 313, od rednog broja 316 do 322 i od rednog broja 324 do 395, priznate od strane dužnika i povjerenika u cijelosti, a nisu osporene od strane drugih vjerovnika. </w:t>
      </w:r>
    </w:p>
    <w:p w:rsidRDefault="000C08A6" w:rsidP="000C08A6" w:rsidR="000C08A6" w:rsidRPr="00207109">
      <w:pPr>
        <w:spacing w:after="0"/>
        <w:ind w:firstLine="708"/>
        <w:jc w:val="both"/>
        <w:rPr>
          <w:rFonts w:cs="Times New Roman" w:hAnsi="Times New Roman" w:ascii="Times New Roman"/>
          <w:sz w:val="24"/>
          <w:szCs w:val="24"/>
        </w:rPr>
      </w:pPr>
      <w:r w:rsidRPr="00207109">
        <w:rPr>
          <w:rFonts w:cs="Times New Roman" w:hAnsi="Times New Roman" w:ascii="Times New Roman"/>
          <w:sz w:val="24"/>
          <w:szCs w:val="24"/>
        </w:rPr>
        <w:t xml:space="preserve">Također je utvrđeno da je uslijed tehničke greške elektroničkog sustava FINE u tablici prijavljenih tražbina ukupno 8 vjerovnika evidentirano pod 2 redna broja te je navedena pogreška otklonjena na način da je vjerovnik Afrotropic Cocoa PCL Gana, </w:t>
      </w:r>
      <w:r>
        <w:rPr>
          <w:rFonts w:cs="Times New Roman" w:hAnsi="Times New Roman" w:ascii="Times New Roman"/>
          <w:sz w:val="24"/>
          <w:szCs w:val="24"/>
        </w:rPr>
        <w:t xml:space="preserve">ostao </w:t>
      </w:r>
      <w:r w:rsidRPr="00207109">
        <w:rPr>
          <w:rFonts w:cs="Times New Roman" w:hAnsi="Times New Roman" w:ascii="Times New Roman"/>
          <w:sz w:val="24"/>
          <w:szCs w:val="24"/>
        </w:rPr>
        <w:t xml:space="preserve">evidentiran </w:t>
      </w:r>
      <w:r>
        <w:rPr>
          <w:rFonts w:cs="Times New Roman" w:hAnsi="Times New Roman" w:ascii="Times New Roman"/>
          <w:sz w:val="24"/>
          <w:szCs w:val="24"/>
        </w:rPr>
        <w:t xml:space="preserve">samo </w:t>
      </w:r>
      <w:r w:rsidRPr="00207109">
        <w:rPr>
          <w:rFonts w:cs="Times New Roman" w:hAnsi="Times New Roman" w:ascii="Times New Roman"/>
          <w:sz w:val="24"/>
          <w:szCs w:val="24"/>
        </w:rPr>
        <w:t>pod redni broj 11, vjerovnik Altinmarka Gida, Turska pod redni broj 17, vjerovnik Barem Ambalaj, Turska pod redni broj 40, vjerovnik Kotel Dadon pod redni broj 71, vjerovnik Huyser Muller, Edam, pod redni broj 158, vjerovnik Mašino Inženjering d.o.o. Beograd, pod redni broj 218, vjerovnik Miscal Handelsgesellschaft GmbH, Beč, Austria pod redni broj 230 i vjerovnik Zagrebački holding d.o.o. Zagreb, pod redni broj 374.</w:t>
      </w:r>
    </w:p>
    <w:p w:rsidRDefault="000C08A6" w:rsidP="000C08A6" w:rsidR="000C08A6" w:rsidRPr="00207109">
      <w:pPr>
        <w:spacing w:after="0"/>
        <w:ind w:firstLine="708"/>
        <w:jc w:val="both"/>
        <w:rPr>
          <w:rFonts w:cs="Times New Roman" w:hAnsi="Times New Roman" w:ascii="Times New Roman"/>
          <w:sz w:val="24"/>
          <w:szCs w:val="24"/>
        </w:rPr>
      </w:pPr>
      <w:r w:rsidRPr="00207109">
        <w:rPr>
          <w:rFonts w:cs="Times New Roman" w:hAnsi="Times New Roman" w:ascii="Times New Roman"/>
          <w:sz w:val="24"/>
          <w:szCs w:val="24"/>
        </w:rPr>
        <w:t>Kod dijela vjerovnika kojima su povjerenik i dužnik tražbine osporili, utvrđeno je da se os</w:t>
      </w:r>
      <w:r>
        <w:rPr>
          <w:rFonts w:cs="Times New Roman" w:hAnsi="Times New Roman" w:ascii="Times New Roman"/>
          <w:sz w:val="24"/>
          <w:szCs w:val="24"/>
        </w:rPr>
        <w:t>poreni iznosi odnose na tražbine koje</w:t>
      </w:r>
      <w:r w:rsidRPr="00207109">
        <w:rPr>
          <w:rFonts w:cs="Times New Roman" w:hAnsi="Times New Roman" w:ascii="Times New Roman"/>
          <w:sz w:val="24"/>
          <w:szCs w:val="24"/>
        </w:rPr>
        <w:t xml:space="preserve"> </w:t>
      </w:r>
      <w:r>
        <w:rPr>
          <w:rFonts w:cs="Times New Roman" w:hAnsi="Times New Roman" w:ascii="Times New Roman"/>
          <w:sz w:val="24"/>
          <w:szCs w:val="24"/>
        </w:rPr>
        <w:t>su</w:t>
      </w:r>
      <w:r w:rsidRPr="00207109">
        <w:rPr>
          <w:rFonts w:cs="Times New Roman" w:hAnsi="Times New Roman" w:ascii="Times New Roman"/>
          <w:sz w:val="24"/>
          <w:szCs w:val="24"/>
        </w:rPr>
        <w:t xml:space="preserve"> dvostruko prijavljen</w:t>
      </w:r>
      <w:r>
        <w:rPr>
          <w:rFonts w:cs="Times New Roman" w:hAnsi="Times New Roman" w:ascii="Times New Roman"/>
          <w:sz w:val="24"/>
          <w:szCs w:val="24"/>
        </w:rPr>
        <w:t>e</w:t>
      </w:r>
      <w:r w:rsidRPr="00207109">
        <w:rPr>
          <w:rFonts w:cs="Times New Roman" w:hAnsi="Times New Roman" w:ascii="Times New Roman"/>
          <w:sz w:val="24"/>
          <w:szCs w:val="24"/>
        </w:rPr>
        <w:t xml:space="preserve">, a budući su vjerovnici osporenih tražbina dostavili svoja pisana očitovanja te priznali činjenicu da su u prijavi </w:t>
      </w:r>
      <w:r w:rsidRPr="00207109">
        <w:rPr>
          <w:rFonts w:cs="Times New Roman" w:hAnsi="Times New Roman" w:ascii="Times New Roman"/>
          <w:sz w:val="24"/>
          <w:szCs w:val="24"/>
        </w:rPr>
        <w:lastRenderedPageBreak/>
        <w:t xml:space="preserve">dvostruko naveli istu tražbinu te </w:t>
      </w:r>
      <w:r>
        <w:rPr>
          <w:rFonts w:cs="Times New Roman" w:hAnsi="Times New Roman" w:ascii="Times New Roman"/>
          <w:sz w:val="24"/>
          <w:szCs w:val="24"/>
        </w:rPr>
        <w:t>se suglasili</w:t>
      </w:r>
      <w:r w:rsidRPr="00207109">
        <w:rPr>
          <w:rFonts w:cs="Times New Roman" w:hAnsi="Times New Roman" w:ascii="Times New Roman"/>
          <w:sz w:val="24"/>
          <w:szCs w:val="24"/>
        </w:rPr>
        <w:t xml:space="preserve"> kako se ima smatrati da njihove</w:t>
      </w:r>
      <w:r>
        <w:rPr>
          <w:rFonts w:cs="Times New Roman" w:hAnsi="Times New Roman" w:ascii="Times New Roman"/>
          <w:sz w:val="24"/>
          <w:szCs w:val="24"/>
        </w:rPr>
        <w:t xml:space="preserve"> prijavljene</w:t>
      </w:r>
      <w:r w:rsidRPr="00207109">
        <w:rPr>
          <w:rFonts w:cs="Times New Roman" w:hAnsi="Times New Roman" w:ascii="Times New Roman"/>
          <w:sz w:val="24"/>
          <w:szCs w:val="24"/>
        </w:rPr>
        <w:t xml:space="preserve"> tražbine predstavljaju iznose koje su priznali povjerenik i dužnik, to je na ročištu osporavanje otklonjeno te </w:t>
      </w:r>
      <w:r>
        <w:rPr>
          <w:rFonts w:cs="Times New Roman" w:hAnsi="Times New Roman" w:ascii="Times New Roman"/>
          <w:sz w:val="24"/>
          <w:szCs w:val="24"/>
        </w:rPr>
        <w:t xml:space="preserve">je utvrđeno </w:t>
      </w:r>
      <w:r w:rsidRPr="00207109">
        <w:rPr>
          <w:rFonts w:cs="Times New Roman" w:hAnsi="Times New Roman" w:ascii="Times New Roman"/>
          <w:sz w:val="24"/>
          <w:szCs w:val="24"/>
        </w:rPr>
        <w:t>da je vjerovnik Altinmarka Gida, Istanbul, Turska</w:t>
      </w:r>
      <w:r>
        <w:rPr>
          <w:rFonts w:cs="Times New Roman" w:hAnsi="Times New Roman" w:ascii="Times New Roman"/>
          <w:sz w:val="24"/>
          <w:szCs w:val="24"/>
        </w:rPr>
        <w:t xml:space="preserve"> (r.br.17)</w:t>
      </w:r>
      <w:r w:rsidRPr="00207109">
        <w:rPr>
          <w:rFonts w:cs="Times New Roman" w:hAnsi="Times New Roman" w:ascii="Times New Roman"/>
          <w:sz w:val="24"/>
          <w:szCs w:val="24"/>
        </w:rPr>
        <w:t xml:space="preserve"> prijavio tražbinu u iznosu 919.599,29 kn, koliko mu je i priznato, vjerovnik GRAFOKOR d.o.o., Zagreb</w:t>
      </w:r>
      <w:r>
        <w:rPr>
          <w:rFonts w:cs="Times New Roman" w:hAnsi="Times New Roman" w:ascii="Times New Roman"/>
          <w:sz w:val="24"/>
          <w:szCs w:val="24"/>
        </w:rPr>
        <w:t xml:space="preserve"> (redni broj 124)</w:t>
      </w:r>
      <w:r w:rsidRPr="00207109">
        <w:rPr>
          <w:rFonts w:cs="Times New Roman" w:hAnsi="Times New Roman" w:ascii="Times New Roman"/>
          <w:sz w:val="24"/>
          <w:szCs w:val="24"/>
        </w:rPr>
        <w:t>, prijavio tražbinu u iznosu 231.070,60 kn, koliko mu je i priznato, vjerovnik RU-VE d.o.o., Sveta Nedjelja</w:t>
      </w:r>
      <w:r>
        <w:rPr>
          <w:rFonts w:cs="Times New Roman" w:hAnsi="Times New Roman" w:ascii="Times New Roman"/>
          <w:sz w:val="24"/>
          <w:szCs w:val="24"/>
        </w:rPr>
        <w:t xml:space="preserve"> (r.br.295)</w:t>
      </w:r>
      <w:r w:rsidRPr="00207109">
        <w:rPr>
          <w:rFonts w:cs="Times New Roman" w:hAnsi="Times New Roman" w:ascii="Times New Roman"/>
          <w:sz w:val="24"/>
          <w:szCs w:val="24"/>
        </w:rPr>
        <w:t>, prijavio tražbinu u iznosu 32.940,0</w:t>
      </w:r>
      <w:r>
        <w:rPr>
          <w:rFonts w:cs="Times New Roman" w:hAnsi="Times New Roman" w:ascii="Times New Roman"/>
          <w:sz w:val="24"/>
          <w:szCs w:val="24"/>
        </w:rPr>
        <w:t xml:space="preserve">0 kn, koliko mu je i priznato, </w:t>
      </w:r>
      <w:r w:rsidRPr="00207109">
        <w:rPr>
          <w:rFonts w:cs="Times New Roman" w:hAnsi="Times New Roman" w:ascii="Times New Roman"/>
          <w:sz w:val="24"/>
          <w:szCs w:val="24"/>
        </w:rPr>
        <w:t xml:space="preserve">vjerovnik DAMIR OCVIREK, vl. obrta Metaloplast iz Batrine, </w:t>
      </w:r>
      <w:r>
        <w:rPr>
          <w:rFonts w:cs="Times New Roman" w:hAnsi="Times New Roman" w:ascii="Times New Roman"/>
          <w:sz w:val="24"/>
          <w:szCs w:val="24"/>
        </w:rPr>
        <w:t>(r.br.248)</w:t>
      </w:r>
      <w:r w:rsidRPr="00207109">
        <w:rPr>
          <w:rFonts w:cs="Times New Roman" w:hAnsi="Times New Roman" w:ascii="Times New Roman"/>
          <w:sz w:val="24"/>
          <w:szCs w:val="24"/>
        </w:rPr>
        <w:t xml:space="preserve">, tražbinu prijavio u iznosu 18.725,26 kn, vjerovnik SCARDONA d.o.o., Zagreb, </w:t>
      </w:r>
      <w:r>
        <w:rPr>
          <w:rFonts w:cs="Times New Roman" w:hAnsi="Times New Roman" w:ascii="Times New Roman"/>
          <w:sz w:val="24"/>
          <w:szCs w:val="24"/>
        </w:rPr>
        <w:t>(r.br.299)</w:t>
      </w:r>
      <w:r w:rsidRPr="00207109">
        <w:rPr>
          <w:rFonts w:cs="Times New Roman" w:hAnsi="Times New Roman" w:ascii="Times New Roman"/>
          <w:sz w:val="24"/>
          <w:szCs w:val="24"/>
        </w:rPr>
        <w:t xml:space="preserve">, prijavio tražbinu u iznosu 12.500,00 kn, koliko mu je i priznato, vjerovnik STRIX d.o.o., Zagreb, </w:t>
      </w:r>
      <w:r>
        <w:rPr>
          <w:rFonts w:cs="Times New Roman" w:hAnsi="Times New Roman" w:ascii="Times New Roman"/>
          <w:sz w:val="24"/>
          <w:szCs w:val="24"/>
        </w:rPr>
        <w:t>(r.br.323)</w:t>
      </w:r>
      <w:r w:rsidRPr="00207109">
        <w:rPr>
          <w:rFonts w:cs="Times New Roman" w:hAnsi="Times New Roman" w:ascii="Times New Roman"/>
          <w:sz w:val="24"/>
          <w:szCs w:val="24"/>
        </w:rPr>
        <w:t xml:space="preserve">, prijavio tražbinu u iznosu 1.382,71 kn, koliko mu je i priznato, vjerovnik MILAN GRGIĆ, vl.obrta GM- PROMET, Kutjevo, </w:t>
      </w:r>
      <w:r>
        <w:rPr>
          <w:rFonts w:cs="Times New Roman" w:hAnsi="Times New Roman" w:ascii="Times New Roman"/>
          <w:sz w:val="24"/>
          <w:szCs w:val="24"/>
        </w:rPr>
        <w:t>(r.br.309)</w:t>
      </w:r>
      <w:r w:rsidRPr="00207109">
        <w:rPr>
          <w:rFonts w:cs="Times New Roman" w:hAnsi="Times New Roman" w:ascii="Times New Roman"/>
          <w:sz w:val="24"/>
          <w:szCs w:val="24"/>
        </w:rPr>
        <w:t xml:space="preserve">, prijavio tražbinu u iznosu od 6.843,22 kn, koliko mu je i priznato, vjerovnik KAJZER ŠPED d.o.o., Zagreb, </w:t>
      </w:r>
      <w:r>
        <w:rPr>
          <w:rFonts w:cs="Times New Roman" w:hAnsi="Times New Roman" w:ascii="Times New Roman"/>
          <w:sz w:val="24"/>
          <w:szCs w:val="24"/>
        </w:rPr>
        <w:t>(r.br.182)</w:t>
      </w:r>
      <w:r w:rsidRPr="00207109">
        <w:rPr>
          <w:rFonts w:cs="Times New Roman" w:hAnsi="Times New Roman" w:ascii="Times New Roman"/>
          <w:sz w:val="24"/>
          <w:szCs w:val="24"/>
        </w:rPr>
        <w:t xml:space="preserve">, prijavio tražbinu u iznosu 608.171,49 kn, koliko mu je i priznato, vjerovnik DRAŽEN LANČIĆ, odvjetnik u Zagrebu, </w:t>
      </w:r>
      <w:r>
        <w:rPr>
          <w:rFonts w:cs="Times New Roman" w:hAnsi="Times New Roman" w:ascii="Times New Roman"/>
          <w:sz w:val="24"/>
          <w:szCs w:val="24"/>
        </w:rPr>
        <w:t>(r.br.203)</w:t>
      </w:r>
      <w:r w:rsidRPr="00207109">
        <w:rPr>
          <w:rFonts w:cs="Times New Roman" w:hAnsi="Times New Roman" w:ascii="Times New Roman"/>
          <w:sz w:val="24"/>
          <w:szCs w:val="24"/>
        </w:rPr>
        <w:t xml:space="preserve"> prijavio tražbinu u iznosu 2.538,</w:t>
      </w:r>
      <w:r>
        <w:rPr>
          <w:rFonts w:cs="Times New Roman" w:hAnsi="Times New Roman" w:ascii="Times New Roman"/>
          <w:sz w:val="24"/>
          <w:szCs w:val="24"/>
        </w:rPr>
        <w:t xml:space="preserve">40 kn, koliko mu je i priznato i da je </w:t>
      </w:r>
      <w:r w:rsidRPr="00207109">
        <w:rPr>
          <w:rFonts w:cs="Times New Roman" w:hAnsi="Times New Roman" w:ascii="Times New Roman"/>
          <w:sz w:val="24"/>
          <w:szCs w:val="24"/>
        </w:rPr>
        <w:t xml:space="preserve">vjerovnik DAMIR KUJUNDŽIĆ, vl.Očne optike Oculus iz Osijeka, </w:t>
      </w:r>
      <w:r>
        <w:rPr>
          <w:rFonts w:cs="Times New Roman" w:hAnsi="Times New Roman" w:ascii="Times New Roman"/>
          <w:sz w:val="24"/>
          <w:szCs w:val="24"/>
        </w:rPr>
        <w:t>(r.br.200)</w:t>
      </w:r>
      <w:r w:rsidRPr="00207109">
        <w:rPr>
          <w:rFonts w:cs="Times New Roman" w:hAnsi="Times New Roman" w:ascii="Times New Roman"/>
          <w:sz w:val="24"/>
          <w:szCs w:val="24"/>
        </w:rPr>
        <w:t>, prijavio tražbinu u iznosu 20.458,69 kn, koliko mu je i priznato.</w:t>
      </w:r>
    </w:p>
    <w:p w:rsidRDefault="000C08A6" w:rsidP="000C08A6" w:rsidR="000C08A6">
      <w:pPr>
        <w:spacing w:after="0"/>
        <w:ind w:firstLine="708"/>
        <w:jc w:val="both"/>
        <w:rPr>
          <w:rFonts w:cs="Times New Roman" w:hAnsi="Times New Roman" w:ascii="Times New Roman"/>
          <w:sz w:val="24"/>
          <w:szCs w:val="24"/>
        </w:rPr>
      </w:pPr>
      <w:r w:rsidRPr="00207109">
        <w:rPr>
          <w:rFonts w:cs="Times New Roman" w:hAnsi="Times New Roman" w:ascii="Times New Roman"/>
          <w:sz w:val="24"/>
          <w:szCs w:val="24"/>
        </w:rPr>
        <w:t xml:space="preserve">U svezi djelomično osporene tražbine vjerovniku pod redni broj 19 Aluflexpack Novi d.o.o., koju su osporili dužnik i povjerenik zbog greške FINE u iskazivanju iznosa prijavljene tražbine, sud je na ročištu, a </w:t>
      </w:r>
      <w:r>
        <w:rPr>
          <w:rFonts w:cs="Times New Roman" w:hAnsi="Times New Roman" w:ascii="Times New Roman"/>
          <w:sz w:val="24"/>
          <w:szCs w:val="24"/>
        </w:rPr>
        <w:t>nakon</w:t>
      </w:r>
      <w:r w:rsidRPr="00207109">
        <w:rPr>
          <w:rFonts w:cs="Times New Roman" w:hAnsi="Times New Roman" w:ascii="Times New Roman"/>
          <w:sz w:val="24"/>
          <w:szCs w:val="24"/>
        </w:rPr>
        <w:t xml:space="preserve"> uvida u </w:t>
      </w:r>
      <w:r>
        <w:rPr>
          <w:rFonts w:cs="Times New Roman" w:hAnsi="Times New Roman" w:ascii="Times New Roman"/>
          <w:sz w:val="24"/>
          <w:szCs w:val="24"/>
        </w:rPr>
        <w:t xml:space="preserve">vjerovnikovu </w:t>
      </w:r>
      <w:r w:rsidRPr="00207109">
        <w:rPr>
          <w:rFonts w:cs="Times New Roman" w:hAnsi="Times New Roman" w:ascii="Times New Roman"/>
          <w:sz w:val="24"/>
          <w:szCs w:val="24"/>
        </w:rPr>
        <w:t>prijavu</w:t>
      </w:r>
      <w:r>
        <w:rPr>
          <w:rFonts w:cs="Times New Roman" w:hAnsi="Times New Roman" w:ascii="Times New Roman"/>
          <w:sz w:val="24"/>
          <w:szCs w:val="24"/>
        </w:rPr>
        <w:t xml:space="preserve"> i priložene isprave</w:t>
      </w:r>
      <w:r w:rsidRPr="00207109">
        <w:rPr>
          <w:rFonts w:cs="Times New Roman" w:hAnsi="Times New Roman" w:ascii="Times New Roman"/>
          <w:sz w:val="24"/>
          <w:szCs w:val="24"/>
        </w:rPr>
        <w:t>, utvrdio da je tražbina pogrešno evidentirana u iznosu 964.391,80 kn, umjesto u iznosu 503.292,81 kn</w:t>
      </w:r>
      <w:r>
        <w:rPr>
          <w:rFonts w:cs="Times New Roman" w:hAnsi="Times New Roman" w:ascii="Times New Roman"/>
          <w:sz w:val="24"/>
          <w:szCs w:val="24"/>
        </w:rPr>
        <w:t xml:space="preserve"> koliko je stvarno prijavljeno te je na taj način osporavanje otklonjeno jer je utvrđeno da je vjerovnik tra</w:t>
      </w:r>
      <w:r w:rsidRPr="00207109">
        <w:rPr>
          <w:rFonts w:cs="Times New Roman" w:hAnsi="Times New Roman" w:ascii="Times New Roman"/>
          <w:sz w:val="24"/>
          <w:szCs w:val="24"/>
        </w:rPr>
        <w:t>žbinu prijavio u iznosu 503.292,</w:t>
      </w:r>
      <w:r>
        <w:rPr>
          <w:rFonts w:cs="Times New Roman" w:hAnsi="Times New Roman" w:ascii="Times New Roman"/>
          <w:sz w:val="24"/>
          <w:szCs w:val="24"/>
        </w:rPr>
        <w:t>81 kn, koliko mu je i priznato.</w:t>
      </w:r>
    </w:p>
    <w:p w:rsidRDefault="000C08A6" w:rsidP="000C08A6" w:rsidR="000C08A6" w:rsidRPr="00207109">
      <w:pPr>
        <w:spacing w:after="0"/>
        <w:ind w:firstLine="708"/>
        <w:jc w:val="both"/>
        <w:rPr>
          <w:rFonts w:cs="Times New Roman" w:hAnsi="Times New Roman" w:ascii="Times New Roman"/>
          <w:sz w:val="24"/>
          <w:szCs w:val="24"/>
        </w:rPr>
      </w:pPr>
      <w:r w:rsidRPr="00207109">
        <w:rPr>
          <w:rFonts w:cs="Times New Roman" w:hAnsi="Times New Roman" w:ascii="Times New Roman"/>
          <w:sz w:val="24"/>
          <w:szCs w:val="24"/>
        </w:rPr>
        <w:t>Kod vjerovnika Podravka banka Prehrambena industrija d.d. pod redni broj 267, također je utvrđeno da je greškom FINE u tablici prijavljenih tražbina evidentiran pogrešan iznos prijavljene tražbine, na što je ukazao i sam vjerovnik putem svog punomoćnika u podnesku od 18.srpnja 2017.g. te je na taj način na ročištu i kod ovog vjerovnika osporavanje otklonjeno jer je utvrđeno da je vjerovnik tražbinu prijavio u iznosu 4,905.552,92 kn, koliko mu je priznato.</w:t>
      </w:r>
    </w:p>
    <w:p w:rsidRDefault="000C08A6" w:rsidP="000C08A6" w:rsidR="000C08A6">
      <w:pPr>
        <w:spacing w:after="0"/>
        <w:ind w:firstLine="708"/>
        <w:jc w:val="both"/>
        <w:rPr>
          <w:rFonts w:cs="Times New Roman" w:hAnsi="Times New Roman" w:ascii="Times New Roman"/>
          <w:sz w:val="24"/>
          <w:szCs w:val="24"/>
        </w:rPr>
      </w:pPr>
      <w:r w:rsidRPr="00207109">
        <w:rPr>
          <w:rFonts w:cs="Times New Roman" w:hAnsi="Times New Roman" w:ascii="Times New Roman"/>
          <w:sz w:val="24"/>
          <w:szCs w:val="24"/>
        </w:rPr>
        <w:t>Vjerovnik pod redni broj 2 AC Bošković, čija je tražbina od strane dužnika i povjerenika priznata u iznosu 1.459,91 kn, a osporena u iznosu 54.258,91 kn, na ročištu je predao ispravak prijave tražbine od 28.lipnja 2017.g. u kom je naveo da njihovo stvarno potraživanje pr</w:t>
      </w:r>
      <w:r>
        <w:rPr>
          <w:rFonts w:cs="Times New Roman" w:hAnsi="Times New Roman" w:ascii="Times New Roman"/>
          <w:sz w:val="24"/>
          <w:szCs w:val="24"/>
        </w:rPr>
        <w:t>ema dužniku s obračunatim</w:t>
      </w:r>
      <w:r w:rsidRPr="00207109">
        <w:rPr>
          <w:rFonts w:cs="Times New Roman" w:hAnsi="Times New Roman" w:ascii="Times New Roman"/>
          <w:sz w:val="24"/>
          <w:szCs w:val="24"/>
        </w:rPr>
        <w:t xml:space="preserve"> kamatama </w:t>
      </w:r>
      <w:r>
        <w:rPr>
          <w:rFonts w:cs="Times New Roman" w:hAnsi="Times New Roman" w:ascii="Times New Roman"/>
          <w:sz w:val="24"/>
          <w:szCs w:val="24"/>
        </w:rPr>
        <w:t xml:space="preserve">iznosi ukupno </w:t>
      </w:r>
      <w:r w:rsidRPr="00207109">
        <w:rPr>
          <w:rFonts w:cs="Times New Roman" w:hAnsi="Times New Roman" w:ascii="Times New Roman"/>
          <w:sz w:val="24"/>
          <w:szCs w:val="24"/>
        </w:rPr>
        <w:t>1.988,39 kn, a ne iznos koji je naveden u ranijoj prijavi i tablici FINE o prijavljenim tražbinama. Kako su na ročištu dužnik i povjerenik navedenu tražbinu od 1.988,39 kn u cijelosti priznali</w:t>
      </w:r>
      <w:r>
        <w:rPr>
          <w:rFonts w:cs="Times New Roman" w:hAnsi="Times New Roman" w:ascii="Times New Roman"/>
          <w:sz w:val="24"/>
          <w:szCs w:val="24"/>
        </w:rPr>
        <w:t xml:space="preserve">, </w:t>
      </w:r>
      <w:r w:rsidRPr="00207109">
        <w:rPr>
          <w:rFonts w:cs="Times New Roman" w:hAnsi="Times New Roman" w:ascii="Times New Roman"/>
          <w:sz w:val="24"/>
          <w:szCs w:val="24"/>
        </w:rPr>
        <w:t>time je</w:t>
      </w:r>
      <w:r>
        <w:rPr>
          <w:rFonts w:cs="Times New Roman" w:hAnsi="Times New Roman" w:ascii="Times New Roman"/>
          <w:sz w:val="24"/>
          <w:szCs w:val="24"/>
        </w:rPr>
        <w:t xml:space="preserve"> i kod ovog vjerovnika</w:t>
      </w:r>
      <w:r w:rsidRPr="00207109">
        <w:rPr>
          <w:rFonts w:cs="Times New Roman" w:hAnsi="Times New Roman" w:ascii="Times New Roman"/>
          <w:sz w:val="24"/>
          <w:szCs w:val="24"/>
        </w:rPr>
        <w:t xml:space="preserve"> osporavanje otklonjeno.</w:t>
      </w:r>
    </w:p>
    <w:p w:rsidRDefault="000C08A6" w:rsidP="000C08A6" w:rsidR="000C08A6">
      <w:pPr>
        <w:spacing w:after="0"/>
        <w:ind w:firstLine="708"/>
        <w:jc w:val="both"/>
        <w:rPr>
          <w:rFonts w:cs="Times New Roman" w:hAnsi="Times New Roman" w:ascii="Times New Roman"/>
          <w:sz w:val="24"/>
          <w:szCs w:val="24"/>
        </w:rPr>
      </w:pPr>
      <w:r>
        <w:rPr>
          <w:rFonts w:cs="Times New Roman" w:hAnsi="Times New Roman" w:ascii="Times New Roman"/>
          <w:sz w:val="24"/>
          <w:szCs w:val="24"/>
        </w:rPr>
        <w:t>Osporavanje tražbine je otklonjeno i kod vjerovnika RH Ministarstvo financija jer su povjerenik i dužnik obrazložili da se u tablici FINE osporena tražbina od 13,734.472,02 kn, pojavljuje dva puta iz razloga što je isti iznos prijavila izravno Carinarnica, a za isti taj iznos zakonski zastupnik samo je dostavio podnesak kojim potvrđuje prihvaćanje iznosa tražbine koju je prijavila Carinarnica, koju činjenicu je na ročištu potvrdio i zamjenik ŽDO kao zastupnik po zakonu te je naveo da prijavljena tražbina RH Ministarstva financija iznosi ukupno 15,700.888,27 kn, koliko je i priznato.</w:t>
      </w:r>
    </w:p>
    <w:p w:rsidRDefault="000C08A6" w:rsidP="000C08A6" w:rsidR="000C08A6">
      <w:pPr>
        <w:spacing w:after="0"/>
        <w:ind w:firstLine="708"/>
        <w:jc w:val="both"/>
        <w:rPr>
          <w:rFonts w:cs="Times New Roman" w:hAnsi="Times New Roman" w:ascii="Times New Roman"/>
          <w:sz w:val="24"/>
          <w:szCs w:val="24"/>
        </w:rPr>
      </w:pPr>
    </w:p>
    <w:p w:rsidRDefault="000C08A6" w:rsidP="000C08A6" w:rsidR="000C08A6">
      <w:pPr>
        <w:spacing w:after="0"/>
        <w:ind w:firstLine="708"/>
        <w:jc w:val="both"/>
        <w:rPr>
          <w:rFonts w:cs="Times New Roman" w:hAnsi="Times New Roman" w:ascii="Times New Roman"/>
          <w:sz w:val="24"/>
          <w:szCs w:val="24"/>
        </w:rPr>
      </w:pPr>
      <w:r w:rsidRPr="00207109">
        <w:rPr>
          <w:rFonts w:cs="Times New Roman" w:hAnsi="Times New Roman" w:ascii="Times New Roman"/>
          <w:sz w:val="24"/>
          <w:szCs w:val="24"/>
        </w:rPr>
        <w:lastRenderedPageBreak/>
        <w:t xml:space="preserve">Vjerovniku pod redni broj 11 Afrotropic Cocoa, Gana, tražbina je priznata u iznosu 19.534,26 kn, dok je osporena u iznosu 4,379.857,54 kn, a kao razlog osporavanja dužnik i povjerenik su naveli da je o toj tražbini u tijeku parnični postupak koji se vodi pred ovim sudom pod br. Povrv-852/16 u kom postupku je za osporenu tražbinu istaknut prigovor zastare. </w:t>
      </w:r>
    </w:p>
    <w:p w:rsidRDefault="000C08A6" w:rsidP="000C08A6" w:rsidR="000C08A6">
      <w:pPr>
        <w:spacing w:after="0"/>
        <w:ind w:firstLine="708"/>
        <w:jc w:val="both"/>
        <w:rPr>
          <w:rFonts w:cs="Times New Roman" w:hAnsi="Times New Roman" w:ascii="Times New Roman"/>
          <w:sz w:val="24"/>
          <w:szCs w:val="24"/>
        </w:rPr>
      </w:pPr>
      <w:r w:rsidRPr="00207109">
        <w:rPr>
          <w:rFonts w:cs="Times New Roman" w:hAnsi="Times New Roman" w:ascii="Times New Roman"/>
          <w:sz w:val="24"/>
          <w:szCs w:val="24"/>
        </w:rPr>
        <w:t xml:space="preserve">Tražbina je </w:t>
      </w:r>
      <w:r>
        <w:rPr>
          <w:rFonts w:cs="Times New Roman" w:hAnsi="Times New Roman" w:ascii="Times New Roman"/>
          <w:sz w:val="24"/>
          <w:szCs w:val="24"/>
        </w:rPr>
        <w:t xml:space="preserve">djelomice </w:t>
      </w:r>
      <w:r w:rsidRPr="00207109">
        <w:rPr>
          <w:rFonts w:cs="Times New Roman" w:hAnsi="Times New Roman" w:ascii="Times New Roman"/>
          <w:sz w:val="24"/>
          <w:szCs w:val="24"/>
        </w:rPr>
        <w:t>osporena i vjerovniku pod redni</w:t>
      </w:r>
      <w:r>
        <w:rPr>
          <w:rFonts w:cs="Times New Roman" w:hAnsi="Times New Roman" w:ascii="Times New Roman"/>
          <w:sz w:val="24"/>
          <w:szCs w:val="24"/>
        </w:rPr>
        <w:t xml:space="preserve"> broj 314 Sportske novosti d.d. </w:t>
      </w:r>
      <w:r w:rsidRPr="00207109">
        <w:rPr>
          <w:rFonts w:cs="Times New Roman" w:hAnsi="Times New Roman" w:ascii="Times New Roman"/>
          <w:sz w:val="24"/>
          <w:szCs w:val="24"/>
        </w:rPr>
        <w:t xml:space="preserve">Zagreb u iznosu 7.701,65 kn, </w:t>
      </w:r>
      <w:r>
        <w:rPr>
          <w:rFonts w:cs="Times New Roman" w:hAnsi="Times New Roman" w:ascii="Times New Roman"/>
          <w:sz w:val="24"/>
          <w:szCs w:val="24"/>
        </w:rPr>
        <w:t>zbog pogrešnog obračuna kamata,</w:t>
      </w:r>
      <w:r w:rsidRPr="00207109">
        <w:rPr>
          <w:rFonts w:cs="Times New Roman" w:hAnsi="Times New Roman" w:ascii="Times New Roman"/>
          <w:sz w:val="24"/>
          <w:szCs w:val="24"/>
        </w:rPr>
        <w:t xml:space="preserve"> dok je </w:t>
      </w:r>
      <w:r>
        <w:rPr>
          <w:rFonts w:cs="Times New Roman" w:hAnsi="Times New Roman" w:ascii="Times New Roman"/>
          <w:sz w:val="24"/>
          <w:szCs w:val="24"/>
        </w:rPr>
        <w:t>vjerovniku Croatia osiguranje d.d. osporen iznos od 114.425,26 kn, iz razloga što je namiren putem prijeboja .</w:t>
      </w:r>
    </w:p>
    <w:p w:rsidRDefault="000C08A6" w:rsidP="000C08A6" w:rsidR="000C08A6">
      <w:pPr>
        <w:spacing w:after="0"/>
        <w:ind w:firstLine="708"/>
        <w:jc w:val="both"/>
        <w:rPr>
          <w:rFonts w:cs="Times New Roman" w:hAnsi="Times New Roman" w:ascii="Times New Roman"/>
          <w:sz w:val="24"/>
          <w:szCs w:val="24"/>
        </w:rPr>
      </w:pPr>
      <w:r w:rsidRPr="00207109">
        <w:rPr>
          <w:rFonts w:cs="Times New Roman" w:hAnsi="Times New Roman" w:ascii="Times New Roman"/>
          <w:sz w:val="24"/>
          <w:szCs w:val="24"/>
        </w:rPr>
        <w:t>Slijedom izloženog, a na temelju rasprave na ročištu radi ispitivanja tražbina, utvrđeno je koje tražbine i u kom iznosu su priznate od strane povjerenika i dužnika, a nisu osporene od strane vjerovnika, te se iste smatraju utvrđenima, sukladno odredbi čl. 47 SZ-a.</w:t>
      </w:r>
    </w:p>
    <w:p w:rsidRDefault="000C08A6" w:rsidP="000C08A6" w:rsidR="000C08A6" w:rsidRPr="00207109">
      <w:pPr>
        <w:spacing w:after="0"/>
        <w:ind w:firstLine="708"/>
        <w:jc w:val="both"/>
        <w:rPr>
          <w:rFonts w:cs="Times New Roman" w:hAnsi="Times New Roman" w:ascii="Times New Roman"/>
          <w:sz w:val="24"/>
          <w:szCs w:val="24"/>
        </w:rPr>
      </w:pPr>
      <w:r w:rsidRPr="00207109">
        <w:rPr>
          <w:rFonts w:cs="Times New Roman" w:hAnsi="Times New Roman" w:ascii="Times New Roman"/>
          <w:sz w:val="24"/>
          <w:szCs w:val="24"/>
        </w:rPr>
        <w:t xml:space="preserve">Sud je nakon ispitivanja tražbina sastavio tablicu temeljem odredbe čl. 49 st. 1 i 2 SZ-a na način da je svaka pojedina tražbina unesena u tablicu u iznosu u kojem je utvrđena i osporena i na temelju te tablice </w:t>
      </w:r>
      <w:r>
        <w:rPr>
          <w:rFonts w:cs="Times New Roman" w:hAnsi="Times New Roman" w:ascii="Times New Roman"/>
          <w:sz w:val="24"/>
          <w:szCs w:val="24"/>
        </w:rPr>
        <w:t>donio je ovo rješenje i</w:t>
      </w:r>
      <w:r w:rsidRPr="00207109">
        <w:rPr>
          <w:rFonts w:cs="Times New Roman" w:hAnsi="Times New Roman" w:ascii="Times New Roman"/>
          <w:sz w:val="24"/>
          <w:szCs w:val="24"/>
        </w:rPr>
        <w:t xml:space="preserve"> odlučio kao pod točkom I izreke na temelju odredbe čl. 50 SZ-a.</w:t>
      </w:r>
    </w:p>
    <w:p w:rsidRDefault="000C08A6" w:rsidP="000C08A6" w:rsidR="000C08A6" w:rsidRPr="00207109">
      <w:pPr>
        <w:spacing w:after="0"/>
        <w:ind w:firstLine="708"/>
        <w:jc w:val="both"/>
        <w:rPr>
          <w:rFonts w:cs="Times New Roman" w:hAnsi="Times New Roman" w:ascii="Times New Roman"/>
          <w:sz w:val="24"/>
          <w:szCs w:val="24"/>
        </w:rPr>
      </w:pPr>
      <w:r w:rsidRPr="00207109">
        <w:rPr>
          <w:rFonts w:cs="Times New Roman" w:hAnsi="Times New Roman" w:ascii="Times New Roman"/>
          <w:sz w:val="24"/>
          <w:szCs w:val="24"/>
        </w:rPr>
        <w:t>Budući su vjer</w:t>
      </w:r>
      <w:r>
        <w:rPr>
          <w:rFonts w:cs="Times New Roman" w:hAnsi="Times New Roman" w:ascii="Times New Roman"/>
          <w:sz w:val="24"/>
          <w:szCs w:val="24"/>
        </w:rPr>
        <w:t>ovnicima Afrotropic Cocoa Gana,</w:t>
      </w:r>
      <w:r w:rsidRPr="00207109">
        <w:rPr>
          <w:rFonts w:cs="Times New Roman" w:hAnsi="Times New Roman" w:ascii="Times New Roman"/>
          <w:sz w:val="24"/>
          <w:szCs w:val="24"/>
        </w:rPr>
        <w:t xml:space="preserve"> </w:t>
      </w:r>
      <w:r>
        <w:rPr>
          <w:rFonts w:cs="Times New Roman" w:hAnsi="Times New Roman" w:ascii="Times New Roman"/>
          <w:sz w:val="24"/>
          <w:szCs w:val="24"/>
        </w:rPr>
        <w:t xml:space="preserve">Croatia osiguranje d.d. Zagreb i </w:t>
      </w:r>
      <w:r w:rsidRPr="00207109">
        <w:rPr>
          <w:rFonts w:cs="Times New Roman" w:hAnsi="Times New Roman" w:ascii="Times New Roman"/>
          <w:sz w:val="24"/>
          <w:szCs w:val="24"/>
        </w:rPr>
        <w:t>Sportske novosti d.d. Zagreb tražbine osporene, to je valjalo vjerovnike uputiti na parnicu radi utvrđivanja osporene tražbine, pa je odlučeno kao pod točkom II, III i IV izreke rješenja na temelju čl.48 st 1 i st 5, čl. 26</w:t>
      </w:r>
      <w:r>
        <w:rPr>
          <w:rFonts w:cs="Times New Roman" w:hAnsi="Times New Roman" w:ascii="Times New Roman"/>
          <w:sz w:val="24"/>
          <w:szCs w:val="24"/>
        </w:rPr>
        <w:t>6</w:t>
      </w:r>
      <w:r w:rsidRPr="00207109">
        <w:rPr>
          <w:rFonts w:cs="Times New Roman" w:hAnsi="Times New Roman" w:ascii="Times New Roman"/>
          <w:sz w:val="24"/>
          <w:szCs w:val="24"/>
        </w:rPr>
        <w:t xml:space="preserve"> st 1 i 269 st 2 i 3 SZ-a.</w:t>
      </w:r>
    </w:p>
    <w:p w:rsidRDefault="000C08A6" w:rsidP="000C08A6" w:rsidR="000C08A6" w:rsidRPr="00207109">
      <w:pPr>
        <w:jc w:val="both"/>
        <w:rPr>
          <w:rFonts w:cs="Times New Roman" w:hAnsi="Times New Roman" w:ascii="Times New Roman"/>
          <w:sz w:val="24"/>
          <w:szCs w:val="24"/>
        </w:rPr>
      </w:pPr>
      <w:r w:rsidRPr="00207109">
        <w:rPr>
          <w:rFonts w:cs="Times New Roman" w:hAnsi="Times New Roman" w:ascii="Times New Roman"/>
          <w:sz w:val="24"/>
          <w:szCs w:val="24"/>
        </w:rPr>
        <w:tab/>
        <w:t xml:space="preserve"> </w:t>
      </w:r>
      <w:r w:rsidRPr="00207109">
        <w:rPr>
          <w:rFonts w:cs="Times New Roman" w:hAnsi="Times New Roman" w:ascii="Times New Roman"/>
          <w:sz w:val="24"/>
          <w:szCs w:val="24"/>
        </w:rPr>
        <w:tab/>
        <w:t xml:space="preserve"> </w:t>
      </w:r>
      <w:r w:rsidRPr="00207109">
        <w:rPr>
          <w:rFonts w:cs="Times New Roman" w:hAnsi="Times New Roman" w:ascii="Times New Roman"/>
          <w:sz w:val="24"/>
          <w:szCs w:val="24"/>
        </w:rPr>
        <w:tab/>
      </w:r>
    </w:p>
    <w:p w:rsidRDefault="000C08A6" w:rsidP="000C08A6" w:rsidR="000C08A6" w:rsidRPr="00207109">
      <w:pPr>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U Slavonskom Brodu, 19</w:t>
      </w:r>
      <w:r w:rsidRPr="00207109">
        <w:rPr>
          <w:rFonts w:cs="Times New Roman" w:hAnsi="Times New Roman" w:ascii="Times New Roman"/>
          <w:sz w:val="24"/>
          <w:szCs w:val="24"/>
        </w:rPr>
        <w:t>.rujna 2017.g.</w:t>
      </w:r>
    </w:p>
    <w:p w:rsidRDefault="000C08A6" w:rsidP="000C08A6" w:rsidR="000C08A6" w:rsidRPr="00207109">
      <w:pPr>
        <w:ind w:left="6372"/>
        <w:rPr>
          <w:rFonts w:cs="Times New Roman" w:hAnsi="Times New Roman" w:ascii="Times New Roman"/>
          <w:sz w:val="24"/>
          <w:szCs w:val="24"/>
        </w:rPr>
      </w:pPr>
      <w:r w:rsidRPr="00207109">
        <w:rPr>
          <w:rFonts w:cs="Times New Roman" w:hAnsi="Times New Roman" w:ascii="Times New Roman"/>
          <w:sz w:val="24"/>
          <w:szCs w:val="24"/>
        </w:rPr>
        <w:t xml:space="preserve">STEČAJNI SUDAC:                                                                                               Vesna Vukelić </w:t>
      </w:r>
    </w:p>
    <w:p w:rsidRDefault="000C08A6" w:rsidP="000C08A6" w:rsidR="000C08A6" w:rsidRPr="00207109">
      <w:pPr>
        <w:spacing w:after="0"/>
        <w:rPr>
          <w:rFonts w:cs="Times New Roman" w:hAnsi="Times New Roman" w:ascii="Times New Roman"/>
          <w:b/>
        </w:rPr>
      </w:pPr>
      <w:r w:rsidRPr="00207109">
        <w:rPr>
          <w:rFonts w:cs="Times New Roman" w:hAnsi="Times New Roman" w:ascii="Times New Roman"/>
          <w:b/>
        </w:rPr>
        <w:t>NAPUTAK O PRAVNOM LIJEKU</w:t>
      </w:r>
    </w:p>
    <w:p w:rsidRDefault="000C08A6" w:rsidP="000C08A6" w:rsidR="000C08A6" w:rsidRPr="00207109">
      <w:pPr>
        <w:spacing w:after="0"/>
        <w:rPr>
          <w:rFonts w:cs="Times New Roman" w:hAnsi="Times New Roman" w:ascii="Times New Roman"/>
        </w:rPr>
      </w:pPr>
      <w:r w:rsidRPr="00207109">
        <w:rPr>
          <w:rFonts w:cs="Times New Roman" w:hAnsi="Times New Roman" w:ascii="Times New Roman"/>
        </w:rPr>
        <w:t>Protiv ovog rješenja pravo na žalbu ima dužnik i svaki</w:t>
      </w:r>
    </w:p>
    <w:p w:rsidRDefault="000C08A6" w:rsidP="000C08A6" w:rsidR="000C08A6" w:rsidRPr="00207109">
      <w:pPr>
        <w:spacing w:after="0"/>
        <w:rPr>
          <w:rFonts w:cs="Times New Roman" w:hAnsi="Times New Roman" w:ascii="Times New Roman"/>
        </w:rPr>
      </w:pPr>
      <w:r w:rsidRPr="00207109">
        <w:rPr>
          <w:rFonts w:cs="Times New Roman" w:hAnsi="Times New Roman" w:ascii="Times New Roman"/>
        </w:rPr>
        <w:t>vjerovnik u dijelu koji se odnosi na njegovu prijavljenu tražbinu.</w:t>
      </w:r>
    </w:p>
    <w:p w:rsidRDefault="000C08A6" w:rsidP="000C08A6" w:rsidR="000C08A6" w:rsidRPr="00207109">
      <w:pPr>
        <w:spacing w:after="0"/>
        <w:rPr>
          <w:rFonts w:cs="Times New Roman" w:hAnsi="Times New Roman" w:ascii="Times New Roman"/>
        </w:rPr>
      </w:pPr>
      <w:r w:rsidRPr="00207109">
        <w:rPr>
          <w:rFonts w:cs="Times New Roman" w:hAnsi="Times New Roman" w:ascii="Times New Roman"/>
        </w:rPr>
        <w:t>Rok za žalbu iznosi 8 dana računajući od dana dostave</w:t>
      </w:r>
    </w:p>
    <w:p w:rsidRDefault="000C08A6" w:rsidP="000C08A6" w:rsidR="000C08A6" w:rsidRPr="00207109">
      <w:pPr>
        <w:spacing w:after="0"/>
        <w:rPr>
          <w:rFonts w:cs="Times New Roman" w:hAnsi="Times New Roman" w:ascii="Times New Roman"/>
        </w:rPr>
      </w:pPr>
      <w:r w:rsidRPr="00207109">
        <w:rPr>
          <w:rFonts w:cs="Times New Roman" w:hAnsi="Times New Roman" w:ascii="Times New Roman"/>
        </w:rPr>
        <w:t>rješenja, a dostava se smatra obavljenom istekom 8 dana</w:t>
      </w:r>
    </w:p>
    <w:p w:rsidRDefault="000C08A6" w:rsidP="000C08A6" w:rsidR="000C08A6" w:rsidRPr="00207109">
      <w:pPr>
        <w:spacing w:after="0"/>
        <w:rPr>
          <w:rFonts w:cs="Times New Roman" w:hAnsi="Times New Roman" w:ascii="Times New Roman"/>
        </w:rPr>
      </w:pPr>
      <w:r w:rsidRPr="00207109">
        <w:rPr>
          <w:rFonts w:cs="Times New Roman" w:hAnsi="Times New Roman" w:ascii="Times New Roman"/>
        </w:rPr>
        <w:t>od dana objave rješenja na mrežnoj stanici e-Oglasna ploča sudova.</w:t>
      </w:r>
    </w:p>
    <w:p w:rsidRDefault="000C08A6" w:rsidP="000C08A6" w:rsidR="000C08A6" w:rsidRPr="00207109">
      <w:pPr>
        <w:spacing w:after="0"/>
        <w:rPr>
          <w:rFonts w:cs="Times New Roman" w:hAnsi="Times New Roman" w:ascii="Times New Roman"/>
        </w:rPr>
      </w:pPr>
      <w:r w:rsidRPr="00207109">
        <w:rPr>
          <w:rFonts w:cs="Times New Roman" w:hAnsi="Times New Roman" w:ascii="Times New Roman"/>
        </w:rPr>
        <w:t>Žalba se podnosi ovom sudu u dva primjerka, a o žalbi</w:t>
      </w:r>
    </w:p>
    <w:p w:rsidRDefault="000C08A6" w:rsidP="000C08A6" w:rsidR="000C08A6">
      <w:pPr>
        <w:spacing w:after="0"/>
        <w:rPr>
          <w:rFonts w:cs="Times New Roman" w:hAnsi="Times New Roman" w:ascii="Times New Roman"/>
        </w:rPr>
      </w:pPr>
      <w:r w:rsidRPr="00207109">
        <w:rPr>
          <w:rFonts w:cs="Times New Roman" w:hAnsi="Times New Roman" w:ascii="Times New Roman"/>
        </w:rPr>
        <w:t>odlučuje Visoki trgovački sud RH Zagreb.</w:t>
      </w:r>
    </w:p>
    <w:p w:rsidRDefault="000C08A6" w:rsidP="000C08A6" w:rsidR="000C08A6" w:rsidRPr="00207109">
      <w:pPr>
        <w:spacing w:after="0"/>
        <w:rPr>
          <w:rFonts w:cs="Times New Roman" w:hAnsi="Times New Roman" w:ascii="Times New Roman"/>
        </w:rPr>
      </w:pPr>
    </w:p>
    <w:p w:rsidRDefault="000C08A6" w:rsidP="000C08A6" w:rsidR="000C08A6" w:rsidRPr="00207109">
      <w:pPr>
        <w:spacing w:after="0"/>
        <w:rPr>
          <w:rFonts w:cs="Times New Roman" w:hAnsi="Times New Roman" w:ascii="Times New Roman"/>
          <w:sz w:val="24"/>
          <w:szCs w:val="24"/>
        </w:rPr>
      </w:pPr>
      <w:r w:rsidRPr="00207109">
        <w:rPr>
          <w:rFonts w:cs="Times New Roman" w:hAnsi="Times New Roman" w:ascii="Times New Roman"/>
          <w:sz w:val="24"/>
          <w:szCs w:val="24"/>
        </w:rPr>
        <w:t>Dostaviti putem mrežne stanice e-Oglasna ploča</w:t>
      </w:r>
    </w:p>
    <w:p w:rsidRDefault="000C08A6" w:rsidP="000C08A6" w:rsidR="000C08A6">
      <w:pPr>
        <w:spacing w:after="0"/>
        <w:rPr>
          <w:rFonts w:cs="Times New Roman" w:hAnsi="Times New Roman" w:ascii="Times New Roman"/>
          <w:sz w:val="24"/>
          <w:szCs w:val="24"/>
        </w:rPr>
      </w:pPr>
      <w:r w:rsidRPr="00207109">
        <w:rPr>
          <w:rFonts w:cs="Times New Roman" w:hAnsi="Times New Roman" w:ascii="Times New Roman"/>
          <w:sz w:val="24"/>
          <w:szCs w:val="24"/>
        </w:rPr>
        <w:t>1. povjereniku</w:t>
      </w:r>
    </w:p>
    <w:p w:rsidRDefault="000C08A6" w:rsidP="000C08A6" w:rsidR="000C08A6" w:rsidRPr="00207109">
      <w:pPr>
        <w:spacing w:after="0"/>
        <w:rPr>
          <w:rFonts w:cs="Times New Roman" w:hAnsi="Times New Roman" w:ascii="Times New Roman"/>
          <w:sz w:val="24"/>
          <w:szCs w:val="24"/>
        </w:rPr>
      </w:pPr>
      <w:r w:rsidRPr="00207109">
        <w:rPr>
          <w:rFonts w:cs="Times New Roman" w:hAnsi="Times New Roman" w:ascii="Times New Roman"/>
          <w:sz w:val="24"/>
          <w:szCs w:val="24"/>
        </w:rPr>
        <w:t>2. dužniku</w:t>
      </w:r>
    </w:p>
    <w:p w:rsidRDefault="000C08A6" w:rsidP="000C08A6" w:rsidR="000C08A6">
      <w:pPr>
        <w:spacing w:after="0"/>
      </w:pPr>
      <w:r w:rsidRPr="00207109">
        <w:rPr>
          <w:rFonts w:cs="Times New Roman" w:hAnsi="Times New Roman" w:ascii="Times New Roman"/>
          <w:sz w:val="24"/>
          <w:szCs w:val="24"/>
        </w:rPr>
        <w:t>3. vjerovnicima</w:t>
      </w:r>
    </w:p>
    <w:p w:rsidRDefault="00F32CBA" w:rsidP="00F32CBA" w:rsidR="00F32CBA"/>
    <w:sectPr w:rsidSect="00710E3B" w:rsidR="00F32CBA">
      <w:headerReference w:type="default" r:id="rId11"/>
      <w:pgSz w:h="16838" w:w="11906"/>
      <w:pgMar w:gutter="0" w:footer="709" w:header="709" w:left="1276" w:bottom="1418" w:right="1276"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2217" w:rsidP="00881485" w:rsidR="00492217">
      <w:pPr>
        <w:spacing w:lineRule="auto" w:line="240" w:after="0"/>
      </w:pPr>
      <w:r>
        <w:separator/>
      </w:r>
    </w:p>
  </w:endnote>
  <w:endnote w:id="0" w:type="continuationSeparator">
    <w:p w:rsidRDefault="00492217" w:rsidP="00881485" w:rsidR="0049221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2217" w:rsidP="00881485" w:rsidR="00492217">
      <w:pPr>
        <w:spacing w:lineRule="auto" w:line="240" w:after="0"/>
      </w:pPr>
      <w:r>
        <w:separator/>
      </w:r>
    </w:p>
  </w:footnote>
  <w:footnote w:id="0" w:type="continuationSeparator">
    <w:p w:rsidRDefault="00492217" w:rsidP="00881485" w:rsidR="0049221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71D0" w:rsidP="00C97A41" w:rsidR="004771D0">
    <w:pPr>
      <w:spacing w:after="0"/>
    </w:pPr>
  </w:p>
  <w:p w:rsidRDefault="004771D0" w:rsidP="00C97A41" w:rsidR="004771D0">
    <w:pPr>
      <w:spacing w:after="0"/>
    </w:pPr>
  </w:p>
  <w:p w:rsidRDefault="004771D0" w:rsidP="00C97A41" w:rsidR="004771D0">
    <w:pPr>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C4B692B"/>
    <w:multiLevelType w:val="hybridMultilevel"/>
    <w:tmpl w:val="6DBA19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DE172AC"/>
    <w:multiLevelType w:val="hybridMultilevel"/>
    <w:tmpl w:val="37CA8AE0"/>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hideGrammaticalErrors/>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1485"/>
    <w:rsid w:val="00037430"/>
    <w:rsid w:val="0005238F"/>
    <w:rsid w:val="000C08A6"/>
    <w:rsid w:val="000E0E0E"/>
    <w:rsid w:val="000F0F62"/>
    <w:rsid w:val="00137580"/>
    <w:rsid w:val="00162456"/>
    <w:rsid w:val="00170FD7"/>
    <w:rsid w:val="00185BC8"/>
    <w:rsid w:val="00190378"/>
    <w:rsid w:val="001A2E48"/>
    <w:rsid w:val="001C7074"/>
    <w:rsid w:val="001D2205"/>
    <w:rsid w:val="001E0630"/>
    <w:rsid w:val="002272E1"/>
    <w:rsid w:val="00257756"/>
    <w:rsid w:val="002A1F25"/>
    <w:rsid w:val="002A2A80"/>
    <w:rsid w:val="002A3AE5"/>
    <w:rsid w:val="002B7C9C"/>
    <w:rsid w:val="002C2BC4"/>
    <w:rsid w:val="003479DB"/>
    <w:rsid w:val="003512F2"/>
    <w:rsid w:val="00351AC0"/>
    <w:rsid w:val="00353EE0"/>
    <w:rsid w:val="00385D18"/>
    <w:rsid w:val="003A376F"/>
    <w:rsid w:val="003A4088"/>
    <w:rsid w:val="003C50A9"/>
    <w:rsid w:val="004173D9"/>
    <w:rsid w:val="00453C03"/>
    <w:rsid w:val="004771D0"/>
    <w:rsid w:val="0047772D"/>
    <w:rsid w:val="004918EC"/>
    <w:rsid w:val="00492217"/>
    <w:rsid w:val="004B37CB"/>
    <w:rsid w:val="004D2177"/>
    <w:rsid w:val="004D465C"/>
    <w:rsid w:val="004F6F48"/>
    <w:rsid w:val="00523499"/>
    <w:rsid w:val="00536567"/>
    <w:rsid w:val="005443DB"/>
    <w:rsid w:val="00547EA9"/>
    <w:rsid w:val="005504F9"/>
    <w:rsid w:val="00581920"/>
    <w:rsid w:val="00583252"/>
    <w:rsid w:val="005834FC"/>
    <w:rsid w:val="00585DDE"/>
    <w:rsid w:val="00592A2D"/>
    <w:rsid w:val="0060193B"/>
    <w:rsid w:val="006047B6"/>
    <w:rsid w:val="006248F9"/>
    <w:rsid w:val="00626163"/>
    <w:rsid w:val="00631976"/>
    <w:rsid w:val="00644090"/>
    <w:rsid w:val="00652B75"/>
    <w:rsid w:val="006C6793"/>
    <w:rsid w:val="007048F2"/>
    <w:rsid w:val="00710E3B"/>
    <w:rsid w:val="00723E84"/>
    <w:rsid w:val="00725D39"/>
    <w:rsid w:val="00734962"/>
    <w:rsid w:val="007500C6"/>
    <w:rsid w:val="0076051A"/>
    <w:rsid w:val="00775E2F"/>
    <w:rsid w:val="007B7C2C"/>
    <w:rsid w:val="007C22D5"/>
    <w:rsid w:val="007C2724"/>
    <w:rsid w:val="007D4386"/>
    <w:rsid w:val="00812BCB"/>
    <w:rsid w:val="008141BF"/>
    <w:rsid w:val="00821636"/>
    <w:rsid w:val="008512FF"/>
    <w:rsid w:val="00875176"/>
    <w:rsid w:val="00876891"/>
    <w:rsid w:val="00881485"/>
    <w:rsid w:val="008C5902"/>
    <w:rsid w:val="009067DF"/>
    <w:rsid w:val="00911775"/>
    <w:rsid w:val="00914E4F"/>
    <w:rsid w:val="009711D5"/>
    <w:rsid w:val="00971D8B"/>
    <w:rsid w:val="00981F07"/>
    <w:rsid w:val="00995A95"/>
    <w:rsid w:val="00997293"/>
    <w:rsid w:val="009E0714"/>
    <w:rsid w:val="009E685E"/>
    <w:rsid w:val="00A03214"/>
    <w:rsid w:val="00A21254"/>
    <w:rsid w:val="00A263C8"/>
    <w:rsid w:val="00A46F2A"/>
    <w:rsid w:val="00A723DA"/>
    <w:rsid w:val="00A84CE6"/>
    <w:rsid w:val="00B13C05"/>
    <w:rsid w:val="00B27C42"/>
    <w:rsid w:val="00B651D1"/>
    <w:rsid w:val="00B900A8"/>
    <w:rsid w:val="00B916EC"/>
    <w:rsid w:val="00BA40DA"/>
    <w:rsid w:val="00BD20E8"/>
    <w:rsid w:val="00C1006A"/>
    <w:rsid w:val="00C32E9F"/>
    <w:rsid w:val="00C3689D"/>
    <w:rsid w:val="00C97A41"/>
    <w:rsid w:val="00CD3FE6"/>
    <w:rsid w:val="00D026EF"/>
    <w:rsid w:val="00D4429E"/>
    <w:rsid w:val="00D5274F"/>
    <w:rsid w:val="00D7063C"/>
    <w:rsid w:val="00D71003"/>
    <w:rsid w:val="00D7617F"/>
    <w:rsid w:val="00D85ED6"/>
    <w:rsid w:val="00D91527"/>
    <w:rsid w:val="00D97B34"/>
    <w:rsid w:val="00DD4E7B"/>
    <w:rsid w:val="00DD7EAC"/>
    <w:rsid w:val="00E2357D"/>
    <w:rsid w:val="00E44CAA"/>
    <w:rsid w:val="00E968A5"/>
    <w:rsid w:val="00EF13C3"/>
    <w:rsid w:val="00F11BC2"/>
    <w:rsid w:val="00F126A1"/>
    <w:rsid w:val="00F32CBA"/>
    <w:rsid w:val="00F40900"/>
    <w:rsid w:val="00F74918"/>
    <w:rsid w:val="00FA09E6"/>
    <w:rsid w:val="00FB342D"/>
    <w:rsid w:val="00FF5515"/>
    <w:rsid w:val="00FF7A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881485"/>
    <w:rPr>
      <w:color w:val="0000FF"/>
      <w:u w:val="single"/>
    </w:rPr>
  </w:style>
  <w:style w:styleId="SlijeenaHiperveza" w:type="character">
    <w:name w:val="FollowedHyperlink"/>
    <w:basedOn w:val="Zadanifontodlomka"/>
    <w:uiPriority w:val="99"/>
    <w:semiHidden/>
    <w:unhideWhenUsed/>
    <w:rsid w:val="00881485"/>
    <w:rPr>
      <w:color w:val="800080"/>
      <w:u w:val="single"/>
    </w:rPr>
  </w:style>
  <w:style w:customStyle="true" w:styleId="xl66" w:type="paragraph">
    <w:name w:val="xl66"/>
    <w:basedOn w:val="Normal"/>
    <w:rsid w:val="0088148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center"/>
    </w:pPr>
    <w:rPr>
      <w:rFonts w:cs="Arial" w:eastAsia="Times New Roman" w:hAnsi="Arial" w:ascii="Arial"/>
      <w:sz w:val="20"/>
      <w:szCs w:val="20"/>
    </w:rPr>
  </w:style>
  <w:style w:customStyle="true" w:styleId="xl67" w:type="paragraph">
    <w:name w:val="xl67"/>
    <w:basedOn w:val="Normal"/>
    <w:rsid w:val="0088148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textAlignment w:val="center"/>
    </w:pPr>
    <w:rPr>
      <w:rFonts w:cs="Arial" w:eastAsia="Times New Roman" w:hAnsi="Arial" w:ascii="Arial"/>
      <w:sz w:val="20"/>
      <w:szCs w:val="20"/>
    </w:rPr>
  </w:style>
  <w:style w:customStyle="true" w:styleId="xl68" w:type="paragraph">
    <w:name w:val="xl68"/>
    <w:basedOn w:val="Normal"/>
    <w:rsid w:val="0088148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textAlignment w:val="center"/>
    </w:pPr>
    <w:rPr>
      <w:rFonts w:cs="Arial" w:eastAsia="Times New Roman" w:hAnsi="Arial" w:ascii="Arial"/>
      <w:sz w:val="20"/>
      <w:szCs w:val="20"/>
    </w:rPr>
  </w:style>
  <w:style w:customStyle="true" w:styleId="xl69" w:type="paragraph">
    <w:name w:val="xl69"/>
    <w:basedOn w:val="Normal"/>
    <w:rsid w:val="0088148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textAlignment w:val="center"/>
    </w:pPr>
    <w:rPr>
      <w:rFonts w:cs="Arial" w:eastAsia="Times New Roman" w:hAnsi="Arial" w:ascii="Arial"/>
      <w:sz w:val="20"/>
      <w:szCs w:val="20"/>
    </w:rPr>
  </w:style>
  <w:style w:customStyle="true" w:styleId="xl70" w:type="paragraph">
    <w:name w:val="xl70"/>
    <w:basedOn w:val="Normal"/>
    <w:rsid w:val="0088148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cs="Arial" w:eastAsia="Times New Roman" w:hAnsi="Arial" w:ascii="Arial"/>
      <w:sz w:val="20"/>
      <w:szCs w:val="20"/>
    </w:rPr>
  </w:style>
  <w:style w:customStyle="true" w:styleId="xl71" w:type="paragraph">
    <w:name w:val="xl71"/>
    <w:basedOn w:val="Normal"/>
    <w:rsid w:val="0088148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center"/>
    </w:pPr>
    <w:rPr>
      <w:rFonts w:cs="Arial" w:eastAsia="Times New Roman" w:hAnsi="Arial" w:ascii="Arial"/>
      <w:sz w:val="20"/>
      <w:szCs w:val="20"/>
    </w:rPr>
  </w:style>
  <w:style w:customStyle="true" w:styleId="xl72" w:type="paragraph">
    <w:name w:val="xl72"/>
    <w:basedOn w:val="Normal"/>
    <w:rsid w:val="0088148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cs="Times New Roman" w:eastAsia="Times New Roman" w:hAnsi="Times New Roman" w:ascii="Times New Roman"/>
      <w:sz w:val="24"/>
      <w:szCs w:val="24"/>
    </w:rPr>
  </w:style>
  <w:style w:customStyle="true" w:styleId="xl73" w:type="paragraph">
    <w:name w:val="xl73"/>
    <w:basedOn w:val="Normal"/>
    <w:rsid w:val="00881485"/>
    <w:pPr>
      <w:pBdr>
        <w:top w:space="0" w:sz="4" w:color="auto" w:val="single"/>
        <w:left w:space="0" w:sz="4" w:color="auto" w:val="single"/>
        <w:bottom w:space="0" w:sz="4" w:color="auto" w:val="single"/>
        <w:right w:space="0" w:sz="4" w:color="auto" w:val="single"/>
      </w:pBdr>
      <w:shd w:fill="B6DDE8" w:color="000000" w:val="clear"/>
      <w:spacing w:lineRule="auto" w:line="240" w:afterAutospacing="true" w:after="100" w:beforeAutospacing="true" w:before="100"/>
    </w:pPr>
    <w:rPr>
      <w:rFonts w:cs="Times New Roman" w:eastAsia="Times New Roman" w:hAnsi="Times New Roman" w:ascii="Times New Roman"/>
      <w:sz w:val="24"/>
      <w:szCs w:val="24"/>
    </w:rPr>
  </w:style>
  <w:style w:customStyle="true" w:styleId="xl74" w:type="paragraph">
    <w:name w:val="xl74"/>
    <w:basedOn w:val="Normal"/>
    <w:rsid w:val="00881485"/>
    <w:pPr>
      <w:pBdr>
        <w:top w:space="0" w:sz="4" w:color="auto" w:val="single"/>
        <w:left w:space="0" w:sz="4" w:color="auto" w:val="single"/>
        <w:bottom w:space="0" w:sz="4" w:color="auto" w:val="single"/>
        <w:right w:space="0" w:sz="4" w:color="auto" w:val="single"/>
      </w:pBdr>
      <w:shd w:fill="B6DDE8" w:color="000000" w:val="clear"/>
      <w:spacing w:lineRule="auto" w:line="240" w:afterAutospacing="true" w:after="100" w:beforeAutospacing="true" w:before="100"/>
    </w:pPr>
    <w:rPr>
      <w:rFonts w:cs="Times New Roman" w:eastAsia="Times New Roman" w:hAnsi="Times New Roman" w:ascii="Times New Roman"/>
      <w:b/>
      <w:bCs/>
      <w:sz w:val="24"/>
      <w:szCs w:val="24"/>
    </w:rPr>
  </w:style>
  <w:style w:customStyle="true" w:styleId="xl75" w:type="paragraph">
    <w:name w:val="xl75"/>
    <w:basedOn w:val="Normal"/>
    <w:rsid w:val="0088148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cs="Times New Roman" w:eastAsia="Times New Roman" w:hAnsi="Times New Roman" w:ascii="Times New Roman"/>
      <w:b/>
      <w:bCs/>
      <w:sz w:val="24"/>
      <w:szCs w:val="24"/>
    </w:rPr>
  </w:style>
  <w:style w:customStyle="true" w:styleId="xl76" w:type="paragraph">
    <w:name w:val="xl76"/>
    <w:basedOn w:val="Normal"/>
    <w:rsid w:val="00881485"/>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cs="Times New Roman" w:eastAsia="Times New Roman" w:hAnsi="Times New Roman" w:ascii="Times New Roman"/>
      <w:b/>
      <w:bCs/>
      <w:sz w:val="24"/>
      <w:szCs w:val="24"/>
    </w:rPr>
  </w:style>
  <w:style w:customStyle="true" w:styleId="xl77" w:type="paragraph">
    <w:name w:val="xl77"/>
    <w:basedOn w:val="Normal"/>
    <w:rsid w:val="00881485"/>
    <w:pPr>
      <w:pBdr>
        <w:top w:space="0" w:sz="4" w:color="auto" w:val="single"/>
        <w:left w:space="0" w:sz="4" w:color="auto" w:val="single"/>
      </w:pBdr>
      <w:shd w:fill="B6DDE8" w:color="000000" w:val="clear"/>
      <w:spacing w:lineRule="auto" w:line="240" w:afterAutospacing="true" w:after="100" w:beforeAutospacing="true" w:before="100"/>
      <w:jc w:val="center"/>
    </w:pPr>
    <w:rPr>
      <w:rFonts w:cs="Times New Roman" w:eastAsia="Times New Roman" w:hAnsi="Times New Roman" w:ascii="Times New Roman"/>
      <w:b/>
      <w:bCs/>
      <w:sz w:val="24"/>
      <w:szCs w:val="24"/>
    </w:rPr>
  </w:style>
  <w:style w:customStyle="true" w:styleId="xl78" w:type="paragraph">
    <w:name w:val="xl78"/>
    <w:basedOn w:val="Normal"/>
    <w:rsid w:val="00881485"/>
    <w:pPr>
      <w:pBdr>
        <w:top w:space="0" w:sz="4" w:color="auto" w:val="single"/>
      </w:pBdr>
      <w:shd w:fill="B6DDE8" w:color="000000" w:val="clear"/>
      <w:spacing w:lineRule="auto" w:line="240" w:afterAutospacing="true" w:after="100" w:beforeAutospacing="true" w:before="100"/>
      <w:jc w:val="center"/>
    </w:pPr>
    <w:rPr>
      <w:rFonts w:cs="Times New Roman" w:eastAsia="Times New Roman" w:hAnsi="Times New Roman" w:ascii="Times New Roman"/>
      <w:sz w:val="24"/>
      <w:szCs w:val="24"/>
    </w:rPr>
  </w:style>
  <w:style w:customStyle="true" w:styleId="xl79" w:type="paragraph">
    <w:name w:val="xl79"/>
    <w:basedOn w:val="Normal"/>
    <w:rsid w:val="00881485"/>
    <w:pPr>
      <w:pBdr>
        <w:top w:space="0" w:sz="4" w:color="auto" w:val="single"/>
        <w:right w:space="0" w:sz="4" w:color="auto" w:val="single"/>
      </w:pBdr>
      <w:shd w:fill="B6DDE8" w:color="000000" w:val="clear"/>
      <w:spacing w:lineRule="auto" w:line="240" w:afterAutospacing="true" w:after="100" w:beforeAutospacing="true" w:before="100"/>
      <w:jc w:val="center"/>
    </w:pPr>
    <w:rPr>
      <w:rFonts w:cs="Times New Roman" w:eastAsia="Times New Roman" w:hAnsi="Times New Roman" w:ascii="Times New Roman"/>
      <w:sz w:val="24"/>
      <w:szCs w:val="24"/>
    </w:rPr>
  </w:style>
  <w:style w:customStyle="true" w:styleId="xl80" w:type="paragraph">
    <w:name w:val="xl80"/>
    <w:basedOn w:val="Normal"/>
    <w:rsid w:val="00881485"/>
    <w:pPr>
      <w:pBdr>
        <w:left w:space="0" w:sz="4" w:color="auto" w:val="single"/>
        <w:bottom w:space="0" w:sz="4" w:color="auto" w:val="single"/>
      </w:pBdr>
      <w:shd w:fill="B6DDE8" w:color="000000" w:val="clear"/>
      <w:spacing w:lineRule="auto" w:line="240" w:afterAutospacing="true" w:after="100" w:beforeAutospacing="true" w:before="100"/>
      <w:jc w:val="center"/>
    </w:pPr>
    <w:rPr>
      <w:rFonts w:cs="Times New Roman" w:eastAsia="Times New Roman" w:hAnsi="Times New Roman" w:ascii="Times New Roman"/>
      <w:sz w:val="24"/>
      <w:szCs w:val="24"/>
    </w:rPr>
  </w:style>
  <w:style w:customStyle="true" w:styleId="xl81" w:type="paragraph">
    <w:name w:val="xl81"/>
    <w:basedOn w:val="Normal"/>
    <w:rsid w:val="00881485"/>
    <w:pPr>
      <w:pBdr>
        <w:bottom w:space="0" w:sz="4" w:color="auto" w:val="single"/>
      </w:pBdr>
      <w:shd w:fill="B6DDE8" w:color="000000" w:val="clear"/>
      <w:spacing w:lineRule="auto" w:line="240" w:afterAutospacing="true" w:after="100" w:beforeAutospacing="true" w:before="100"/>
      <w:jc w:val="center"/>
    </w:pPr>
    <w:rPr>
      <w:rFonts w:cs="Times New Roman" w:eastAsia="Times New Roman" w:hAnsi="Times New Roman" w:ascii="Times New Roman"/>
      <w:sz w:val="24"/>
      <w:szCs w:val="24"/>
    </w:rPr>
  </w:style>
  <w:style w:customStyle="true" w:styleId="xl82" w:type="paragraph">
    <w:name w:val="xl82"/>
    <w:basedOn w:val="Normal"/>
    <w:rsid w:val="00881485"/>
    <w:pPr>
      <w:pBdr>
        <w:bottom w:space="0" w:sz="4" w:color="auto" w:val="single"/>
        <w:right w:space="0" w:sz="4" w:color="auto" w:val="single"/>
      </w:pBdr>
      <w:shd w:fill="B6DDE8" w:color="000000" w:val="clear"/>
      <w:spacing w:lineRule="auto" w:line="240" w:afterAutospacing="true" w:after="100" w:beforeAutospacing="true" w:before="100"/>
      <w:jc w:val="center"/>
    </w:pPr>
    <w:rPr>
      <w:rFonts w:cs="Times New Roman" w:eastAsia="Times New Roman" w:hAnsi="Times New Roman" w:ascii="Times New Roman"/>
      <w:sz w:val="24"/>
      <w:szCs w:val="24"/>
    </w:rPr>
  </w:style>
  <w:style w:customStyle="true" w:styleId="xl83" w:type="paragraph">
    <w:name w:val="xl83"/>
    <w:basedOn w:val="Normal"/>
    <w:rsid w:val="00881485"/>
    <w:pPr>
      <w:pBdr>
        <w:top w:space="0" w:sz="4" w:color="auto" w:val="single"/>
        <w:left w:space="0" w:sz="4" w:color="auto" w:val="single"/>
        <w:bottom w:space="0" w:sz="4" w:color="auto" w:val="single"/>
      </w:pBdr>
      <w:shd w:fill="B6DDE8" w:color="000000" w:val="clear"/>
      <w:spacing w:lineRule="auto" w:line="240" w:afterAutospacing="true" w:after="100" w:beforeAutospacing="true" w:before="100"/>
      <w:jc w:val="center"/>
    </w:pPr>
    <w:rPr>
      <w:rFonts w:cs="Times New Roman" w:eastAsia="Times New Roman" w:hAnsi="Times New Roman" w:ascii="Times New Roman"/>
      <w:sz w:val="24"/>
      <w:szCs w:val="24"/>
    </w:rPr>
  </w:style>
  <w:style w:customStyle="true" w:styleId="xl84" w:type="paragraph">
    <w:name w:val="xl84"/>
    <w:basedOn w:val="Normal"/>
    <w:rsid w:val="00881485"/>
    <w:pPr>
      <w:pBdr>
        <w:top w:space="0" w:sz="4" w:color="auto" w:val="single"/>
        <w:bottom w:space="0" w:sz="4" w:color="auto" w:val="single"/>
      </w:pBdr>
      <w:shd w:fill="B6DDE8" w:color="000000" w:val="clear"/>
      <w:spacing w:lineRule="auto" w:line="240" w:afterAutospacing="true" w:after="100" w:beforeAutospacing="true" w:before="100"/>
      <w:jc w:val="center"/>
    </w:pPr>
    <w:rPr>
      <w:rFonts w:cs="Times New Roman" w:eastAsia="Times New Roman" w:hAnsi="Times New Roman" w:ascii="Times New Roman"/>
      <w:sz w:val="24"/>
      <w:szCs w:val="24"/>
    </w:rPr>
  </w:style>
  <w:style w:customStyle="true" w:styleId="xl85" w:type="paragraph">
    <w:name w:val="xl85"/>
    <w:basedOn w:val="Normal"/>
    <w:rsid w:val="00881485"/>
    <w:pPr>
      <w:pBdr>
        <w:top w:space="0" w:sz="4" w:color="auto" w:val="single"/>
        <w:bottom w:space="0" w:sz="4" w:color="auto" w:val="single"/>
        <w:right w:space="0" w:sz="4" w:color="auto" w:val="single"/>
      </w:pBdr>
      <w:shd w:fill="B6DDE8" w:color="000000" w:val="clear"/>
      <w:spacing w:lineRule="auto" w:line="240" w:afterAutospacing="true" w:after="100" w:beforeAutospacing="true" w:before="100"/>
      <w:jc w:val="center"/>
    </w:pPr>
    <w:rPr>
      <w:rFonts w:cs="Times New Roman" w:eastAsia="Times New Roman" w:hAnsi="Times New Roman" w:ascii="Times New Roman"/>
      <w:sz w:val="24"/>
      <w:szCs w:val="24"/>
    </w:rPr>
  </w:style>
  <w:style w:styleId="Zaglavlje" w:type="paragraph">
    <w:name w:val="header"/>
    <w:basedOn w:val="Normal"/>
    <w:link w:val="ZaglavljeChar"/>
    <w:uiPriority w:val="99"/>
    <w:semiHidden/>
    <w:unhideWhenUsed/>
    <w:rsid w:val="00881485"/>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881485"/>
  </w:style>
  <w:style w:styleId="Podnoje" w:type="paragraph">
    <w:name w:val="footer"/>
    <w:basedOn w:val="Normal"/>
    <w:link w:val="PodnojeChar"/>
    <w:uiPriority w:val="99"/>
    <w:semiHidden/>
    <w:unhideWhenUsed/>
    <w:rsid w:val="00881485"/>
    <w:pPr>
      <w:tabs>
        <w:tab w:pos="4536" w:val="center"/>
        <w:tab w:pos="9072" w:val="right"/>
      </w:tabs>
      <w:spacing w:lineRule="auto" w:line="240" w:after="0"/>
    </w:pPr>
  </w:style>
  <w:style w:customStyle="true" w:styleId="PodnojeChar" w:type="character">
    <w:name w:val="Podnožje Char"/>
    <w:basedOn w:val="Zadanifontodlomka"/>
    <w:link w:val="Podnoje"/>
    <w:uiPriority w:val="99"/>
    <w:semiHidden/>
    <w:rsid w:val="00881485"/>
  </w:style>
  <w:style w:styleId="Reetkatablice" w:type="table">
    <w:name w:val="Table Grid"/>
    <w:basedOn w:val="Obinatablica"/>
    <w:uiPriority w:val="59"/>
    <w:rsid w:val="00B916EC"/>
    <w:pPr>
      <w:spacing w:lineRule="auto" w:line="240" w:after="0"/>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uiPriority w:val="34"/>
    <w:qFormat/>
    <w:rsid w:val="00911775"/>
    <w:pPr>
      <w:ind w:left="720"/>
      <w:contextualSpacing/>
    </w:pPr>
  </w:style>
  <w:style w:styleId="Tekstbalonia" w:type="paragraph">
    <w:name w:val="Balloon Text"/>
    <w:basedOn w:val="Normal"/>
    <w:link w:val="TekstbaloniaChar"/>
    <w:uiPriority w:val="99"/>
    <w:semiHidden/>
    <w:unhideWhenUsed/>
    <w:rsid w:val="000C08A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C08A6"/>
    <w:rPr>
      <w:rFonts w:cs="Tahoma" w:hAnsi="Tahoma" w:ascii="Tahoma"/>
      <w:sz w:val="16"/>
      <w:szCs w:val="16"/>
    </w:rPr>
  </w:style>
  <w:style w:styleId="Tekstrezerviranogmjesta" w:type="character">
    <w:name w:val="Placeholder Text"/>
    <w:basedOn w:val="Zadanifontodlomka"/>
    <w:uiPriority w:val="99"/>
    <w:semiHidden/>
    <w:rsid w:val="00A84CE6"/>
    <w:rPr>
      <w:color w:val="808080"/>
      <w:bdr w:space="0" w:sz="0" w:color="auto" w:val="none"/>
      <w:shd w:fill="auto" w:color="auto" w:val="clear"/>
    </w:rPr>
  </w:style>
  <w:style w:customStyle="true" w:styleId="eSPISCCParagraphDefaultFont" w:type="character">
    <w:name w:val="eSPIS_CC_Paragraph Default Font"/>
    <w:basedOn w:val="Zadanifontodlomka"/>
    <w:rsid w:val="00A84CE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84CE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84CE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84CE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881485"/>
    <w:rPr>
      <w:color w:val="0000FF"/>
      <w:u w:val="single"/>
    </w:rPr>
  </w:style>
  <w:style w:styleId="SlijeenaHiperveza" w:type="character">
    <w:name w:val="FollowedHyperlink"/>
    <w:basedOn w:val="Zadanifontodlomka"/>
    <w:uiPriority w:val="99"/>
    <w:semiHidden/>
    <w:unhideWhenUsed/>
    <w:rsid w:val="00881485"/>
    <w:rPr>
      <w:color w:val="800080"/>
      <w:u w:val="single"/>
    </w:rPr>
  </w:style>
  <w:style w:customStyle="1" w:styleId="xl66" w:type="paragraph">
    <w:name w:val="xl66"/>
    <w:basedOn w:val="Normal"/>
    <w:rsid w:val="00881485"/>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Arial" w:cs="Arial" w:eastAsia="Times New Roman" w:hAnsi="Arial"/>
      <w:sz w:val="20"/>
      <w:szCs w:val="20"/>
    </w:rPr>
  </w:style>
  <w:style w:customStyle="1" w:styleId="xl67" w:type="paragraph">
    <w:name w:val="xl67"/>
    <w:basedOn w:val="Normal"/>
    <w:rsid w:val="0088148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Arial" w:cs="Arial" w:eastAsia="Times New Roman" w:hAnsi="Arial"/>
      <w:sz w:val="20"/>
      <w:szCs w:val="20"/>
    </w:rPr>
  </w:style>
  <w:style w:customStyle="1" w:styleId="xl68" w:type="paragraph">
    <w:name w:val="xl68"/>
    <w:basedOn w:val="Normal"/>
    <w:rsid w:val="0088148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Arial" w:cs="Arial" w:eastAsia="Times New Roman" w:hAnsi="Arial"/>
      <w:sz w:val="20"/>
      <w:szCs w:val="20"/>
    </w:rPr>
  </w:style>
  <w:style w:customStyle="1" w:styleId="xl69" w:type="paragraph">
    <w:name w:val="xl69"/>
    <w:basedOn w:val="Normal"/>
    <w:rsid w:val="0088148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Arial" w:cs="Arial" w:eastAsia="Times New Roman" w:hAnsi="Arial"/>
      <w:sz w:val="20"/>
      <w:szCs w:val="20"/>
    </w:rPr>
  </w:style>
  <w:style w:customStyle="1" w:styleId="xl70" w:type="paragraph">
    <w:name w:val="xl70"/>
    <w:basedOn w:val="Normal"/>
    <w:rsid w:val="0088148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Arial" w:cs="Arial" w:eastAsia="Times New Roman" w:hAnsi="Arial"/>
      <w:sz w:val="20"/>
      <w:szCs w:val="20"/>
    </w:rPr>
  </w:style>
  <w:style w:customStyle="1" w:styleId="xl71" w:type="paragraph">
    <w:name w:val="xl71"/>
    <w:basedOn w:val="Normal"/>
    <w:rsid w:val="00881485"/>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Arial" w:cs="Arial" w:eastAsia="Times New Roman" w:hAnsi="Arial"/>
      <w:sz w:val="20"/>
      <w:szCs w:val="20"/>
    </w:rPr>
  </w:style>
  <w:style w:customStyle="1" w:styleId="xl72" w:type="paragraph">
    <w:name w:val="xl72"/>
    <w:basedOn w:val="Normal"/>
    <w:rsid w:val="0088148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cs="Times New Roman" w:eastAsia="Times New Roman" w:hAnsi="Times New Roman"/>
      <w:sz w:val="24"/>
      <w:szCs w:val="24"/>
    </w:rPr>
  </w:style>
  <w:style w:customStyle="1" w:styleId="xl73" w:type="paragraph">
    <w:name w:val="xl73"/>
    <w:basedOn w:val="Normal"/>
    <w:rsid w:val="00881485"/>
    <w:pPr>
      <w:pBdr>
        <w:top w:color="auto" w:space="0" w:sz="4" w:val="single"/>
        <w:left w:color="auto" w:space="0" w:sz="4" w:val="single"/>
        <w:bottom w:color="auto" w:space="0" w:sz="4" w:val="single"/>
        <w:right w:color="auto" w:space="0" w:sz="4" w:val="single"/>
      </w:pBdr>
      <w:shd w:color="000000" w:fill="B6DDE8" w:val="clear"/>
      <w:spacing w:after="100" w:afterAutospacing="1" w:before="100" w:beforeAutospacing="1" w:line="240" w:lineRule="auto"/>
    </w:pPr>
    <w:rPr>
      <w:rFonts w:ascii="Times New Roman" w:cs="Times New Roman" w:eastAsia="Times New Roman" w:hAnsi="Times New Roman"/>
      <w:sz w:val="24"/>
      <w:szCs w:val="24"/>
    </w:rPr>
  </w:style>
  <w:style w:customStyle="1" w:styleId="xl74" w:type="paragraph">
    <w:name w:val="xl74"/>
    <w:basedOn w:val="Normal"/>
    <w:rsid w:val="00881485"/>
    <w:pPr>
      <w:pBdr>
        <w:top w:color="auto" w:space="0" w:sz="4" w:val="single"/>
        <w:left w:color="auto" w:space="0" w:sz="4" w:val="single"/>
        <w:bottom w:color="auto" w:space="0" w:sz="4" w:val="single"/>
        <w:right w:color="auto" w:space="0" w:sz="4" w:val="single"/>
      </w:pBdr>
      <w:shd w:color="000000" w:fill="B6DDE8" w:val="clear"/>
      <w:spacing w:after="100" w:afterAutospacing="1" w:before="100" w:beforeAutospacing="1" w:line="240" w:lineRule="auto"/>
    </w:pPr>
    <w:rPr>
      <w:rFonts w:ascii="Times New Roman" w:cs="Times New Roman" w:eastAsia="Times New Roman" w:hAnsi="Times New Roman"/>
      <w:b/>
      <w:bCs/>
      <w:sz w:val="24"/>
      <w:szCs w:val="24"/>
    </w:rPr>
  </w:style>
  <w:style w:customStyle="1" w:styleId="xl75" w:type="paragraph">
    <w:name w:val="xl75"/>
    <w:basedOn w:val="Normal"/>
    <w:rsid w:val="00881485"/>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b/>
      <w:bCs/>
      <w:sz w:val="24"/>
      <w:szCs w:val="24"/>
    </w:rPr>
  </w:style>
  <w:style w:customStyle="1" w:styleId="xl76" w:type="paragraph">
    <w:name w:val="xl76"/>
    <w:basedOn w:val="Normal"/>
    <w:rsid w:val="0088148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cs="Times New Roman" w:eastAsia="Times New Roman" w:hAnsi="Times New Roman"/>
      <w:b/>
      <w:bCs/>
      <w:sz w:val="24"/>
      <w:szCs w:val="24"/>
    </w:rPr>
  </w:style>
  <w:style w:customStyle="1" w:styleId="xl77" w:type="paragraph">
    <w:name w:val="xl77"/>
    <w:basedOn w:val="Normal"/>
    <w:rsid w:val="00881485"/>
    <w:pPr>
      <w:pBdr>
        <w:top w:color="auto" w:space="0" w:sz="4" w:val="single"/>
        <w:left w:color="auto" w:space="0" w:sz="4" w:val="single"/>
      </w:pBdr>
      <w:shd w:color="000000" w:fill="B6DDE8" w:val="clear"/>
      <w:spacing w:after="100" w:afterAutospacing="1" w:before="100" w:beforeAutospacing="1" w:line="240" w:lineRule="auto"/>
      <w:jc w:val="center"/>
    </w:pPr>
    <w:rPr>
      <w:rFonts w:ascii="Times New Roman" w:cs="Times New Roman" w:eastAsia="Times New Roman" w:hAnsi="Times New Roman"/>
      <w:b/>
      <w:bCs/>
      <w:sz w:val="24"/>
      <w:szCs w:val="24"/>
    </w:rPr>
  </w:style>
  <w:style w:customStyle="1" w:styleId="xl78" w:type="paragraph">
    <w:name w:val="xl78"/>
    <w:basedOn w:val="Normal"/>
    <w:rsid w:val="00881485"/>
    <w:pPr>
      <w:pBdr>
        <w:top w:color="auto" w:space="0" w:sz="4" w:val="single"/>
      </w:pBdr>
      <w:shd w:color="000000" w:fill="B6DDE8" w:val="clear"/>
      <w:spacing w:after="100" w:afterAutospacing="1" w:before="100" w:beforeAutospacing="1" w:line="240" w:lineRule="auto"/>
      <w:jc w:val="center"/>
    </w:pPr>
    <w:rPr>
      <w:rFonts w:ascii="Times New Roman" w:cs="Times New Roman" w:eastAsia="Times New Roman" w:hAnsi="Times New Roman"/>
      <w:sz w:val="24"/>
      <w:szCs w:val="24"/>
    </w:rPr>
  </w:style>
  <w:style w:customStyle="1" w:styleId="xl79" w:type="paragraph">
    <w:name w:val="xl79"/>
    <w:basedOn w:val="Normal"/>
    <w:rsid w:val="00881485"/>
    <w:pPr>
      <w:pBdr>
        <w:top w:color="auto" w:space="0" w:sz="4" w:val="single"/>
        <w:right w:color="auto" w:space="0" w:sz="4" w:val="single"/>
      </w:pBdr>
      <w:shd w:color="000000" w:fill="B6DDE8" w:val="clear"/>
      <w:spacing w:after="100" w:afterAutospacing="1" w:before="100" w:beforeAutospacing="1" w:line="240" w:lineRule="auto"/>
      <w:jc w:val="center"/>
    </w:pPr>
    <w:rPr>
      <w:rFonts w:ascii="Times New Roman" w:cs="Times New Roman" w:eastAsia="Times New Roman" w:hAnsi="Times New Roman"/>
      <w:sz w:val="24"/>
      <w:szCs w:val="24"/>
    </w:rPr>
  </w:style>
  <w:style w:customStyle="1" w:styleId="xl80" w:type="paragraph">
    <w:name w:val="xl80"/>
    <w:basedOn w:val="Normal"/>
    <w:rsid w:val="00881485"/>
    <w:pPr>
      <w:pBdr>
        <w:left w:color="auto" w:space="0" w:sz="4" w:val="single"/>
        <w:bottom w:color="auto" w:space="0" w:sz="4" w:val="single"/>
      </w:pBdr>
      <w:shd w:color="000000" w:fill="B6DDE8" w:val="clear"/>
      <w:spacing w:after="100" w:afterAutospacing="1" w:before="100" w:beforeAutospacing="1" w:line="240" w:lineRule="auto"/>
      <w:jc w:val="center"/>
    </w:pPr>
    <w:rPr>
      <w:rFonts w:ascii="Times New Roman" w:cs="Times New Roman" w:eastAsia="Times New Roman" w:hAnsi="Times New Roman"/>
      <w:sz w:val="24"/>
      <w:szCs w:val="24"/>
    </w:rPr>
  </w:style>
  <w:style w:customStyle="1" w:styleId="xl81" w:type="paragraph">
    <w:name w:val="xl81"/>
    <w:basedOn w:val="Normal"/>
    <w:rsid w:val="00881485"/>
    <w:pPr>
      <w:pBdr>
        <w:bottom w:color="auto" w:space="0" w:sz="4" w:val="single"/>
      </w:pBdr>
      <w:shd w:color="000000" w:fill="B6DDE8" w:val="clear"/>
      <w:spacing w:after="100" w:afterAutospacing="1" w:before="100" w:beforeAutospacing="1" w:line="240" w:lineRule="auto"/>
      <w:jc w:val="center"/>
    </w:pPr>
    <w:rPr>
      <w:rFonts w:ascii="Times New Roman" w:cs="Times New Roman" w:eastAsia="Times New Roman" w:hAnsi="Times New Roman"/>
      <w:sz w:val="24"/>
      <w:szCs w:val="24"/>
    </w:rPr>
  </w:style>
  <w:style w:customStyle="1" w:styleId="xl82" w:type="paragraph">
    <w:name w:val="xl82"/>
    <w:basedOn w:val="Normal"/>
    <w:rsid w:val="00881485"/>
    <w:pPr>
      <w:pBdr>
        <w:bottom w:color="auto" w:space="0" w:sz="4" w:val="single"/>
        <w:right w:color="auto" w:space="0" w:sz="4" w:val="single"/>
      </w:pBdr>
      <w:shd w:color="000000" w:fill="B6DDE8" w:val="clear"/>
      <w:spacing w:after="100" w:afterAutospacing="1" w:before="100" w:beforeAutospacing="1" w:line="240" w:lineRule="auto"/>
      <w:jc w:val="center"/>
    </w:pPr>
    <w:rPr>
      <w:rFonts w:ascii="Times New Roman" w:cs="Times New Roman" w:eastAsia="Times New Roman" w:hAnsi="Times New Roman"/>
      <w:sz w:val="24"/>
      <w:szCs w:val="24"/>
    </w:rPr>
  </w:style>
  <w:style w:customStyle="1" w:styleId="xl83" w:type="paragraph">
    <w:name w:val="xl83"/>
    <w:basedOn w:val="Normal"/>
    <w:rsid w:val="00881485"/>
    <w:pPr>
      <w:pBdr>
        <w:top w:color="auto" w:space="0" w:sz="4" w:val="single"/>
        <w:left w:color="auto" w:space="0" w:sz="4" w:val="single"/>
        <w:bottom w:color="auto" w:space="0" w:sz="4" w:val="single"/>
      </w:pBdr>
      <w:shd w:color="000000" w:fill="B6DDE8" w:val="clear"/>
      <w:spacing w:after="100" w:afterAutospacing="1" w:before="100" w:beforeAutospacing="1" w:line="240" w:lineRule="auto"/>
      <w:jc w:val="center"/>
    </w:pPr>
    <w:rPr>
      <w:rFonts w:ascii="Times New Roman" w:cs="Times New Roman" w:eastAsia="Times New Roman" w:hAnsi="Times New Roman"/>
      <w:sz w:val="24"/>
      <w:szCs w:val="24"/>
    </w:rPr>
  </w:style>
  <w:style w:customStyle="1" w:styleId="xl84" w:type="paragraph">
    <w:name w:val="xl84"/>
    <w:basedOn w:val="Normal"/>
    <w:rsid w:val="00881485"/>
    <w:pPr>
      <w:pBdr>
        <w:top w:color="auto" w:space="0" w:sz="4" w:val="single"/>
        <w:bottom w:color="auto" w:space="0" w:sz="4" w:val="single"/>
      </w:pBdr>
      <w:shd w:color="000000" w:fill="B6DDE8" w:val="clear"/>
      <w:spacing w:after="100" w:afterAutospacing="1" w:before="100" w:beforeAutospacing="1" w:line="240" w:lineRule="auto"/>
      <w:jc w:val="center"/>
    </w:pPr>
    <w:rPr>
      <w:rFonts w:ascii="Times New Roman" w:cs="Times New Roman" w:eastAsia="Times New Roman" w:hAnsi="Times New Roman"/>
      <w:sz w:val="24"/>
      <w:szCs w:val="24"/>
    </w:rPr>
  </w:style>
  <w:style w:customStyle="1" w:styleId="xl85" w:type="paragraph">
    <w:name w:val="xl85"/>
    <w:basedOn w:val="Normal"/>
    <w:rsid w:val="00881485"/>
    <w:pPr>
      <w:pBdr>
        <w:top w:color="auto" w:space="0" w:sz="4" w:val="single"/>
        <w:bottom w:color="auto" w:space="0" w:sz="4" w:val="single"/>
        <w:right w:color="auto" w:space="0" w:sz="4" w:val="single"/>
      </w:pBdr>
      <w:shd w:color="000000" w:fill="B6DDE8" w:val="clear"/>
      <w:spacing w:after="100" w:afterAutospacing="1" w:before="100" w:beforeAutospacing="1" w:line="240" w:lineRule="auto"/>
      <w:jc w:val="center"/>
    </w:pPr>
    <w:rPr>
      <w:rFonts w:ascii="Times New Roman" w:cs="Times New Roman" w:eastAsia="Times New Roman" w:hAnsi="Times New Roman"/>
      <w:sz w:val="24"/>
      <w:szCs w:val="24"/>
    </w:rPr>
  </w:style>
  <w:style w:styleId="Zaglavlje" w:type="paragraph">
    <w:name w:val="header"/>
    <w:basedOn w:val="Normal"/>
    <w:link w:val="ZaglavljeChar"/>
    <w:uiPriority w:val="99"/>
    <w:semiHidden/>
    <w:unhideWhenUsed/>
    <w:rsid w:val="00881485"/>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881485"/>
  </w:style>
  <w:style w:styleId="Podnoje" w:type="paragraph">
    <w:name w:val="footer"/>
    <w:basedOn w:val="Normal"/>
    <w:link w:val="PodnojeChar"/>
    <w:uiPriority w:val="99"/>
    <w:semiHidden/>
    <w:unhideWhenUsed/>
    <w:rsid w:val="00881485"/>
    <w:pPr>
      <w:tabs>
        <w:tab w:pos="4536" w:val="center"/>
        <w:tab w:pos="9072" w:val="right"/>
      </w:tabs>
      <w:spacing w:after="0" w:line="240" w:lineRule="auto"/>
    </w:pPr>
  </w:style>
  <w:style w:customStyle="1" w:styleId="PodnojeChar" w:type="character">
    <w:name w:val="Podnožje Char"/>
    <w:basedOn w:val="Zadanifontodlomka"/>
    <w:link w:val="Podnoje"/>
    <w:uiPriority w:val="99"/>
    <w:semiHidden/>
    <w:rsid w:val="00881485"/>
  </w:style>
  <w:style w:styleId="Reetkatablice" w:type="table">
    <w:name w:val="Table Grid"/>
    <w:basedOn w:val="Obinatablica"/>
    <w:uiPriority w:val="59"/>
    <w:rsid w:val="00B916EC"/>
    <w:pPr>
      <w:spacing w:after="0" w:line="240" w:lineRule="auto"/>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uiPriority w:val="34"/>
    <w:qFormat/>
    <w:rsid w:val="00911775"/>
    <w:pPr>
      <w:ind w:left="720"/>
      <w:contextualSpacing/>
    </w:pPr>
  </w:style>
  <w:style w:styleId="Tekstbalonia" w:type="paragraph">
    <w:name w:val="Balloon Text"/>
    <w:basedOn w:val="Normal"/>
    <w:link w:val="TekstbaloniaChar"/>
    <w:uiPriority w:val="99"/>
    <w:semiHidden/>
    <w:unhideWhenUsed/>
    <w:rsid w:val="000C08A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C08A6"/>
    <w:rPr>
      <w:rFonts w:ascii="Tahoma" w:cs="Tahoma" w:hAnsi="Tahoma"/>
      <w:sz w:val="16"/>
      <w:szCs w:val="16"/>
    </w:rPr>
  </w:style>
  <w:style w:styleId="Tekstrezerviranogmjesta" w:type="character">
    <w:name w:val="Placeholder Text"/>
    <w:basedOn w:val="Zadanifontodlomka"/>
    <w:uiPriority w:val="99"/>
    <w:semiHidden/>
    <w:rsid w:val="00A84CE6"/>
    <w:rPr>
      <w:color w:val="808080"/>
      <w:bdr w:color="auto" w:space="0" w:sz="0" w:val="none"/>
      <w:shd w:color="auto" w:fill="auto" w:val="clear"/>
    </w:rPr>
  </w:style>
  <w:style w:customStyle="1" w:styleId="eSPISCCParagraphDefaultFont" w:type="character">
    <w:name w:val="eSPIS_CC_Paragraph Default Font"/>
    <w:basedOn w:val="Zadanifontodlomka"/>
    <w:rsid w:val="00A84CE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84CE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84CE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84CE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7059862">
      <w:bodyDiv w:val="true"/>
      <w:marLeft w:val="0"/>
      <w:marRight w:val="0"/>
      <w:marTop w:val="0"/>
      <w:marBottom w:val="0"/>
      <w:divBdr>
        <w:top w:space="0" w:sz="0" w:color="auto" w:val="none"/>
        <w:left w:space="0" w:sz="0" w:color="auto" w:val="none"/>
        <w:bottom w:space="0" w:sz="0" w:color="auto" w:val="none"/>
        <w:right w:space="0" w:sz="0" w:color="auto" w:val="none"/>
      </w:divBdr>
    </w:div>
    <w:div w:id="495338457">
      <w:bodyDiv w:val="true"/>
      <w:marLeft w:val="0"/>
      <w:marRight w:val="0"/>
      <w:marTop w:val="0"/>
      <w:marBottom w:val="0"/>
      <w:divBdr>
        <w:top w:space="0" w:sz="0" w:color="auto" w:val="none"/>
        <w:left w:space="0" w:sz="0" w:color="auto" w:val="none"/>
        <w:bottom w:space="0" w:sz="0" w:color="auto" w:val="none"/>
        <w:right w:space="0" w:sz="0" w:color="auto" w:val="none"/>
      </w:divBdr>
    </w:div>
    <w:div w:id="538401755">
      <w:bodyDiv w:val="true"/>
      <w:marLeft w:val="0"/>
      <w:marRight w:val="0"/>
      <w:marTop w:val="0"/>
      <w:marBottom w:val="0"/>
      <w:divBdr>
        <w:top w:space="0" w:sz="0" w:color="auto" w:val="none"/>
        <w:left w:space="0" w:sz="0" w:color="auto" w:val="none"/>
        <w:bottom w:space="0" w:sz="0" w:color="auto" w:val="none"/>
        <w:right w:space="0" w:sz="0" w:color="auto" w:val="none"/>
      </w:divBdr>
    </w:div>
    <w:div w:id="1017081042">
      <w:bodyDiv w:val="true"/>
      <w:marLeft w:val="0"/>
      <w:marRight w:val="0"/>
      <w:marTop w:val="0"/>
      <w:marBottom w:val="0"/>
      <w:divBdr>
        <w:top w:space="0" w:sz="0" w:color="auto" w:val="none"/>
        <w:left w:space="0" w:sz="0" w:color="auto" w:val="none"/>
        <w:bottom w:space="0" w:sz="0" w:color="auto" w:val="none"/>
        <w:right w:space="0" w:sz="0" w:color="auto" w:val="none"/>
      </w:divBdr>
    </w:div>
    <w:div w:id="16536072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ema">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594</izvorni_sadrzaj>
    <derivirana_varijabla naziv="DomainObject.Predmet.Broj_1">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2017.</izvorni_sadrzaj>
    <derivirana_varijabla naziv="DomainObject.Predmet.DatumOsnivanja_1">31.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St-594/2017</izvorni_sadrzaj>
    <derivirana_varijabla naziv="DomainObject.Predmet.OznakaBroj_1">St-594/2017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ZVEČEVO, prehrambena industrija, d. d.</izvorni_sadrzaj>
    <derivirana_varijabla naziv="DomainObject.Predmet.ProtustrankaFormated_1">  ZVEČEVO, prehrambena industrija, d. d.</derivirana_varijabla>
  </DomainObject.Predmet.ProtustrankaFormated>
  <DomainObject.Predmet.ProtustrankaFormatedOIB>
    <izvorni_sadrzaj>  ZVEČEVO, prehrambena industrija, d. d., OIB 40479860551</izvorni_sadrzaj>
    <derivirana_varijabla naziv="DomainObject.Predmet.ProtustrankaFormatedOIB_1">  ZVEČEVO, prehrambena industrija, d. d., OIB 40479860551</derivirana_varijabla>
  </DomainObject.Predmet.ProtustrankaFormatedOIB>
  <DomainObject.Predmet.ProtustrankaFormatedWithAdress>
    <izvorni_sadrzaj> ZVEČEVO, prehrambena industrija, d. d., Kralja Zvonimira 1, 34000 Požega</izvorni_sadrzaj>
    <derivirana_varijabla naziv="DomainObject.Predmet.ProtustrankaFormatedWithAdress_1"> ZVEČEVO, prehrambena industrija, d. d., Kralja Zvonimira 1, 34000 Požega</derivirana_varijabla>
  </DomainObject.Predmet.ProtustrankaFormatedWithAdress>
  <DomainObject.Predmet.ProtustrankaFormatedWithAdressOIB>
    <izvorni_sadrzaj> ZVEČEVO, prehrambena industrija, d. d., OIB 40479860551, Kralja Zvonimira 1, 34000 Požega</izvorni_sadrzaj>
    <derivirana_varijabla naziv="DomainObject.Predmet.ProtustrankaFormatedWithAdressOIB_1"> ZVEČEVO, prehrambena industrija, d. d., OIB 40479860551, Kralja Zvonimira 1, 34000 Požega</derivirana_varijabla>
  </DomainObject.Predmet.ProtustrankaFormatedWithAdressOIB>
  <DomainObject.Predmet.ProtustrankaWithAdress>
    <izvorni_sadrzaj>ZVEČEVO, prehrambena industrija, d. d. Kralja Zvonimira 1, 34000 Požega</izvorni_sadrzaj>
    <derivirana_varijabla naziv="DomainObject.Predmet.ProtustrankaWithAdress_1">ZVEČEVO, prehrambena industrija, d. d. Kralja Zvonimira 1, 34000 Požega</derivirana_varijabla>
  </DomainObject.Predmet.ProtustrankaWithAdress>
  <DomainObject.Predmet.ProtustrankaWithAdressOIB>
    <izvorni_sadrzaj>ZVEČEVO, prehrambena industrija, d. d., OIB 40479860551, Kralja Zvonimira 1, 34000 Požega</izvorni_sadrzaj>
    <derivirana_varijabla naziv="DomainObject.Predmet.ProtustrankaWithAdressOIB_1">ZVEČEVO, prehrambena industrija, d. d., OIB 40479860551, Kralja Zvonimira 1, 34000 Požega</derivirana_varijabla>
  </DomainObject.Predmet.ProtustrankaWithAdressOIB>
  <DomainObject.Predmet.ProtustrankaNazivFormated>
    <izvorni_sadrzaj>ZVEČEVO, prehrambena industrija, d. d.</izvorni_sadrzaj>
    <derivirana_varijabla naziv="DomainObject.Predmet.ProtustrankaNazivFormated_1">ZVEČEVO, prehrambena industrija, d. d.</derivirana_varijabla>
  </DomainObject.Predmet.ProtustrankaNazivFormated>
  <DomainObject.Predmet.ProtustrankaNazivFormatedOIB>
    <izvorni_sadrzaj>ZVEČEVO, prehrambena industrija, d. d., OIB 40479860551</izvorni_sadrzaj>
    <derivirana_varijabla naziv="DomainObject.Predmet.ProtustrankaNazivFormatedOIB_1">ZVEČEVO, prehrambena industrija, d. d., OIB 40479860551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ZVEČEVO, prehrambena industrija, d. d.</izvorni_sadrzaj>
    <derivirana_varijabla naziv="DomainObject.Predmet.StrankaFormated_1">  ZVEČEVO, prehrambena industrija, d. d.</derivirana_varijabla>
  </DomainObject.Predmet.StrankaFormated>
  <DomainObject.Predmet.StrankaFormatedOIB>
    <izvorni_sadrzaj>  ZVEČEVO, prehrambena industrija, d. d., OIB 40479860551</izvorni_sadrzaj>
    <derivirana_varijabla naziv="DomainObject.Predmet.StrankaFormatedOIB_1">  ZVEČEVO, prehrambena industrija, d. d., OIB 40479860551</derivirana_varijabla>
  </DomainObject.Predmet.StrankaFormatedOIB>
  <DomainObject.Predmet.StrankaFormatedWithAdress>
    <izvorni_sadrzaj> ZVEČEVO, prehrambena industrija, d. d., Kralja Zvonimira 1, 34000 Požega</izvorni_sadrzaj>
    <derivirana_varijabla naziv="DomainObject.Predmet.StrankaFormatedWithAdress_1"> ZVEČEVO, prehrambena industrija, d. d., Kralja Zvonimira 1, 34000 Požega</derivirana_varijabla>
  </DomainObject.Predmet.StrankaFormatedWithAdress>
  <DomainObject.Predmet.StrankaFormatedWithAdressOIB>
    <izvorni_sadrzaj> ZVEČEVO, prehrambena industrija, d. d., OIB 40479860551, Kralja Zvonimira 1, 34000 Požega</izvorni_sadrzaj>
    <derivirana_varijabla naziv="DomainObject.Predmet.StrankaFormatedWithAdressOIB_1"> ZVEČEVO, prehrambena industrija, d. d., OIB 40479860551, Kralja Zvonimira 1, 34000 Požega</derivirana_varijabla>
  </DomainObject.Predmet.StrankaFormatedWithAdressOIB>
  <DomainObject.Predmet.StrankaWithAdress>
    <izvorni_sadrzaj>ZVEČEVO, prehrambena industrija, d. d. Kralja Zvonimira 1,34000 Požega</izvorni_sadrzaj>
    <derivirana_varijabla naziv="DomainObject.Predmet.StrankaWithAdress_1">ZVEČEVO, prehrambena industrija, d. d. Kralja Zvonimira 1,34000 Požega</derivirana_varijabla>
  </DomainObject.Predmet.StrankaWithAdress>
  <DomainObject.Predmet.StrankaWithAdressOIB>
    <izvorni_sadrzaj>ZVEČEVO, prehrambena industrija, d. d., OIB 40479860551, Kralja Zvonimira 1,34000 Požega</izvorni_sadrzaj>
    <derivirana_varijabla naziv="DomainObject.Predmet.StrankaWithAdressOIB_1">ZVEČEVO, prehrambena industrija, d. d., OIB 40479860551, Kralja Zvonimira 1,34000 Požega</derivirana_varijabla>
  </DomainObject.Predmet.StrankaWithAdressOIB>
  <DomainObject.Predmet.StrankaNazivFormated>
    <izvorni_sadrzaj>ZVEČEVO, prehrambena industrija, d. d.</izvorni_sadrzaj>
    <derivirana_varijabla naziv="DomainObject.Predmet.StrankaNazivFormated_1">ZVEČEVO, prehrambena industrija, d. d.</derivirana_varijabla>
  </DomainObject.Predmet.StrankaNazivFormated>
  <DomainObject.Predmet.StrankaNazivFormatedOIB>
    <izvorni_sadrzaj>ZVEČEVO, prehrambena industrija, d. d., OIB 40479860551</izvorni_sadrzaj>
    <derivirana_varijabla naziv="DomainObject.Predmet.StrankaNazivFormatedOIB_1">ZVEČEVO, prehrambena industrija, d. d., OIB 40479860551</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ZVEČEVO, prehrambena industrija, d. d.</item>
    </izvorni_sadrzaj>
    <derivirana_varijabla naziv="DomainObject.Predmet.StrankaListFormated_1">
      <item>ZVEČEVO, prehrambena industrija, d. d.</item>
    </derivirana_varijabla>
  </DomainObject.Predmet.StrankaListFormated>
  <DomainObject.Predmet.StrankaListFormatedOIB>
    <izvorni_sadrzaj>
      <item>ZVEČEVO, prehrambena industrija, d. d., OIB 40479860551</item>
    </izvorni_sadrzaj>
    <derivirana_varijabla naziv="DomainObject.Predmet.StrankaListFormatedOIB_1">
      <item>ZVEČEVO, prehrambena industrija, d. d., OIB 40479860551</item>
    </derivirana_varijabla>
  </DomainObject.Predmet.StrankaListFormatedOIB>
  <DomainObject.Predmet.StrankaListFormatedWithAdress>
    <izvorni_sadrzaj>
      <item>ZVEČEVO, prehrambena industrija, d. d., Kralja Zvonimira 1, 34000 Požega</item>
    </izvorni_sadrzaj>
    <derivirana_varijabla naziv="DomainObject.Predmet.StrankaListFormatedWithAdress_1">
      <item>ZVEČEVO, prehrambena industrija, d. d., Kralja Zvonimira 1, 34000 Požega</item>
    </derivirana_varijabla>
  </DomainObject.Predmet.StrankaListFormatedWithAdress>
  <DomainObject.Predmet.StrankaListFormatedWithAdressOIB>
    <izvorni_sadrzaj>
      <item>ZVEČEVO, prehrambena industrija, d. d., OIB 40479860551, Kralja Zvonimira 1, 34000 Požega</item>
    </izvorni_sadrzaj>
    <derivirana_varijabla naziv="DomainObject.Predmet.StrankaListFormatedWithAdressOIB_1">
      <item>ZVEČEVO, prehrambena industrija, d. d., OIB 40479860551, Kralja Zvonimira 1, 34000 Požega</item>
    </derivirana_varijabla>
  </DomainObject.Predmet.StrankaListFormatedWithAdressOIB>
  <DomainObject.Predmet.StrankaListNazivFormated>
    <izvorni_sadrzaj>
      <item>ZVEČEVO, prehrambena industrija, d. d.</item>
    </izvorni_sadrzaj>
    <derivirana_varijabla naziv="DomainObject.Predmet.StrankaListNazivFormated_1">
      <item>ZVEČEVO, prehrambena industrija, d. d.</item>
    </derivirana_varijabla>
  </DomainObject.Predmet.StrankaListNazivFormated>
  <DomainObject.Predmet.StrankaListNazivFormatedOIB>
    <izvorni_sadrzaj>
      <item>ZVEČEVO, prehrambena industrija, d. d., OIB 40479860551</item>
    </izvorni_sadrzaj>
    <derivirana_varijabla naziv="DomainObject.Predmet.StrankaListNazivFormatedOIB_1">
      <item>ZVEČEVO, prehrambena industrija, d. d., OIB 40479860551</item>
    </derivirana_varijabla>
  </DomainObject.Predmet.StrankaListNazivFormatedOIB>
  <DomainObject.Predmet.ProtuStrankaListFormated>
    <izvorni_sadrzaj>
      <item>ZVEČEVO, prehrambena industrija, d. d.</item>
    </izvorni_sadrzaj>
    <derivirana_varijabla naziv="DomainObject.Predmet.ProtuStrankaListFormated_1">
      <item>ZVEČEVO, prehrambena industrija, d. d.</item>
    </derivirana_varijabla>
  </DomainObject.Predmet.ProtuStrankaListFormated>
  <DomainObject.Predmet.ProtuStrankaListFormatedOIB>
    <izvorni_sadrzaj>
      <item>ZVEČEVO, prehrambena industrija, d. d., OIB 40479860551</item>
    </izvorni_sadrzaj>
    <derivirana_varijabla naziv="DomainObject.Predmet.ProtuStrankaListFormatedOIB_1">
      <item>ZVEČEVO, prehrambena industrija, d. d., OIB 40479860551</item>
    </derivirana_varijabla>
  </DomainObject.Predmet.ProtuStrankaListFormatedOIB>
  <DomainObject.Predmet.ProtuStrankaListFormatedWithAdress>
    <izvorni_sadrzaj>
      <item>ZVEČEVO, prehrambena industrija, d. d., Kralja Zvonimira 1, 34000 Požega</item>
    </izvorni_sadrzaj>
    <derivirana_varijabla naziv="DomainObject.Predmet.ProtuStrankaListFormatedWithAdress_1">
      <item>ZVEČEVO, prehrambena industrija, d. d., Kralja Zvonimira 1, 34000 Požega</item>
    </derivirana_varijabla>
  </DomainObject.Predmet.ProtuStrankaListFormatedWithAdress>
  <DomainObject.Predmet.ProtuStrankaListFormatedWithAdressOIB>
    <izvorni_sadrzaj>
      <item>ZVEČEVO, prehrambena industrija, d. d., OIB 40479860551, Kralja Zvonimira 1, 34000 Požega</item>
    </izvorni_sadrzaj>
    <derivirana_varijabla naziv="DomainObject.Predmet.ProtuStrankaListFormatedWithAdressOIB_1">
      <item>ZVEČEVO, prehrambena industrija, d. d., OIB 40479860551, Kralja Zvonimira 1, 34000 Požega</item>
    </derivirana_varijabla>
  </DomainObject.Predmet.ProtuStrankaListFormatedWithAdressOIB>
  <DomainObject.Predmet.ProtuStrankaListNazivFormated>
    <izvorni_sadrzaj>
      <item>ZVEČEVO, prehrambena industrija, d. d.</item>
    </izvorni_sadrzaj>
    <derivirana_varijabla naziv="DomainObject.Predmet.ProtuStrankaListNazivFormated_1">
      <item>ZVEČEVO, prehrambena industrija, d. d.</item>
    </derivirana_varijabla>
  </DomainObject.Predmet.ProtuStrankaListNazivFormated>
  <DomainObject.Predmet.ProtuStrankaListNazivFormatedOIB>
    <izvorni_sadrzaj>
      <item>ZVEČEVO, prehrambena industrija, d. d., OIB 40479860551</item>
    </izvorni_sadrzaj>
    <derivirana_varijabla naziv="DomainObject.Predmet.ProtuStrankaListNazivFormatedOIB_1">
      <item>ZVEČEVO, prehrambena industrija, d. d., OIB 40479860551</item>
    </derivirana_varijabla>
  </DomainObject.Predmet.ProtuStrankaListNazivFormatedOIB>
  <DomainObject.Predmet.OstaliListFormated>
    <izvorni_sadrzaj>
      <item>Odvjetničko društvo Dominković i partneri društvo s ograničenom odgovornošću</item>
      <item>MILAN NAKIĆ</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izvorni_sadrzaj>
    <derivirana_varijabla naziv="DomainObject.Predmet.OstaliListFormated_1">
      <item>Odvjetničko društvo Dominković i partneri društvo s ograničenom odgovornošću</item>
      <item>MILAN NAKIĆ</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derivirana_varijabla>
  </DomainObject.Predmet.OstaliListFormated>
  <DomainObject.Predmet.OstaliListFormatedOIB>
    <izvorni_sadrzaj>
      <item>Odvjetničko društvo Dominković i partneri društvo s ograničenom odgovornošću, OIB 41736640046</item>
      <item>MILAN NAKIĆ</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izvorni_sadrzaj>
    <derivirana_varijabla naziv="DomainObject.Predmet.OstaliListFormatedOIB_1">
      <item>Odvjetničko društvo Dominković i partneri društvo s ograničenom odgovornošću, OIB 41736640046</item>
      <item>MILAN NAKIĆ</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derivirana_varijabla>
  </DomainObject.Predmet.OstaliListFormatedOIB>
  <DomainObject.Predmet.OstaliListFormatedWithAdress>
    <izvorni_sadrzaj>
      <item>Odvjetničko društvo Dominković i partneri društvo s ograničenom odgovornošću, Radnička cesta 80, 10000 Zagreb</item>
      <item>MILAN NAKIĆ, J.J.STROSSMAYERA 20, 34550 Pakrac</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izvorni_sadrzaj>
    <derivirana_varijabla naziv="DomainObject.Predmet.OstaliListFormatedWithAdress_1">
      <item>Odvjetničko društvo Dominković i partneri društvo s ograničenom odgovornošću, Radnička cesta 80, 10000 Zagreb</item>
      <item>MILAN NAKIĆ, J.J.STROSSMAYERA 20, 34550 Pakrac</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derivirana_varijabla>
  </DomainObject.Predmet.OstaliListFormatedWithAdress>
  <DomainObject.Predmet.OstaliListFormatedWithAdressOIB>
    <izvorni_sadrzaj>
      <item>Odvjetničko društvo Dominković i partneri društvo s ograničenom odgovornošću, OIB 41736640046, Radnička cesta 80, 10000 Zagreb</item>
      <item>MILAN NAKIĆ, J.J.STROSSMAYERA 20, 34550 Pakrac</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izvorni_sadrzaj>
    <derivirana_varijabla naziv="DomainObject.Predmet.OstaliListFormatedWithAdressOIB_1">
      <item>Odvjetničko društvo Dominković i partneri društvo s ograničenom odgovornošću, OIB 41736640046, Radnička cesta 80, 10000 Zagreb</item>
      <item>MILAN NAKIĆ, J.J.STROSSMAYERA 20, 34550 Pakrac</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derivirana_varijabla>
  </DomainObject.Predmet.OstaliListFormatedWithAdressOIB>
  <DomainObject.Predmet.OstaliListNazivFormated>
    <izvorni_sadrzaj>
      <item>Odvjetničko društvo Dominković i partneri društvo s ograničenom odgovornošću</item>
      <item>MILAN NAKIĆ</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izvorni_sadrzaj>
    <derivirana_varijabla naziv="DomainObject.Predmet.OstaliListNazivFormated_1">
      <item>Odvjetničko društvo Dominković i partneri društvo s ograničenom odgovornošću</item>
      <item>MILAN NAKIĆ</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derivirana_varijabla>
  </DomainObject.Predmet.OstaliListNazivFormated>
  <DomainObject.Predmet.OstaliListNazivFormatedOIB>
    <izvorni_sadrzaj>
      <item>Odvjetničko društvo Dominković i partneri društvo s ograničenom odgovornošću, OIB 41736640046</item>
      <item>MILAN NAKIĆ</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izvorni_sadrzaj>
    <derivirana_varijabla naziv="DomainObject.Predmet.OstaliListNazivFormatedOIB_1">
      <item>Odvjetničko društvo Dominković i partneri društvo s ograničenom odgovornošću, OIB 41736640046</item>
      <item>MILAN NAKIĆ</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
    <derivirana_varijabla naziv="DomainObject.PoslovniBrojDokumenta_1"/>
  </DomainObject.PoslovniBrojDokumenta>
  <DomainObject.Predmet.StrankaIDrugi>
    <izvorni_sadrzaj>ZVEČEVO, prehrambena industrija, d. d.</izvorni_sadrzaj>
    <derivirana_varijabla naziv="DomainObject.Predmet.StrankaIDrugi_1">ZVEČEVO, prehrambena industrija, d. d.</derivirana_varijabla>
  </DomainObject.Predmet.StrankaIDrugi>
  <DomainObject.Predmet.ProtustrankaIDrugi>
    <izvorni_sadrzaj>ZVEČEVO, prehrambena industrija, d. d.</izvorni_sadrzaj>
    <derivirana_varijabla naziv="DomainObject.Predmet.ProtustrankaIDrugi_1">ZVEČEVO, prehrambena industrija, d. d.</derivirana_varijabla>
  </DomainObject.Predmet.ProtustrankaIDrugi>
  <DomainObject.Predmet.StrankaIDrugiAdressOIB>
    <izvorni_sadrzaj>ZVEČEVO, prehrambena industrija, d. d., OIB 40479860551, Kralja Zvonimira 1, 34000 Požega</izvorni_sadrzaj>
    <derivirana_varijabla naziv="DomainObject.Predmet.StrankaIDrugiAdressOIB_1">ZVEČEVO, prehrambena industrija, d. d., OIB 40479860551, Kralja Zvonimira 1, 34000 Požega</derivirana_varijabla>
  </DomainObject.Predmet.StrankaIDrugiAdressOIB>
  <DomainObject.Predmet.ProtustrankaIDrugiAdressOIB>
    <izvorni_sadrzaj>ZVEČEVO, prehrambena industrija, d. d., OIB 40479860551, Kralja Zvonimira 1, 34000 Požega</izvorni_sadrzaj>
    <derivirana_varijabla naziv="DomainObject.Predmet.ProtustrankaIDrugiAdressOIB_1">ZVEČEVO, prehrambena industrija, d. d., OIB 40479860551, Kralja Zvonimira 1,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ZVEČEVO, prehrambena industrija, d. d.</item>
      <item>ZVEČEVO, prehrambena industrija, d. d.</item>
      <item>Odvjetničko društvo Dominković i partneri društvo s ograničenom odgovornošću</item>
      <item>MILAN NAKIĆ</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izvorni_sadrzaj>
    <derivirana_varijabla naziv="DomainObject.Predmet.SudioniciListNaziv_1">
      <item>ZVEČEVO, prehrambena industrija, d. d.</item>
      <item>ZVEČEVO, prehrambena industrija, d. d.</item>
      <item>Odvjetničko društvo Dominković i partneri društvo s ograničenom odgovornošću</item>
      <item>MILAN NAKIĆ</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derivirana_varijabla>
  </DomainObject.Predmet.SudioniciListNaziv>
  <DomainObject.Predmet.SudioniciListAdressOIB>
    <izvorni_sadrzaj>
      <item>ZVEČEVO, prehrambena industrija, d. d., OIB 40479860551, Kralja Zvonimira 1,34000 Požega</item>
      <item>ZVEČEVO, prehrambena industrija, d. d., OIB 40479860551, Kralja Zvonimira 1,34000 Požega</item>
      <item>Odvjetničko društvo Dominković i partneri društvo s ograničenom odgovornošću, OIB 41736640046, Radnička cesta 80,10000 Zagreb</item>
      <item>MILAN NAKIĆ, J.J.STROSSMAYERA 20,34550 Pakrac</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izvorni_sadrzaj>
    <derivirana_varijabla naziv="DomainObject.Predmet.SudioniciListAdressOIB_1">
      <item>ZVEČEVO, prehrambena industrija, d. d., OIB 40479860551, Kralja Zvonimira 1,34000 Požega</item>
      <item>ZVEČEVO, prehrambena industrija, d. d., OIB 40479860551, Kralja Zvonimira 1,34000 Požega</item>
      <item>Odvjetničko društvo Dominković i partneri društvo s ograničenom odgovornošću, OIB 41736640046, Radnička cesta 80,10000 Zagreb</item>
      <item>MILAN NAKIĆ, J.J.STROSSMAYERA 20,34550 Pakrac</item>
      <item>Zdravko Alvir</item>
      <item>Silva Poljanec</item>
      <item>Gabrijel Zovak</item>
      <item>Dražen Čubak Valenta</item>
      <item>Željko Damjanac</item>
      <item>Bruno Kokot</item>
      <item>Krešimir Kmet</item>
      <item>Vladimir Koprivnjak</item>
      <item>Iris Šanu</item>
      <item>Mato Matijević</item>
      <item>Olivera Baričević</item>
      <item>Tomislav Skutari</item>
      <item>Semian Mejak</item>
      <item>Damir Barišić</item>
      <item>Višnja Tomić Dalić</item>
      <item>Neda Janus</item>
      <item>Željko Franjić</item>
      <item>Maja Jurlina</item>
      <item>Krešimir Baraba</item>
      <item>Mirjana Dujmović</item>
      <item>Josip Jendrlim</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40479860551</item>
      <item>, OIB 40479860551</item>
      <item>, OIB 41736640046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40479860551</item>
      <item>, OIB 40479860551</item>
      <item>, OIB 41736640046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Nakić, OIB 11576973023, J.J. Strossmayera 20 Pakrac</item>
    </izvorni_sadrzaj>
    <derivirana_varijabla naziv="DomainObject.Predmet.StecajniUpraviteljiListAddressOIB_1">
      <item>Milan Nakić, OIB 11576973023, J.J. Strossmayera 20 Pakrac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AA96DE-3145-4F2B-9C40-654B403D09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Hewlett-Packard Company</properties:Company>
  <properties:Pages>22</properties:Pages>
  <properties:Words>5838</properties:Words>
  <properties:Characters>34712</properties:Characters>
  <properties:Lines>2504</properties:Lines>
  <properties:Paragraphs>1994</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38938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2017-09-18T12:16:00Z</dcterms:created>
  <dc:creator>Renata</dc:creator>
  <cp:lastModifiedBy>wsadmin</cp:lastModifiedBy>
  <cp:lastPrinted>2017-09-07T15:12:00Z</cp:lastPrinted>
  <dcterms:modified xmlns:xsi="http://www.w3.org/2001/XMLSchema-instance" xsi:type="dcterms:W3CDTF">2017-09-19T07:26:00Z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22</vt:i4>
  </prop:property>
</prop:Properties>
</file>