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af0f" w14:paraId="7d9af0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</w:t>
      </w:r>
      <w:r w:rsidR="0096396E" w:rsidRPr="0096396E">
        <w:t xml:space="preserve">18 </w:t>
      </w:r>
      <w:r w:rsidR="00CB73F9">
        <w:rPr>
          <w:sz w:val="22"/>
          <w:szCs w:val="22"/>
        </w:rPr>
        <w:t xml:space="preserve"> </w:t>
      </w:r>
      <w:r w:rsidR="00CB73F9" w:rsidRPr="00CB73F9">
        <w:t>St-</w:t>
      </w:r>
      <w:r w:rsidR="00263303">
        <w:t>991/17-3</w:t>
      </w:r>
      <w:r w:rsidR="00085D6F">
        <w:t xml:space="preserve">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263303" w:rsidRPr="00263303">
        <w:t>INSULA ARTES j.d.o.o.</w:t>
      </w:r>
      <w:r w:rsidR="00263303">
        <w:t xml:space="preserve"> za savjetovanje, usluge i trgovinu, Zagreb, </w:t>
      </w:r>
      <w:proofErr w:type="spellStart"/>
      <w:r w:rsidR="00263303">
        <w:t>Gundulićeva</w:t>
      </w:r>
      <w:proofErr w:type="spellEnd"/>
      <w:r w:rsidR="00263303">
        <w:t xml:space="preserve"> ul. 41, MBS </w:t>
      </w:r>
      <w:r w:rsidR="00263303" w:rsidRPr="00263303">
        <w:t>080974911</w:t>
      </w:r>
      <w:r w:rsidR="008A45CA">
        <w:t xml:space="preserve">, OIB </w:t>
      </w:r>
      <w:r w:rsidR="008A45CA" w:rsidRPr="008A45CA">
        <w:t>41232169718</w:t>
      </w:r>
      <w:r w:rsidR="00B360EA">
        <w:t xml:space="preserve">, </w:t>
      </w:r>
      <w:r w:rsidR="00BF04BA">
        <w:t xml:space="preserve"> te</w:t>
      </w:r>
      <w:r w:rsidR="005A374F">
        <w:t xml:space="preserve">meljem članka 430. Stečajnog zakona (NN 71/15, dalje: SZ), dana </w:t>
      </w:r>
      <w:r w:rsidR="008A45CA">
        <w:t xml:space="preserve">1.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8A45CA">
        <w:t xml:space="preserve">INSULA ARTES j.d.o.o. za savjetovanje, usluge i trgovinu, Zagreb, </w:t>
      </w:r>
      <w:proofErr w:type="spellStart"/>
      <w:r w:rsidR="008A45CA">
        <w:t>Gundulićeva</w:t>
      </w:r>
      <w:proofErr w:type="spellEnd"/>
      <w:r w:rsidR="008A45CA">
        <w:t xml:space="preserve"> ul. 41, MBS 080974911, OIB 41232169718</w:t>
      </w:r>
      <w:r w:rsidR="00B360EA">
        <w:t xml:space="preserve">, </w:t>
      </w:r>
      <w:r>
        <w:t>na temelju neizvršenih osnova za plaćanje iznosi</w:t>
      </w:r>
      <w:r w:rsidR="00554444">
        <w:t xml:space="preserve"> </w:t>
      </w:r>
      <w:r w:rsidR="008A45CA">
        <w:t>21.240,79</w:t>
      </w:r>
      <w:r w:rsidR="00554444">
        <w:t xml:space="preserve"> kn.  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AA4DE0">
        <w:t xml:space="preserve">Laura </w:t>
      </w:r>
      <w:proofErr w:type="spellStart"/>
      <w:r w:rsidR="00AA4DE0">
        <w:t>Gržančić</w:t>
      </w:r>
      <w:proofErr w:type="spellEnd"/>
      <w:r w:rsidR="00AA4DE0">
        <w:t xml:space="preserve">, OIB 64439050823, Zagreb, </w:t>
      </w:r>
      <w:proofErr w:type="spellStart"/>
      <w:r w:rsidR="00AA4DE0">
        <w:t>Gundu</w:t>
      </w:r>
      <w:r w:rsidR="00005588">
        <w:t>lićeva</w:t>
      </w:r>
      <w:proofErr w:type="spellEnd"/>
      <w:r w:rsidR="00005588">
        <w:t xml:space="preserve"> 41</w:t>
      </w:r>
      <w:r>
        <w:t xml:space="preserve"> 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05588">
        <w:t>991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6396E">
        <w:t xml:space="preserve">1. kolovoza 2017. 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2E3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5588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3303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45CA"/>
    <w:rsid w:val="008A6156"/>
    <w:rsid w:val="008A66B9"/>
    <w:rsid w:val="008A786C"/>
    <w:rsid w:val="008B0E56"/>
    <w:rsid w:val="008B2DE1"/>
    <w:rsid w:val="008B2E3A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396E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4DE0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36B5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3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6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3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6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St-991/2017</izvorni_sadrzaj>
    <derivirana_varijabla naziv="DomainObject.Predmet.OznakaBroj_1">St-991/2017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INSULA ARTES jednostavno društvo s ograničenom odgovornošću za savjetovanje, usluge i trgovinu</izvorni_sadrzaj>
    <derivirana_varijabla naziv="DomainObject.Predmet.ProtustrankaFormated_1">  INSULA ARTES jednostavno društvo s ograničenom odgovornošću za savjetovanje, usluge i trgovinu</derivirana_varijabla>
  </DomainObject.Predmet.ProtustrankaFormated>
  <DomainObject.Predmet.ProtustrankaFormatedOIB>
    <izvorni_sadrzaj>  INSULA ARTES jednostavno društvo s ograničenom odgovornošću za savjetovanje, usluge i trgovinu, OIB 41232169718</izvorni_sadrzaj>
    <derivirana_varijabla naziv="DomainObject.Predmet.ProtustrankaFormatedOIB_1">  INSULA ARTES jednostavno društvo s ograničenom odgovornošću za savjetovanje, usluge i trgovinu, OIB 41232169718</derivirana_varijabla>
  </DomainObject.Predmet.ProtustrankaFormatedOIB>
  <DomainObject.Predmet.ProtustrankaFormatedWithAdress>
    <izvorni_sadrzaj> INSULA ARTES jednostavno društvo s ograničenom odgovornošću za savjetovanje, usluge i trgovinu, Gundulićeva ulica 41, 10000 Zagreb</izvorni_sadrzaj>
    <derivirana_varijabla naziv="DomainObject.Predmet.ProtustrankaFormatedWithAdress_1"> INSULA ARTES jednostavno društvo s ograničenom odgovornošću za savjetovanje, usluge i trgovinu, Gundulićeva ulica 41, 10000 Zagreb</derivirana_varijabla>
  </DomainObject.Predmet.ProtustrankaFormatedWithAdress>
  <DomainObject.Predmet.ProtustrankaFormatedWithAdressOIB>
    <izvorni_sadrzaj> INSULA ARTES jednostavno društvo s ograničenom odgovornošću za savjetovanje, usluge i trgovinu, OIB 41232169718, Gundulićeva ulica 41, 10000 Zagreb</izvorni_sadrzaj>
    <derivirana_varijabla naziv="DomainObject.Predmet.ProtustrankaFormatedWithAdressOIB_1"> INSULA ARTES jednostavno društvo s ograničenom odgovornošću za savjetovanje, usluge i trgovinu, OIB 41232169718, Gundulićeva ulica 41, 10000 Zagreb</derivirana_varijabla>
  </DomainObject.Predmet.ProtustrankaFormatedWithAdressOIB>
  <DomainObject.Predmet.ProtustrankaWithAdress>
    <izvorni_sadrzaj>INSULA ARTES jednostavno društvo s ograničenom odgovornošću za savjetovanje, usluge i trgovinu Gundulićeva ulica 41, 10000 Zagreb</izvorni_sadrzaj>
    <derivirana_varijabla naziv="DomainObject.Predmet.ProtustrankaWithAdress_1">INSULA ARTES jednostavno društvo s ograničenom odgovornošću za savjetovanje, usluge i trgovinu Gundulićeva ulica 41, 10000 Zagreb</derivirana_varijabla>
  </DomainObject.Predmet.ProtustrankaWithAdress>
  <DomainObject.Predmet.ProtustrankaWithAdressOIB>
    <izvorni_sadrzaj>INSULA ARTES jednostavno društvo s ograničenom odgovornošću za savjetovanje, usluge i trgovinu, OIB 41232169718, Gundulićeva ulica 41, 10000 Zagreb</izvorni_sadrzaj>
    <derivirana_varijabla naziv="DomainObject.Predmet.ProtustrankaWithAdressOIB_1">INSULA ARTES jednostavno društvo s ograničenom odgovornošću za savjetovanje, usluge i trgovinu, OIB 41232169718, Gundulićeva ulica 41, 10000 Zagreb</derivirana_varijabla>
  </DomainObject.Predmet.ProtustrankaWithAdressOIB>
  <DomainObject.Predmet.ProtustrankaNazivFormated>
    <izvorni_sadrzaj>INSULA ARTES jednostavno društvo s ograničenom odgovornošću za savjetovanje, usluge i trgovinu</izvorni_sadrzaj>
    <derivirana_varijabla naziv="DomainObject.Predmet.ProtustrankaNazivFormated_1">INSULA ARTES jednostavno društvo s ograničenom odgovornošću za savjetovanje, usluge i trgovinu</derivirana_varijabla>
  </DomainObject.Predmet.ProtustrankaNazivFormated>
  <DomainObject.Predmet.ProtustrankaNazivFormatedOIB>
    <izvorni_sadrzaj>INSULA ARTES jednostavno društvo s ograničenom odgovornošću za savjetovanje, usluge i trgovinu, OIB 41232169718</izvorni_sadrzaj>
    <derivirana_varijabla naziv="DomainObject.Predmet.ProtustrankaNazivFormatedOIB_1">INSULA ARTES jednostavno društvo s ograničenom odgovornošću za savjetovanje, usluge i trgovinu, OIB 41232169718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INSULA ARTES jednostavno društvo s ograničenom odgovornošću za savjetovanje, usluge i trgovinu</item>
    </izvorni_sadrzaj>
    <derivirana_varijabla naziv="DomainObject.Predmet.ProtuStrankaListFormated_1">
      <item>INSULA ARTES jednostavno društvo s ograničenom odgovornošću za savjetovanje, usluge i trgovinu</item>
    </derivirana_varijabla>
  </DomainObject.Predmet.ProtuStrankaListFormated>
  <DomainObject.Predmet.ProtuStrankaListFormatedOIB>
    <izvorni_sadrzaj>
      <item>INSULA ARTES jednostavno društvo s ograničenom odgovornošću za savjetovanje, usluge i trgovinu, OIB 41232169718</item>
    </izvorni_sadrzaj>
    <derivirana_varijabla naziv="DomainObject.Predmet.ProtuStrankaListFormatedOIB_1">
      <item>INSULA ARTES jednostavno društvo s ograničenom odgovornošću za savjetovanje, usluge i trgovinu, OIB 41232169718</item>
    </derivirana_varijabla>
  </DomainObject.Predmet.ProtuStrankaListFormatedOIB>
  <DomainObject.Predmet.ProtuStrankaListFormatedWithAdress>
    <izvorni_sadrzaj>
      <item>INSULA ARTES jednostavno društvo s ograničenom odgovornošću za savjetovanje, usluge i trgovinu, Gundulićeva ulica 41, 10000 Zagreb</item>
    </izvorni_sadrzaj>
    <derivirana_varijabla naziv="DomainObject.Predmet.ProtuStrankaListFormatedWithAdress_1">
      <item>INSULA ARTES jednostavno društvo s ograničenom odgovornošću za savjetovanje, usluge i trgovinu, Gundulićeva ulica 41, 10000 Zagreb</item>
    </derivirana_varijabla>
  </DomainObject.Predmet.ProtuStrankaListFormatedWithAdress>
  <DomainObject.Predmet.ProtuStrankaListFormatedWithAdressOIB>
    <izvorni_sadrzaj>
      <item>INSULA ARTES jednostavno društvo s ograničenom odgovornošću za savjetovanje, usluge i trgovinu, OIB 41232169718, Gundulićeva ulica 41, 10000 Zagreb</item>
    </izvorni_sadrzaj>
    <derivirana_varijabla naziv="DomainObject.Predmet.ProtuStrankaListFormatedWithAdressOIB_1">
      <item>INSULA ARTES jednostavno društvo s ograničenom odgovornošću za savjetovanje, usluge i trgovinu, OIB 41232169718, Gundulićeva ulica 41, 10000 Zagreb</item>
    </derivirana_varijabla>
  </DomainObject.Predmet.ProtuStrankaListFormatedWithAdressOIB>
  <DomainObject.Predmet.ProtuStrankaListNazivFormated>
    <izvorni_sadrzaj>
      <item>INSULA ARTES jednostavno društvo s ograničenom odgovornošću za savjetovanje, usluge i trgovinu</item>
    </izvorni_sadrzaj>
    <derivirana_varijabla naziv="DomainObject.Predmet.ProtuStrankaListNazivFormated_1">
      <item>INSULA ARTES jednostavno društvo s ograničenom odgovornošću za savjetovanje, usluge i trgovinu</item>
    </derivirana_varijabla>
  </DomainObject.Predmet.ProtuStrankaListNazivFormated>
  <DomainObject.Predmet.ProtuStrankaListNazivFormatedOIB>
    <izvorni_sadrzaj>
      <item>INSULA ARTES jednostavno društvo s ograničenom odgovornošću za savjetovanje, usluge i trgovinu, OIB 41232169718</item>
    </izvorni_sadrzaj>
    <derivirana_varijabla naziv="DomainObject.Predmet.ProtuStrankaListNazivFormatedOIB_1">
      <item>INSULA ARTES jednostavno društvo s ograničenom odgovornošću za savjetovanje, usluge i trgovinu, OIB 41232169718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INSULA ARTES jednostavno društvo s ograničenom odgovornošću za savjetovanje, usluge i trgovinu</izvorni_sadrzaj>
    <derivirana_varijabla naziv="DomainObject.Predmet.ProtustrankaIDrugi_1">INSULA ARTES jednostavno društvo s ograničenom odgovornošću za savjetovanje,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INSULA ARTES jednostavno društvo s ograničenom odgovornošću za savjetovanje, usluge i trgovinu, OIB 41232169718, Gundulićeva ulica 41, 10000 Zagreb</izvorni_sadrzaj>
    <derivirana_varijabla naziv="DomainObject.Predmet.ProtustrankaIDrugiAdressOIB_1">INSULA ARTES jednostavno društvo s ograničenom odgovornošću za savjetovanje, usluge i trgovinu, OIB 41232169718, Gundulićeva ulica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INSULA ARTES jednostavno društvo s ograničenom odgovornošću za savjetovanje, usluge i trgovinu</item>
      <item>FINA Regionalni centar Zagreb</item>
    </izvorni_sadrzaj>
    <derivirana_varijabla naziv="DomainObject.Predmet.SudioniciListNaziv_1">
      <item>INSULA ARTES jednostavno društvo s ograničenom odgovornošću za savjetovanje, usluge i trgovinu</item>
      <item>FINA Regionalni centar Zagreb</item>
    </derivirana_varijabla>
  </DomainObject.Predmet.SudioniciListNaziv>
  <DomainObject.Predmet.SudioniciListAdressOIB>
    <izvorni_sadrzaj>
      <item>INSULA ARTES jednostavno društvo s ograničenom odgovornošću za savjetovanje, usluge i trgovinu, OIB 41232169718, Gundulićeva ulica 41,10000 Zagreb</item>
      <item>FINA Regionalni centar Zagreb, OIB 85821130368, Trg svibanjskih žrtava 1995. br. 1,10000 Zagreb</item>
    </izvorni_sadrzaj>
    <derivirana_varijabla naziv="DomainObject.Predmet.SudioniciListAdressOIB_1">
      <item>INSULA ARTES jednostavno društvo s ograničenom odgovornošću za savjetovanje, usluge i trgovinu, OIB 41232169718, Gundulićeva ulica 41,10000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41232169718</item>
      <item>, OIB 85821130368</item>
    </izvorni_sadrzaj>
    <derivirana_varijabla naziv="DomainObject.Predmet.SudioniciListNazivOIB_1">
      <item>, OIB 41232169718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8DA45D-9CED-4D51-8CF3-065073DC25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2170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2017-08-01T09:12:00Z</dcterms:created>
  <dc:creator>Korisnik</dc:creator>
  <cp:lastModifiedBy>Sanja Ban</cp:lastModifiedBy>
  <cp:lastPrinted>2017-08-01T09:12:00Z</cp:lastPrinted>
  <dcterms:modified xmlns:xsi="http://www.w3.org/2001/XMLSchema-instance" xsi:type="dcterms:W3CDTF">2017-08-01T09:13:00Z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