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6f0c" w14:paraId="7906f0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7398D">
        <w:t>2327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A4C17">
        <w:t xml:space="preserve"> </w:t>
      </w:r>
      <w:r w:rsidR="0027398D">
        <w:t>EREIZ KAMPOVI j.d.o.o. Ladrovići, Ladrovići 24, OIB: 93348097592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27398D">
        <w:t>12</w:t>
      </w:r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106CD">
        <w:rPr>
          <w:bCs/>
        </w:rPr>
        <w:t xml:space="preserve"> </w:t>
      </w:r>
      <w:r w:rsidR="0027398D">
        <w:t>EREIZ KAMPOVI j.d.o.o. Ladrovići, Ladrovići 24, OIB: 93348097592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27398D">
        <w:t>5.</w:t>
      </w:r>
      <w:r w:rsidR="000B0A90">
        <w:t>750,00</w:t>
      </w:r>
      <w:r w:rsidR="0050437A">
        <w:t xml:space="preserve"> </w:t>
      </w:r>
      <w:r>
        <w:t>kn</w:t>
      </w:r>
      <w:r w:rsidR="0055704E">
        <w:t xml:space="preserve">, na dan </w:t>
      </w:r>
      <w:r w:rsidR="00D4274F">
        <w:t>1</w:t>
      </w:r>
      <w:r w:rsidR="000B0A90">
        <w:t>0</w:t>
      </w:r>
      <w:r w:rsidR="0098599D">
        <w:t>.</w:t>
      </w:r>
      <w:r w:rsidR="00F66487">
        <w:t xml:space="preserve"> </w:t>
      </w:r>
      <w:r w:rsidR="000B0A90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0B0A90">
        <w:t xml:space="preserve"> – član uprave,</w:t>
      </w:r>
      <w:r w:rsidR="0050437A">
        <w:t xml:space="preserve"> </w:t>
      </w:r>
      <w:r w:rsidR="004C2067">
        <w:t>dužnik</w:t>
      </w:r>
      <w:r w:rsidR="00CB2F44">
        <w:t>a</w:t>
      </w:r>
      <w:r w:rsidR="000B0A90">
        <w:t xml:space="preserve"> Pejo Ereiz, Ladrovići, Ladrovići 24, OIB: 89307399584</w:t>
      </w:r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10A30">
        <w:t>2327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006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St-2327/2016</izvorni_sadrzaj>
    <derivirana_varijabla naziv="DomainObject.Predmet.OznakaBroj_1">St-2327/2016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EREIZ KAMPOVI j.d.o.o. LADROVIĆI</izvorni_sadrzaj>
    <derivirana_varijabla naziv="DomainObject.Predmet.ProtustrankaFormated_1">  EREIZ KAMPOVI j.d.o.o. LADROVIĆI</derivirana_varijabla>
  </DomainObject.Predmet.ProtustrankaFormated>
  <DomainObject.Predmet.ProtustrankaFormatedOIB>
    <izvorni_sadrzaj>  EREIZ KAMPOVI j.d.o.o. LADROVIĆI, OIB 93348097592</izvorni_sadrzaj>
    <derivirana_varijabla naziv="DomainObject.Predmet.ProtustrankaFormatedOIB_1">  EREIZ KAMPOVI j.d.o.o. LADROVIĆI, OIB 93348097592</derivirana_varijabla>
  </DomainObject.Predmet.ProtustrankaFormatedOIB>
  <DomainObject.Predmet.ProtustrankaFormatedWithAdress>
    <izvorni_sadrzaj> EREIZ KAMPOVI j.d.o.o. LADROVIĆI, Ladrovići 24, 52440 Ladrovići</izvorni_sadrzaj>
    <derivirana_varijabla naziv="DomainObject.Predmet.ProtustrankaFormatedWithAdress_1"> EREIZ KAMPOVI j.d.o.o. LADROVIĆI, Ladrovići 24, 52440 Ladrovići</derivirana_varijabla>
  </DomainObject.Predmet.ProtustrankaFormatedWithAdress>
  <DomainObject.Predmet.ProtustrankaFormatedWithAdressOIB>
    <izvorni_sadrzaj> EREIZ KAMPOVI j.d.o.o. LADROVIĆI, OIB 93348097592, Ladrovići 24, 52440 Ladrovići</izvorni_sadrzaj>
    <derivirana_varijabla naziv="DomainObject.Predmet.ProtustrankaFormatedWithAdressOIB_1"> EREIZ KAMPOVI j.d.o.o. LADROVIĆI, OIB 93348097592, Ladrovići 24, 52440 Ladrovići</derivirana_varijabla>
  </DomainObject.Predmet.ProtustrankaFormatedWithAdressOIB>
  <DomainObject.Predmet.ProtustrankaWithAdress>
    <izvorni_sadrzaj>EREIZ KAMPOVI j.d.o.o. LADROVIĆI Ladrovići 24, 52440 Ladrovići</izvorni_sadrzaj>
    <derivirana_varijabla naziv="DomainObject.Predmet.ProtustrankaWithAdress_1">EREIZ KAMPOVI j.d.o.o. LADROVIĆI Ladrovići 24, 52440 Ladrovići</derivirana_varijabla>
  </DomainObject.Predmet.ProtustrankaWithAdress>
  <DomainObject.Predmet.ProtustrankaWithAdressOIB>
    <izvorni_sadrzaj>EREIZ KAMPOVI j.d.o.o. LADROVIĆI, OIB 93348097592, Ladrovići 24, 52440 Ladrovići</izvorni_sadrzaj>
    <derivirana_varijabla naziv="DomainObject.Predmet.ProtustrankaWithAdressOIB_1">EREIZ KAMPOVI j.d.o.o. LADROVIĆI, OIB 93348097592, Ladrovići 24, 52440 Ladrovići</derivirana_varijabla>
  </DomainObject.Predmet.ProtustrankaWithAdressOIB>
  <DomainObject.Predmet.ProtustrankaNazivFormated>
    <izvorni_sadrzaj>EREIZ KAMPOVI j.d.o.o. LADROVIĆI</izvorni_sadrzaj>
    <derivirana_varijabla naziv="DomainObject.Predmet.ProtustrankaNazivFormated_1">EREIZ KAMPOVI j.d.o.o. LADROVIĆI</derivirana_varijabla>
  </DomainObject.Predmet.ProtustrankaNazivFormated>
  <DomainObject.Predmet.ProtustrankaNazivFormatedOIB>
    <izvorni_sadrzaj>EREIZ KAMPOVI j.d.o.o. LADROVIĆI, OIB 93348097592</izvorni_sadrzaj>
    <derivirana_varijabla naziv="DomainObject.Predmet.ProtustrankaNazivFormatedOIB_1">EREIZ KAMPOVI j.d.o.o. LADROVIĆI, OIB 93348097592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EREIZ KAMPOVI j.d.o.o. LADROVIĆI</item>
    </izvorni_sadrzaj>
    <derivirana_varijabla naziv="DomainObject.Predmet.ProtuStrankaListFormated_1">
      <item>EREIZ KAMPOVI j.d.o.o. LADROVIĆI</item>
    </derivirana_varijabla>
  </DomainObject.Predmet.ProtuStrankaListFormated>
  <DomainObject.Predmet.ProtuStrankaListFormatedOIB>
    <izvorni_sadrzaj>
      <item>EREIZ KAMPOVI j.d.o.o. LADROVIĆI, OIB 93348097592</item>
    </izvorni_sadrzaj>
    <derivirana_varijabla naziv="DomainObject.Predmet.ProtuStrankaListFormatedOIB_1">
      <item>EREIZ KAMPOVI j.d.o.o. LADROVIĆI, OIB 93348097592</item>
    </derivirana_varijabla>
  </DomainObject.Predmet.ProtuStrankaListFormatedOIB>
  <DomainObject.Predmet.ProtuStrankaListFormatedWithAdress>
    <izvorni_sadrzaj>
      <item>EREIZ KAMPOVI j.d.o.o. LADROVIĆI, Ladrovići 24, 52440 Ladrovići</item>
    </izvorni_sadrzaj>
    <derivirana_varijabla naziv="DomainObject.Predmet.ProtuStrankaListFormatedWithAdress_1">
      <item>EREIZ KAMPOVI j.d.o.o. LADROVIĆI, Ladrovići 24, 52440 Ladrovići</item>
    </derivirana_varijabla>
  </DomainObject.Predmet.ProtuStrankaListFormatedWithAdress>
  <DomainObject.Predmet.ProtuStrankaListFormatedWithAdressOIB>
    <izvorni_sadrzaj>
      <item>EREIZ KAMPOVI j.d.o.o. LADROVIĆI, OIB 93348097592, Ladrovići 24, 52440 Ladrovići</item>
    </izvorni_sadrzaj>
    <derivirana_varijabla naziv="DomainObject.Predmet.ProtuStrankaListFormatedWithAdressOIB_1">
      <item>EREIZ KAMPOVI j.d.o.o. LADROVIĆI, OIB 93348097592, Ladrovići 24, 52440 Ladrovići</item>
    </derivirana_varijabla>
  </DomainObject.Predmet.ProtuStrankaListFormatedWithAdressOIB>
  <DomainObject.Predmet.ProtuStrankaListNazivFormated>
    <izvorni_sadrzaj>
      <item>EREIZ KAMPOVI j.d.o.o. LADROVIĆI</item>
    </izvorni_sadrzaj>
    <derivirana_varijabla naziv="DomainObject.Predmet.ProtuStrankaListNazivFormated_1">
      <item>EREIZ KAMPOVI j.d.o.o. LADROVIĆI</item>
    </derivirana_varijabla>
  </DomainObject.Predmet.ProtuStrankaListNazivFormated>
  <DomainObject.Predmet.ProtuStrankaListNazivFormatedOIB>
    <izvorni_sadrzaj>
      <item>EREIZ KAMPOVI j.d.o.o. LADROVIĆI, OIB 93348097592</item>
    </izvorni_sadrzaj>
    <derivirana_varijabla naziv="DomainObject.Predmet.ProtuStrankaListNazivFormatedOIB_1">
      <item>EREIZ KAMPOVI j.d.o.o. LADROVIĆI, OIB 93348097592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EREIZ KAMPOVI j.d.o.o. LADROVIĆI</izvorni_sadrzaj>
    <derivirana_varijabla naziv="DomainObject.Predmet.ProtustrankaIDrugi_1">EREIZ KAMPOVI j.d.o.o. LADROVIĆI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EREIZ KAMPOVI j.d.o.o. LADROVIĆI, OIB 93348097592, Ladrovići 24, 52440 Ladrovići</izvorni_sadrzaj>
    <derivirana_varijabla naziv="DomainObject.Predmet.ProtustrankaIDrugiAdressOIB_1">EREIZ KAMPOVI j.d.o.o. LADROVIĆI, OIB 93348097592, Ladrovići 24, 52440 Ladrovići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EREIZ KAMPOVI j.d.o.o. LADROVIĆI</item>
      <item>FINANCIJSKA AGENCIJA, RC RIJEKA, PODRUŽNICA PULA, PULA</item>
    </izvorni_sadrzaj>
    <derivirana_varijabla naziv="DomainObject.Predmet.SudioniciListNaziv_1">
      <item>EREIZ KAMPOVI j.d.o.o. LADROVIĆI</item>
      <item>FINANCIJSKA AGENCIJA, RC RIJEKA, PODRUŽNICA PULA, PULA</item>
    </derivirana_varijabla>
  </DomainObject.Predmet.SudioniciListNaziv>
  <DomainObject.Predmet.SudioniciListAdressOIB>
    <izvorni_sadrzaj>
      <item>EREIZ KAMPOVI j.d.o.o. LADROVIĆI, OIB 93348097592, Ladrovići 24,52440 Ladrovići</item>
      <item>FINANCIJSKA AGENCIJA, RC RIJEKA, PODRUŽNICA PULA, PULA, OIB 85821130368, Giardini 5,52100 Pula</item>
    </izvorni_sadrzaj>
    <derivirana_varijabla naziv="DomainObject.Predmet.SudioniciListAdressOIB_1">
      <item>EREIZ KAMPOVI j.d.o.o. LADROVIĆI, OIB 93348097592, Ladrovići 24,52440 Ladrovići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93348097592</item>
      <item>, OIB 85821130368</item>
    </izvorni_sadrzaj>
    <derivirana_varijabla naziv="DomainObject.Predmet.SudioniciListNazivOIB_1">
      <item>, OIB 93348097592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1883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2016-10-10T07:50:00Z</dcterms:created>
  <dc:creator>Korisnik</dc:creator>
  <cp:lastModifiedBy>Sanda Gučić</cp:lastModifiedBy>
  <cp:lastPrinted>2016-10-10T07:47:00Z</cp:lastPrinted>
  <dcterms:modified xmlns:xsi="http://www.w3.org/2001/XMLSchema-instance" xsi:type="dcterms:W3CDTF">2016-10-10T10:03:00Z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