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2714" w14:paraId="0142714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DE31CF">
        <w:rPr>
          <w:rFonts w:hAnsi="Times New Roman" w:ascii="Times New Roman"/>
          <w:szCs w:val="24"/>
          <w:lang w:val="hr-HR"/>
        </w:rPr>
        <w:t>7025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DE31CF" w:rsidRPr="00DE31CF">
        <w:rPr>
          <w:rFonts w:hAnsi="Times New Roman" w:ascii="Times New Roman"/>
          <w:szCs w:val="24"/>
          <w:lang w:val="hr-HR"/>
        </w:rPr>
        <w:t>CERBERUS d.o.o. za proizvodnju, usluge i trgovinu</w:t>
      </w:r>
      <w:r w:rsidR="00DE31CF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DE31CF">
        <w:rPr>
          <w:rFonts w:hAnsi="Times New Roman" w:ascii="Times New Roman"/>
          <w:szCs w:val="24"/>
          <w:lang w:val="hr-HR"/>
        </w:rPr>
        <w:t>Andrije Žaje 43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DE31CF" w:rsidRPr="00DE31CF">
        <w:rPr>
          <w:rFonts w:hAnsi="Times New Roman" w:ascii="Times New Roman"/>
          <w:szCs w:val="24"/>
          <w:lang w:val="hr-HR"/>
        </w:rPr>
        <w:t>41248550849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DE31CF" w:rsidRPr="00DE31CF">
        <w:rPr>
          <w:rFonts w:hAnsi="Times New Roman" w:ascii="Times New Roman"/>
          <w:szCs w:val="24"/>
          <w:lang w:val="hr-HR"/>
        </w:rPr>
        <w:t>CERBERUS d.o.o. za proizvodnju, usluge i trgovinu</w:t>
      </w:r>
      <w:r w:rsidR="00DE31CF">
        <w:rPr>
          <w:rFonts w:hAnsi="Times New Roman" w:ascii="Times New Roman"/>
          <w:szCs w:val="24"/>
          <w:lang w:val="hr-HR"/>
        </w:rPr>
        <w:t xml:space="preserve">, Zagreb (Grad Zagreb), Andrije Žaje 43, OIB: </w:t>
      </w:r>
      <w:r w:rsidR="00DE31CF" w:rsidRPr="00DE31CF">
        <w:rPr>
          <w:rFonts w:hAnsi="Times New Roman" w:ascii="Times New Roman"/>
          <w:szCs w:val="24"/>
          <w:lang w:val="hr-HR"/>
        </w:rPr>
        <w:t>41248550849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DE31CF" w:rsidRPr="00DE31CF">
        <w:rPr>
          <w:rFonts w:hAnsi="Times New Roman" w:ascii="Times New Roman"/>
          <w:szCs w:val="24"/>
          <w:lang w:val="hr-HR"/>
        </w:rPr>
        <w:t>CERBERUS d.o.o. za proizvodnju, usluge i trgovinu</w:t>
      </w:r>
      <w:r w:rsidR="00DE31CF">
        <w:rPr>
          <w:rFonts w:hAnsi="Times New Roman" w:ascii="Times New Roman"/>
          <w:szCs w:val="24"/>
          <w:lang w:val="hr-HR"/>
        </w:rPr>
        <w:t xml:space="preserve">, Zagreb (Grad Zagreb), Andrije Žaje 43, OIB: </w:t>
      </w:r>
      <w:r w:rsidR="00DE31CF" w:rsidRPr="00DE31CF">
        <w:rPr>
          <w:rFonts w:hAnsi="Times New Roman" w:ascii="Times New Roman"/>
          <w:szCs w:val="24"/>
          <w:lang w:val="hr-HR"/>
        </w:rPr>
        <w:t>41248550849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851AD7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1AD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51AD7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DE31CF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A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A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A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A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A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A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A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A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7025</izvorni_sadrzaj>
    <derivirana_varijabla naziv="DomainObject.Predmet.Broj_1">7025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St-7025/2015</izvorni_sadrzaj>
    <derivirana_varijabla naziv="DomainObject.Predmet.OznakaBroj_1">St-7025/2015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CERBERUS d.o.o. zastupanog po punomoćniku Dražen Frković; Marija Frković</izvorni_sadrzaj>
    <derivirana_varijabla naziv="DomainObject.Predmet.ProtustrankaFormated_1">  CERBERUS d.o.o. zastupanog po punomoćniku Dražen Frković; Marija Frković</derivirana_varijabla>
  </DomainObject.Predmet.ProtustrankaFormated>
  <DomainObject.Predmet.ProtustrankaFormatedOIB>
    <izvorni_sadrzaj>  CERBERUS d.o.o., OIB 41248550849 zastupanog po punomoćniku Dražen Frković; Marija Frković</izvorni_sadrzaj>
    <derivirana_varijabla naziv="DomainObject.Predmet.ProtustrankaFormatedOIB_1">  CERBERUS d.o.o., OIB 41248550849 zastupanog po punomoćniku Dražen Frković; Marija Frković</derivirana_varijabla>
  </DomainObject.Predmet.ProtustrankaFormatedOIB>
  <DomainObject.Predmet.ProtustrankaFormatedWithAdress>
    <izvorni_sadrzaj> CERBERUS d.o.o., Andrije Žaje 43, 10000 Zagreb zastupanog po punomoćniku Dražen Frković; Marija Frković</izvorni_sadrzaj>
    <derivirana_varijabla naziv="DomainObject.Predmet.ProtustrankaFormatedWithAdress_1"> CERBERUS d.o.o., Andrije Žaje 43, 10000 Zagreb zastupanog po punomoćniku Dražen Frković; Marija Frković</derivirana_varijabla>
  </DomainObject.Predmet.ProtustrankaFormatedWithAdress>
  <DomainObject.Predmet.ProtustrankaFormatedWithAdressOIB>
    <izvorni_sadrzaj> CERBERUS d.o.o., OIB 41248550849, Andrije Žaje 43, 10000 Zagreb zastupanog po punomoćniku Dražen Frković; Marija Frković</izvorni_sadrzaj>
    <derivirana_varijabla naziv="DomainObject.Predmet.ProtustrankaFormatedWithAdressOIB_1"> CERBERUS d.o.o., OIB 41248550849, Andrije Žaje 43, 10000 Zagreb zastupanog po punomoćniku Dražen Frković; Marija Frković</derivirana_varijabla>
  </DomainObject.Predmet.ProtustrankaFormatedWithAdressOIB>
  <DomainObject.Predmet.ProtustrankaWithAdress>
    <izvorni_sadrzaj>CERBERUS d.o.o. Andrije Žaje 43, 10000 Zagreb</izvorni_sadrzaj>
    <derivirana_varijabla naziv="DomainObject.Predmet.ProtustrankaWithAdress_1">CERBERUS d.o.o. Andrije Žaje 43, 10000 Zagreb</derivirana_varijabla>
  </DomainObject.Predmet.ProtustrankaWithAdress>
  <DomainObject.Predmet.ProtustrankaWithAdressOIB>
    <izvorni_sadrzaj>CERBERUS d.o.o., OIB 41248550849, Andrije Žaje 43, 10000 Zagreb</izvorni_sadrzaj>
    <derivirana_varijabla naziv="DomainObject.Predmet.ProtustrankaWithAdressOIB_1">CERBERUS d.o.o., OIB 41248550849, Andrije Žaje 43, 10000 Zagreb</derivirana_varijabla>
  </DomainObject.Predmet.ProtustrankaWithAdressOIB>
  <DomainObject.Predmet.ProtustrankaNazivFormated>
    <izvorni_sadrzaj>CERBERUS d.o.o.</izvorni_sadrzaj>
    <derivirana_varijabla naziv="DomainObject.Predmet.ProtustrankaNazivFormated_1">CERBERUS d.o.o.</derivirana_varijabla>
  </DomainObject.Predmet.ProtustrankaNazivFormated>
  <DomainObject.Predmet.ProtustrankaNazivFormatedOIB>
    <izvorni_sadrzaj>CERBERUS d.o.o., OIB 41248550849</izvorni_sadrzaj>
    <derivirana_varijabla naziv="DomainObject.Predmet.ProtustrankaNazivFormatedOIB_1">CERBERUS d.o.o., OIB 41248550849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CERBERUS d.o.o. zastupanog po punomoćniku Dražen Frković; Marija Frković</item>
    </izvorni_sadrzaj>
    <derivirana_varijabla naziv="DomainObject.Predmet.ProtuStrankaListFormated_1">
      <item>CERBERUS d.o.o. zastupanog po punomoćniku Dražen Frković; Marija Frković</item>
    </derivirana_varijabla>
  </DomainObject.Predmet.ProtuStrankaListFormated>
  <DomainObject.Predmet.ProtuStrankaListFormatedOIB>
    <izvorni_sadrzaj>
      <item>CERBERUS d.o.o., OIB 41248550849 zastupanog po punomoćniku Dražen Frković; Marija Frković</item>
    </izvorni_sadrzaj>
    <derivirana_varijabla naziv="DomainObject.Predmet.ProtuStrankaListFormatedOIB_1">
      <item>CERBERUS d.o.o., OIB 41248550849 zastupanog po punomoćniku Dražen Frković; Marija Frković</item>
    </derivirana_varijabla>
  </DomainObject.Predmet.ProtuStrankaListFormatedOIB>
  <DomainObject.Predmet.ProtuStrankaListFormatedWithAdress>
    <izvorni_sadrzaj>
      <item>CERBERUS d.o.o., Andrije Žaje 43, 10000 Zagreb zastupanog po punomoćniku Dražen Frković; Marija Frković</item>
    </izvorni_sadrzaj>
    <derivirana_varijabla naziv="DomainObject.Predmet.ProtuStrankaListFormatedWithAdress_1">
      <item>CERBERUS d.o.o., Andrije Žaje 43, 10000 Zagreb zastupanog po punomoćniku Dražen Frković; Marija Frković</item>
    </derivirana_varijabla>
  </DomainObject.Predmet.ProtuStrankaListFormatedWithAdress>
  <DomainObject.Predmet.ProtuStrankaListFormatedWithAdressOIB>
    <izvorni_sadrzaj>
      <item>CERBERUS d.o.o., OIB 41248550849, Andrije Žaje 43, 10000 Zagreb zastupanog po punomoćniku Dražen Frković; Marija Frković</item>
    </izvorni_sadrzaj>
    <derivirana_varijabla naziv="DomainObject.Predmet.ProtuStrankaListFormatedWithAdressOIB_1">
      <item>CERBERUS d.o.o., OIB 41248550849, Andrije Žaje 43, 10000 Zagreb zastupanog po punomoćniku Dražen Frković; Marija Frković</item>
    </derivirana_varijabla>
  </DomainObject.Predmet.ProtuStrankaListFormatedWithAdressOIB>
  <DomainObject.Predmet.ProtuStrankaListNazivFormated>
    <izvorni_sadrzaj>
      <item>CERBERUS d.o.o.</item>
    </izvorni_sadrzaj>
    <derivirana_varijabla naziv="DomainObject.Predmet.ProtuStrankaListNazivFormated_1">
      <item>CERBERUS d.o.o.</item>
    </derivirana_varijabla>
  </DomainObject.Predmet.ProtuStrankaListNazivFormated>
  <DomainObject.Predmet.ProtuStrankaListNazivFormatedOIB>
    <izvorni_sadrzaj>
      <item>CERBERUS d.o.o., OIB 41248550849</item>
    </izvorni_sadrzaj>
    <derivirana_varijabla naziv="DomainObject.Predmet.ProtuStrankaListNazivFormatedOIB_1">
      <item>CERBERUS d.o.o., OIB 41248550849</item>
    </derivirana_varijabla>
  </DomainObject.Predmet.ProtuStrankaListNazivFormatedOIB>
  <DomainObject.Predmet.OstaliListFormated>
    <izvorni_sadrzaj>
      <item>Dražen Frković punomoćnik sudionika u postupku CERBERUS d.o.o.</item>
      <item>Marija Frković punomoćnik sudionika u postupku CERBERUS d.o.o.</item>
    </izvorni_sadrzaj>
    <derivirana_varijabla naziv="DomainObject.Predmet.OstaliListFormated_1">
      <item>Dražen Frković punomoćnik sudionika u postupku CERBERUS d.o.o.</item>
      <item>Marija Frković punomoćnik sudionika u postupku CERBERUS d.o.o.</item>
    </derivirana_varijabla>
  </DomainObject.Predmet.OstaliListFormated>
  <DomainObject.Predmet.OstaliListFormatedOIB>
    <izvorni_sadrzaj>
      <item>Dražen Frković, OIB 31377507627 punomoćnik sudionika u postupku CERBERUS d.o.o.</item>
      <item>Marija Frković, OIB 85344409839 punomoćnik sudionika u postupku CERBERUS d.o.o.</item>
    </izvorni_sadrzaj>
    <derivirana_varijabla naziv="DomainObject.Predmet.OstaliListFormatedOIB_1">
      <item>Dražen Frković, OIB 31377507627 punomoćnik sudionika u postupku CERBERUS d.o.o.</item>
      <item>Marija Frković, OIB 85344409839 punomoćnik sudionika u postupku CERBERUS d.o.o.</item>
    </derivirana_varijabla>
  </DomainObject.Predmet.OstaliListFormatedOIB>
  <DomainObject.Predmet.OstaliListFormatedWithAdress>
    <izvorni_sadrzaj>
      <item>Dražen Frković, Kaptolska 36, 10000 Zagreb punomoćnik sudionika u postupku CERBERUS d.o.o.</item>
      <item>Marija Frković, Kaptolska 36, 10000 Zagreb punomoćnik sudionika u postupku CERBERUS d.o.o.</item>
    </izvorni_sadrzaj>
    <derivirana_varijabla naziv="DomainObject.Predmet.OstaliListFormatedWithAdress_1">
      <item>Dražen Frković, Kaptolska 36, 10000 Zagreb punomoćnik sudionika u postupku CERBERUS d.o.o.</item>
      <item>Marija Frković, Kaptolska 36, 10000 Zagreb punomoćnik sudionika u postupku CERBERUS d.o.o.</item>
    </derivirana_varijabla>
  </DomainObject.Predmet.OstaliListFormatedWithAdress>
  <DomainObject.Predmet.OstaliListFormatedWithAdressOIB>
    <izvorni_sadrzaj>
      <item>Dražen Frković, OIB 31377507627, Kaptolska 36, 10000 Zagreb punomoćnik sudionika u postupku CERBERUS d.o.o.</item>
      <item>Marija Frković, OIB 85344409839, Kaptolska 36, 10000 Zagreb punomoćnik sudionika u postupku CERBERUS d.o.o.</item>
    </izvorni_sadrzaj>
    <derivirana_varijabla naziv="DomainObject.Predmet.OstaliListFormatedWithAdressOIB_1">
      <item>Dražen Frković, OIB 31377507627, Kaptolska 36, 10000 Zagreb punomoćnik sudionika u postupku CERBERUS d.o.o.</item>
      <item>Marija Frković, OIB 85344409839, Kaptolska 36, 10000 Zagreb punomoćnik sudionika u postupku CERBERUS d.o.o.</item>
    </derivirana_varijabla>
  </DomainObject.Predmet.OstaliListFormatedWithAdressOIB>
  <DomainObject.Predmet.OstaliListNazivFormated>
    <izvorni_sadrzaj>
      <item>Dražen Frković</item>
      <item>Marija Frković</item>
    </izvorni_sadrzaj>
    <derivirana_varijabla naziv="DomainObject.Predmet.OstaliListNazivFormated_1">
      <item>Dražen Frković</item>
      <item>Marija Frković</item>
    </derivirana_varijabla>
  </DomainObject.Predmet.OstaliListNazivFormated>
  <DomainObject.Predmet.OstaliListNazivFormatedOIB>
    <izvorni_sadrzaj>
      <item>Dražen Frković, OIB 31377507627</item>
      <item>Marija Frković, OIB 85344409839</item>
    </izvorni_sadrzaj>
    <derivirana_varijabla naziv="DomainObject.Predmet.OstaliListNazivFormatedOIB_1">
      <item>Dražen Frković, OIB 31377507627</item>
      <item>Marija Frković, OIB 85344409839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CERBERUS d.o.o.</izvorni_sadrzaj>
    <derivirana_varijabla naziv="DomainObject.Predmet.ProtustrankaIDrugi_1">CERBERUS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CERBERUS d.o.o., OIB 41248550849, Andrije Žaje 43, 10000 Zagreb</izvorni_sadrzaj>
    <derivirana_varijabla naziv="DomainObject.Predmet.ProtustrankaIDrugiAdressOIB_1">CERBERUS d.o.o., OIB 41248550849, Andrije Žaje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CERBERUS d.o.o.</item>
      <item>Dražen Frković</item>
      <item>Marija Frković</item>
    </izvorni_sadrzaj>
    <derivirana_varijabla naziv="DomainObject.Predmet.SudioniciListNaziv_1">
      <item>FINA Regionalni centar Zagreb</item>
      <item>CERBERUS d.o.o.</item>
      <item>Dražen Frković</item>
      <item>Marija Frković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CERBERUS d.o.o., OIB 41248550849, Andrije Žaje 43,10000 Zagreb</item>
      <item>Dražen Frković, OIB 31377507627, Kaptolska 36,10000 Zagreb</item>
      <item>Marija Frković, OIB 85344409839, Kaptolska 36,10000 Zagreb</item>
    </izvorni_sadrzaj>
    <derivirana_varijabla naziv="DomainObject.Predmet.SudioniciListAdressOIB_1">
      <item>FINA Regionalni centar Zagreb, OIB 85821130368, Trg svibanjskih žrtava 1995.1,10000 Zagreb</item>
      <item>CERBERUS d.o.o., OIB 41248550849, Andrije Žaje 43,10000 Zagreb</item>
      <item>Dražen Frković, OIB 31377507627, Kaptolska 36,10000 Zagreb</item>
      <item>Marija Frković, OIB 85344409839, Kaptolska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41248550849</item>
      <item>, OIB 31377507627</item>
      <item>, OIB 85344409839</item>
    </izvorni_sadrzaj>
    <derivirana_varijabla naziv="DomainObject.Predmet.SudioniciListNazivOIB_1">
      <item>, OIB 85821130368</item>
      <item>, OIB 41248550849</item>
      <item>, OIB 31377507627</item>
      <item>, OIB 85344409839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BC288-5AA7-4CDF-910F-7FF54E0D9C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344</properties:Words>
  <properties:Characters>1815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2015-12-23T08:44:00Z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2015-12-23T08:44:00Z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