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ff87" w14:paraId="cd6ff87" w:rsidRDefault="00A1322A" w:rsidP="00A1322A" w:rsidR="00A1322A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3138E" w:rsidR="00A1322A" w:rsidRPr="00D74FBE">
        <w:tc>
          <w:tcPr>
            <w:tcW w:type="dxa" w:w="3060"/>
          </w:tcPr>
          <w:p w:rsidRDefault="009A4558" w:rsidR="009A4558" w:rsidRPr="009A4558">
            <w:pPr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 xml:space="preserve">    Republika Hrvatska</w:t>
            </w:r>
          </w:p>
          <w:p w:rsidRDefault="009A4558" w:rsidR="009A4558" w:rsidRPr="009A4558">
            <w:pPr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>Trgovački sud u Zagrebu</w:t>
            </w:r>
          </w:p>
          <w:p w:rsidRDefault="009A4558" w:rsidR="009A4558" w:rsidRPr="009A4558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9A4558">
              <w:rPr>
                <w:sz w:val="24"/>
                <w:szCs w:val="24"/>
              </w:rPr>
              <w:t xml:space="preserve">  Zagreb, Amruševa 2/II</w:t>
            </w:r>
          </w:p>
          <w:p w:rsidRDefault="00A1322A" w:rsidP="00E3138E" w:rsidR="00A1322A" w:rsidRPr="00D74FBE">
            <w:pPr>
              <w:rPr>
                <w:sz w:val="24"/>
                <w:szCs w:val="24"/>
              </w:rPr>
            </w:pPr>
          </w:p>
        </w:tc>
      </w:tr>
    </w:tbl>
    <w:p w:rsidRDefault="00A1322A" w:rsidP="00A1322A" w:rsidR="00A1322A" w:rsidRPr="00280ABD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D74FBE">
        <w:rPr>
          <w:b/>
          <w:sz w:val="24"/>
          <w:szCs w:val="24"/>
        </w:rPr>
        <w:tab/>
      </w:r>
      <w:r w:rsidRPr="00280ABD">
        <w:rPr>
          <w:bCs/>
          <w:sz w:val="24"/>
          <w:szCs w:val="24"/>
        </w:rPr>
        <w:t xml:space="preserve">  </w:t>
      </w:r>
      <w:r w:rsidR="00BE48DA">
        <w:rPr>
          <w:bCs/>
          <w:sz w:val="24"/>
          <w:szCs w:val="24"/>
        </w:rPr>
        <w:t>75. St</w:t>
      </w:r>
      <w:r w:rsidR="00C33B02">
        <w:rPr>
          <w:bCs/>
          <w:sz w:val="24"/>
          <w:szCs w:val="24"/>
        </w:rPr>
        <w:t>-5526</w:t>
      </w:r>
      <w:r w:rsidR="00280ABD" w:rsidRPr="00280ABD">
        <w:rPr>
          <w:bCs/>
          <w:sz w:val="24"/>
          <w:szCs w:val="24"/>
        </w:rPr>
        <w:t>/2015-</w:t>
      </w:r>
      <w:r w:rsidR="00C33B02">
        <w:rPr>
          <w:bCs/>
          <w:sz w:val="24"/>
          <w:szCs w:val="24"/>
        </w:rPr>
        <w:t>9</w:t>
      </w:r>
    </w:p>
    <w:p w:rsidRDefault="00A1322A" w:rsidP="00280ABD" w:rsidR="00A1322A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A1322A" w:rsidP="00A1322A" w:rsidR="00A1322A" w:rsidRPr="00D74FBE">
      <w:pPr>
        <w:ind w:hanging="2880" w:left="2880"/>
        <w:jc w:val="center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280ABD" w:rsidRPr="00280ABD">
        <w:rPr>
          <w:sz w:val="24"/>
          <w:szCs w:val="24"/>
        </w:rPr>
        <w:t xml:space="preserve">Sanda Jeromela </w:t>
      </w:r>
      <w:r w:rsidRPr="00280ABD">
        <w:rPr>
          <w:sz w:val="24"/>
          <w:szCs w:val="24"/>
        </w:rPr>
        <w:t>u</w:t>
      </w:r>
      <w:r w:rsidRPr="00D74FBE">
        <w:rPr>
          <w:sz w:val="24"/>
          <w:szCs w:val="24"/>
        </w:rPr>
        <w:t xml:space="preserve"> stečajnom predmetu povodom zahtjeva FINANCIJSKE AGENCIJE, za provedbu skraćenog stečajnog postupka nad dužnikom</w:t>
      </w:r>
      <w:r w:rsidR="00C33B02">
        <w:rPr>
          <w:sz w:val="24"/>
          <w:szCs w:val="24"/>
        </w:rPr>
        <w:t xml:space="preserve"> INSTALACIJE DA - KLE d.o.o., Zagreb, Vaganačka 23, OIB: 04009325072</w:t>
      </w:r>
      <w:r w:rsidRPr="00D74FBE">
        <w:rPr>
          <w:sz w:val="24"/>
          <w:szCs w:val="24"/>
        </w:rPr>
        <w:t xml:space="preserve">, dana </w:t>
      </w:r>
      <w:r w:rsidR="00AF5F5D">
        <w:rPr>
          <w:sz w:val="24"/>
          <w:szCs w:val="24"/>
        </w:rPr>
        <w:t xml:space="preserve">23. ožujka </w:t>
      </w:r>
      <w:r w:rsidR="009A4558">
        <w:rPr>
          <w:sz w:val="24"/>
          <w:szCs w:val="24"/>
        </w:rPr>
        <w:t>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>r i j e š i o</w:t>
      </w:r>
      <w:r w:rsidR="00C47D27">
        <w:rPr>
          <w:bCs/>
          <w:sz w:val="24"/>
          <w:szCs w:val="24"/>
        </w:rPr>
        <w:t xml:space="preserve">  </w:t>
      </w:r>
      <w:r w:rsidRPr="00D74FBE">
        <w:rPr>
          <w:bCs/>
          <w:sz w:val="24"/>
          <w:szCs w:val="24"/>
        </w:rPr>
        <w:t xml:space="preserve">  j e </w:t>
      </w:r>
    </w:p>
    <w:p w:rsidRDefault="00A1322A" w:rsidP="00A1322A" w:rsidR="00A1322A" w:rsidRPr="00D74FBE">
      <w:pPr>
        <w:jc w:val="center"/>
        <w:rPr>
          <w:bCs/>
          <w:sz w:val="24"/>
          <w:szCs w:val="24"/>
        </w:rPr>
      </w:pPr>
    </w:p>
    <w:p w:rsidRDefault="00A1322A" w:rsidP="00280ABD" w:rsidR="00280ABD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A75C11" w:rsidRPr="00A75C11">
        <w:rPr>
          <w:sz w:val="24"/>
          <w:szCs w:val="24"/>
        </w:rPr>
        <w:t>INSTALACIJE DA - KLE d.o.o., Zagreb, Vaganačka 23, OIB: 04009325072</w:t>
      </w:r>
      <w:r w:rsidR="00280ABD">
        <w:rPr>
          <w:sz w:val="24"/>
          <w:szCs w:val="24"/>
        </w:rPr>
        <w:t>.</w:t>
      </w:r>
    </w:p>
    <w:p w:rsidRDefault="005E2944" w:rsidP="00280ABD" w:rsidR="005E2944">
      <w:pPr>
        <w:ind w:firstLine="720"/>
        <w:jc w:val="both"/>
        <w:rPr>
          <w:sz w:val="24"/>
          <w:szCs w:val="24"/>
        </w:rPr>
      </w:pPr>
    </w:p>
    <w:p w:rsidRDefault="00280ABD" w:rsidP="00280ABD" w:rsidR="00280ABD">
      <w:pPr>
        <w:ind w:firstLine="720"/>
        <w:jc w:val="both"/>
        <w:rPr>
          <w:sz w:val="24"/>
          <w:szCs w:val="24"/>
        </w:rPr>
      </w:pPr>
    </w:p>
    <w:p w:rsidRDefault="00280ABD" w:rsidP="00280ABD" w:rsidR="00A1322A" w:rsidRPr="00D74FBE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 w:rsidR="00A1322A" w:rsidRPr="00D74FBE">
        <w:rPr>
          <w:sz w:val="24"/>
          <w:szCs w:val="24"/>
        </w:rPr>
        <w:t>Obrazloženje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</w:t>
      </w:r>
      <w:r w:rsidR="009A4558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Stečajnog zakona ("Narodne novine" broj 71/15 – dalje: SZ), zahtjev za provedbu skraćenog stečajnog postupka nad dužnikom </w:t>
      </w:r>
      <w:r w:rsidR="005E2944" w:rsidRPr="005E2944">
        <w:rPr>
          <w:sz w:val="24"/>
          <w:szCs w:val="24"/>
        </w:rPr>
        <w:t>INSTALACIJE DA - KLE d.o.o., Zagreb, Vaganačka 23</w:t>
      </w:r>
      <w:r w:rsidRPr="00D74FBE">
        <w:rPr>
          <w:sz w:val="24"/>
          <w:szCs w:val="24"/>
        </w:rPr>
        <w:t>.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 sud će provesti skraćeni stečajni postupak nad pravnom osobom ako su ispunjene sljedeće pretpostavke: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nema zaposlenih, 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>ako u Očevidniku redoslijeda osnova za plaćanje ima evidentirane neizvršene osnove za plaćanje u neprekinutom razdoblju od 120 dana i</w:t>
      </w:r>
    </w:p>
    <w:p w:rsidRDefault="00A1322A" w:rsidP="00A1322A" w:rsidR="00A1322A" w:rsidRPr="00D74FBE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D74FBE">
        <w:t xml:space="preserve">ako nisu ispunjene pretpostavke za pokretanje drugog postupka radi brisanja iz sudskoga registra.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</w:t>
      </w:r>
      <w:r w:rsidR="00280ABD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na mrežnoj stranici e-Oglasna ploča suda dana </w:t>
      </w:r>
      <w:r w:rsidR="005E2944">
        <w:rPr>
          <w:sz w:val="24"/>
          <w:szCs w:val="24"/>
        </w:rPr>
        <w:t xml:space="preserve">23. prosinca </w:t>
      </w:r>
      <w:r w:rsidRPr="00D74FBE">
        <w:rPr>
          <w:sz w:val="24"/>
          <w:szCs w:val="24"/>
        </w:rPr>
        <w:t>2015.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A1322A" w:rsidP="00786FFB" w:rsidR="00786FFB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Vjerovnik </w:t>
      </w:r>
      <w:r w:rsidR="00280ABD">
        <w:rPr>
          <w:sz w:val="24"/>
          <w:szCs w:val="24"/>
        </w:rPr>
        <w:t xml:space="preserve">dužnika Republika Hrvatska je </w:t>
      </w:r>
      <w:r w:rsidR="005E2944">
        <w:rPr>
          <w:sz w:val="24"/>
          <w:szCs w:val="24"/>
        </w:rPr>
        <w:t>10. veljače 2016.</w:t>
      </w:r>
      <w:r w:rsidRPr="00D74FBE">
        <w:rPr>
          <w:sz w:val="24"/>
          <w:szCs w:val="24"/>
        </w:rPr>
        <w:t xml:space="preserve"> podnio prijedlog za otvaranje stečajnog postupka nad dužnikom te je izvijest</w:t>
      </w:r>
      <w:r w:rsidR="00280ABD">
        <w:rPr>
          <w:sz w:val="24"/>
          <w:szCs w:val="24"/>
        </w:rPr>
        <w:t xml:space="preserve">io sud da prema dužniku na dan </w:t>
      </w:r>
      <w:r w:rsidR="005E2944">
        <w:rPr>
          <w:sz w:val="24"/>
          <w:szCs w:val="24"/>
        </w:rPr>
        <w:t xml:space="preserve">25. siječnja </w:t>
      </w:r>
      <w:r w:rsidRPr="00D74FBE">
        <w:rPr>
          <w:sz w:val="24"/>
          <w:szCs w:val="24"/>
        </w:rPr>
        <w:t xml:space="preserve">2015. ima potraživanje u iznosu od </w:t>
      </w:r>
      <w:r w:rsidR="005E2944">
        <w:rPr>
          <w:sz w:val="24"/>
          <w:szCs w:val="24"/>
        </w:rPr>
        <w:t xml:space="preserve">112.439,37 </w:t>
      </w:r>
      <w:r w:rsidR="00F9275C">
        <w:rPr>
          <w:sz w:val="24"/>
          <w:szCs w:val="24"/>
        </w:rPr>
        <w:t xml:space="preserve">kn, </w:t>
      </w:r>
      <w:r w:rsidRPr="00D74FBE">
        <w:rPr>
          <w:sz w:val="24"/>
          <w:szCs w:val="24"/>
        </w:rPr>
        <w:t>da</w:t>
      </w:r>
      <w:r w:rsidR="00786FFB">
        <w:rPr>
          <w:sz w:val="24"/>
          <w:szCs w:val="24"/>
        </w:rPr>
        <w:t xml:space="preserve"> je u neprekidnoj blokadi duže od 60 dana i da </w:t>
      </w:r>
      <w:r w:rsidR="005E2944">
        <w:rPr>
          <w:sz w:val="24"/>
          <w:szCs w:val="24"/>
        </w:rPr>
        <w:t xml:space="preserve">je </w:t>
      </w:r>
      <w:r w:rsidRPr="00D74FBE">
        <w:rPr>
          <w:sz w:val="24"/>
          <w:szCs w:val="24"/>
        </w:rPr>
        <w:t xml:space="preserve">dužnik </w:t>
      </w:r>
      <w:r w:rsidR="005E2944">
        <w:rPr>
          <w:sz w:val="24"/>
          <w:szCs w:val="24"/>
        </w:rPr>
        <w:t>vlasnik pokretne imovine tj. motornog vozila RENAULT Kangoo 1.9. DTI, 59 kWh, 2002. godina proizvodnje, reg. oznaka: ZG-52</w:t>
      </w:r>
      <w:r w:rsidR="00675138">
        <w:rPr>
          <w:sz w:val="24"/>
          <w:szCs w:val="24"/>
        </w:rPr>
        <w:t xml:space="preserve">38-AF, broj šasije: VF1KC0VEF26, nad kojim je evidentirana mjera osiguranja upisom zabilježbe u korist Ministarstva financija. </w:t>
      </w:r>
    </w:p>
    <w:p w:rsidRDefault="005E2944" w:rsidP="00786FFB" w:rsidR="005E2944">
      <w:pPr>
        <w:ind w:firstLine="720"/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>Republika Hrvatska je, sukladno čl. 114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SZ), odlučeno je primjenom odredbe 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kao u izreci ovog rješenja.</w:t>
      </w:r>
    </w:p>
    <w:p w:rsidRDefault="00A1322A" w:rsidP="00A1322A" w:rsidR="00A1322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786FF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SZ).</w:t>
      </w:r>
    </w:p>
    <w:p w:rsidRDefault="00A1322A" w:rsidP="00A1322A" w:rsidR="00A1322A" w:rsidRPr="00D74FBE">
      <w:pPr>
        <w:ind w:firstLine="360"/>
        <w:jc w:val="both"/>
        <w:rPr>
          <w:sz w:val="24"/>
          <w:szCs w:val="24"/>
        </w:rPr>
      </w:pP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 xml:space="preserve">U Zagrebu, </w:t>
      </w:r>
      <w:r w:rsidR="009A4558">
        <w:rPr>
          <w:sz w:val="24"/>
          <w:szCs w:val="24"/>
        </w:rPr>
        <w:t xml:space="preserve">dana </w:t>
      </w:r>
      <w:r w:rsidR="00275ABE">
        <w:rPr>
          <w:sz w:val="24"/>
          <w:szCs w:val="24"/>
        </w:rPr>
        <w:t xml:space="preserve">23. ožujka </w:t>
      </w:r>
      <w:r w:rsidR="00786FFB">
        <w:rPr>
          <w:sz w:val="24"/>
          <w:szCs w:val="24"/>
        </w:rPr>
        <w:t>2016. godine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9A4558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786FFB">
        <w:rPr>
          <w:sz w:val="24"/>
          <w:szCs w:val="24"/>
        </w:rPr>
        <w:t>:</w:t>
      </w:r>
    </w:p>
    <w:p w:rsidRDefault="00786FFB" w:rsidP="00A1322A" w:rsidR="00A1322A" w:rsidRPr="00D74FBE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Sanda Jeromela</w:t>
      </w:r>
      <w:r w:rsidR="00712072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607DF" w:rsidP="00A1322A" w:rsidR="00A1322A" w:rsidRPr="00D74FBE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Uputa o pravnom lijeku:</w:t>
      </w:r>
    </w:p>
    <w:p w:rsidRDefault="00A1322A" w:rsidP="00A1322A" w:rsidR="00A1322A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A1322A" w:rsidP="00A1322A" w:rsidR="00A1322A" w:rsidRPr="00D74FBE">
      <w:pPr>
        <w:jc w:val="both"/>
        <w:rPr>
          <w:i/>
          <w:sz w:val="24"/>
          <w:szCs w:val="24"/>
        </w:rPr>
      </w:pPr>
    </w:p>
    <w:p w:rsidRDefault="00712072" w:rsidP="009F29C1" w:rsidR="00712072" w:rsidRPr="00712072">
      <w:pPr>
        <w:ind w:firstLine="708" w:left="4248"/>
        <w:rPr>
          <w:sz w:val="24"/>
          <w:szCs w:val="24"/>
        </w:rPr>
      </w:pPr>
      <w:r w:rsidRPr="00712072">
        <w:rPr>
          <w:sz w:val="24"/>
          <w:szCs w:val="24"/>
        </w:rPr>
        <w:t>Za točnost otpravka-ovlašteni službenik:</w:t>
      </w:r>
    </w:p>
    <w:p w:rsidRDefault="00712072" w:rsidR="00712072" w:rsidRPr="00712072">
      <w:pPr>
        <w:rPr>
          <w:sz w:val="24"/>
          <w:szCs w:val="24"/>
        </w:rPr>
      </w:pPr>
      <w:r w:rsidRPr="00712072">
        <w:rPr>
          <w:sz w:val="24"/>
          <w:szCs w:val="24"/>
        </w:rPr>
        <w:t xml:space="preserve">                                                                                                         Anita Ban</w:t>
      </w:r>
    </w:p>
    <w:p w:rsidRDefault="00712072" w:rsidP="00887D4D" w:rsidR="00712072" w:rsidRPr="003E5BAA"/>
    <w:p w:rsidRDefault="00A1322A" w:rsidP="00A1322A" w:rsidR="00A1322A" w:rsidRPr="00D74FBE">
      <w:pPr>
        <w:jc w:val="both"/>
        <w:rPr>
          <w:sz w:val="24"/>
          <w:szCs w:val="24"/>
        </w:rPr>
      </w:pPr>
    </w:p>
    <w:p w:rsidRDefault="00A1322A" w:rsidP="00A1322A" w:rsidR="00A1322A" w:rsidRPr="00D74FBE">
      <w:pPr>
        <w:ind w:firstLine="708"/>
        <w:jc w:val="both"/>
        <w:rPr>
          <w:sz w:val="24"/>
          <w:szCs w:val="24"/>
        </w:rPr>
      </w:pPr>
    </w:p>
    <w:p w:rsidRDefault="001823E5" w:rsidP="00A1322A" w:rsidR="001823E5" w:rsidRPr="00A1322A"/>
    <w:sectPr w:rsidSect="00087821" w:rsidR="001823E5" w:rsidRPr="00A1322A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</w:t>
        </w:r>
        <w:r w:rsidR="009A4558">
          <w:t xml:space="preserve">   </w:t>
        </w:r>
        <w:r w:rsidR="00197EC6">
          <w:t xml:space="preserve">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712072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9A4558">
          <w:rPr>
            <w:sz w:val="24"/>
            <w:szCs w:val="24"/>
          </w:rPr>
          <w:t xml:space="preserve">   </w:t>
        </w:r>
        <w:r w:rsidR="00C33B02">
          <w:rPr>
            <w:sz w:val="24"/>
            <w:szCs w:val="24"/>
          </w:rPr>
          <w:t>75. St-5526</w:t>
        </w:r>
        <w:r w:rsidR="00280ABD">
          <w:rPr>
            <w:sz w:val="24"/>
            <w:szCs w:val="24"/>
          </w:rPr>
          <w:t>/2015-</w:t>
        </w:r>
        <w:r w:rsidR="00C33B02">
          <w:rPr>
            <w:sz w:val="24"/>
            <w:szCs w:val="24"/>
          </w:rPr>
          <w:t>9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11"/>
  </w:num>
  <w:num w:numId="12">
    <w:abstractNumId w:val="3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7508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057D"/>
    <w:rsid w:val="000F329D"/>
    <w:rsid w:val="000F3B59"/>
    <w:rsid w:val="001039EA"/>
    <w:rsid w:val="00111921"/>
    <w:rsid w:val="001141DA"/>
    <w:rsid w:val="00123529"/>
    <w:rsid w:val="00125559"/>
    <w:rsid w:val="001334EB"/>
    <w:rsid w:val="001344A4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1312"/>
    <w:rsid w:val="00272716"/>
    <w:rsid w:val="00272E59"/>
    <w:rsid w:val="00274679"/>
    <w:rsid w:val="00275ABE"/>
    <w:rsid w:val="00280ABD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14F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2944"/>
    <w:rsid w:val="005E372E"/>
    <w:rsid w:val="005E58B1"/>
    <w:rsid w:val="005F60B9"/>
    <w:rsid w:val="005F6F19"/>
    <w:rsid w:val="0060103C"/>
    <w:rsid w:val="006041DD"/>
    <w:rsid w:val="00604964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5138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07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830DE"/>
    <w:rsid w:val="00786FFB"/>
    <w:rsid w:val="0079139B"/>
    <w:rsid w:val="0079412D"/>
    <w:rsid w:val="0079420D"/>
    <w:rsid w:val="007A1BC8"/>
    <w:rsid w:val="007A20E4"/>
    <w:rsid w:val="007A5F69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558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22A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7DF"/>
    <w:rsid w:val="00A60E78"/>
    <w:rsid w:val="00A62CE1"/>
    <w:rsid w:val="00A67396"/>
    <w:rsid w:val="00A722A9"/>
    <w:rsid w:val="00A74ED8"/>
    <w:rsid w:val="00A753CF"/>
    <w:rsid w:val="00A75C11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F5D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48D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3B02"/>
    <w:rsid w:val="00C367F4"/>
    <w:rsid w:val="00C40B37"/>
    <w:rsid w:val="00C445D7"/>
    <w:rsid w:val="00C45498"/>
    <w:rsid w:val="00C47D27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275C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customStyle="true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20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0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07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0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0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customStyle="1" w:styleId="Naslov2Char" w:type="character">
    <w:name w:val="Naslov 2 Char"/>
    <w:basedOn w:val="Zadanifontodlomka"/>
    <w:link w:val="Naslov2"/>
    <w:rsid w:val="00A1322A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20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0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07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0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0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5526</izvorni_sadrzaj>
    <derivirana_varijabla naziv="DomainObject.Predmet.Broj_1">5526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St-5526/2015</izvorni_sadrzaj>
    <derivirana_varijabla naziv="DomainObject.Predmet.OznakaBroj_1">St-5526/2015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DA - KLE d.o.o. zastupanog po punomoćniku DAMIR KLEŠČIĆ</izvorni_sadrzaj>
    <derivirana_varijabla naziv="DomainObject.Predmet.ProtustrankaFormated_1">  INSTALACIJE DA - KLE d.o.o. zastupanog po punomoćniku DAMIR KLEŠČIĆ</derivirana_varijabla>
  </DomainObject.Predmet.ProtustrankaFormated>
  <DomainObject.Predmet.ProtustrankaFormatedOIB>
    <izvorni_sadrzaj>  INSTALACIJE DA - KLE d.o.o., OIB 04009325072 zastupanog po punomoćniku DAMIR KLEŠČIĆ</izvorni_sadrzaj>
    <derivirana_varijabla naziv="DomainObject.Predmet.ProtustrankaFormatedOIB_1">  INSTALACIJE DA - KLE d.o.o., OIB 04009325072 zastupanog po punomoćniku DAMIR KLEŠČIĆ</derivirana_varijabla>
  </DomainObject.Predmet.ProtustrankaFormatedOIB>
  <DomainObject.Predmet.ProtustrankaFormatedWithAdress>
    <izvorni_sadrzaj> INSTALACIJE DA - KLE d.o.o., Vaganačka 23, 10000 Zagreb zastupanog po punomoćniku DAMIR KLEŠČIĆ</izvorni_sadrzaj>
    <derivirana_varijabla naziv="DomainObject.Predmet.ProtustrankaFormatedWithAdress_1"> INSTALACIJE DA - KLE d.o.o., Vaganačka 23, 10000 Zagreb zastupanog po punomoćniku DAMIR KLEŠČIĆ</derivirana_varijabla>
  </DomainObject.Predmet.ProtustrankaFormatedWithAdress>
  <DomainObject.Predmet.ProtustrankaFormatedWithAdressOIB>
    <izvorni_sadrzaj> INSTALACIJE DA - KLE d.o.o., OIB 04009325072, Vaganačka 23, 10000 Zagreb zastupanog po punomoćniku DAMIR KLEŠČIĆ</izvorni_sadrzaj>
    <derivirana_varijabla naziv="DomainObject.Predmet.ProtustrankaFormatedWithAdressOIB_1"> INSTALACIJE DA - KLE d.o.o., OIB 04009325072, Vaganačka 23, 10000 Zagreb zastupanog po punomoćniku DAMIR KLEŠČIĆ</derivirana_varijabla>
  </DomainObject.Predmet.ProtustrankaFormatedWithAdressOIB>
  <DomainObject.Predmet.ProtustrankaWithAdress>
    <izvorni_sadrzaj>INSTALACIJE DA - KLE d.o.o. Vaganačka 23, 10000 Zagreb</izvorni_sadrzaj>
    <derivirana_varijabla naziv="DomainObject.Predmet.ProtustrankaWithAdress_1">INSTALACIJE DA - KLE d.o.o. Vaganačka 23, 10000 Zagreb</derivirana_varijabla>
  </DomainObject.Predmet.ProtustrankaWithAdress>
  <DomainObject.Predmet.ProtustrankaWithAdressOIB>
    <izvorni_sadrzaj>INSTALACIJE DA - KLE d.o.o., OIB 04009325072, Vaganačka 23, 10000 Zagreb</izvorni_sadrzaj>
    <derivirana_varijabla naziv="DomainObject.Predmet.ProtustrankaWithAdressOIB_1">INSTALACIJE DA - KLE d.o.o., OIB 04009325072, Vaganačka 23, 10000 Zagreb</derivirana_varijabla>
  </DomainObject.Predmet.ProtustrankaWithAdressOIB>
  <DomainObject.Predmet.ProtustrankaNazivFormated>
    <izvorni_sadrzaj>INSTALACIJE DA - KLE d.o.o.</izvorni_sadrzaj>
    <derivirana_varijabla naziv="DomainObject.Predmet.ProtustrankaNazivFormated_1">INSTALACIJE DA - KLE d.o.o.</derivirana_varijabla>
  </DomainObject.Predmet.ProtustrankaNazivFormated>
  <DomainObject.Predmet.ProtustrankaNazivFormatedOIB>
    <izvorni_sadrzaj>INSTALACIJE DA - KLE d.o.o., OIB 04009325072</izvorni_sadrzaj>
    <derivirana_varijabla naziv="DomainObject.Predmet.ProtustrankaNazivFormatedOIB_1">INSTALACIJE DA - KLE d.o.o., OIB 04009325072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</izvorni_sadrzaj>
    <derivirana_varijabla naziv="DomainObject.Predmet.TrenutnaLokacijaSpisa.Naziv_1">75.St-S.Jeromela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INSTALACIJE DA - KLE d.o.o. zastupanog po punomoćniku DAMIR KLEŠČIĆ</item>
    </izvorni_sadrzaj>
    <derivirana_varijabla naziv="DomainObject.Predmet.ProtuStrankaListFormated_1">
      <item>INSTALACIJE DA - KLE d.o.o. zastupanog po punomoćniku DAMIR KLEŠČIĆ</item>
    </derivirana_varijabla>
  </DomainObject.Predmet.ProtuStrankaListFormated>
  <DomainObject.Predmet.ProtuStrankaListFormatedOIB>
    <izvorni_sadrzaj>
      <item>INSTALACIJE DA - KLE d.o.o., OIB 04009325072 zastupanog po punomoćniku DAMIR KLEŠČIĆ</item>
    </izvorni_sadrzaj>
    <derivirana_varijabla naziv="DomainObject.Predmet.ProtuStrankaListFormatedOIB_1">
      <item>INSTALACIJE DA - KLE d.o.o., OIB 04009325072 zastupanog po punomoćniku DAMIR KLEŠČIĆ</item>
    </derivirana_varijabla>
  </DomainObject.Predmet.ProtuStrankaListFormatedOIB>
  <DomainObject.Predmet.ProtuStrankaListFormatedWithAdress>
    <izvorni_sadrzaj>
      <item>INSTALACIJE DA - KLE d.o.o., Vaganačka 23, 10000 Zagreb zastupanog po punomoćniku DAMIR KLEŠČIĆ</item>
    </izvorni_sadrzaj>
    <derivirana_varijabla naziv="DomainObject.Predmet.ProtuStrankaListFormatedWithAdress_1">
      <item>INSTALACIJE DA - KLE d.o.o., Vaganačka 23, 10000 Zagreb zastupanog po punomoćniku DAMIR KLEŠČIĆ</item>
    </derivirana_varijabla>
  </DomainObject.Predmet.ProtuStrankaListFormatedWithAdress>
  <DomainObject.Predmet.ProtuStrankaListFormatedWithAdressOIB>
    <izvorni_sadrzaj>
      <item>INSTALACIJE DA - KLE d.o.o., OIB 04009325072, Vaganačka 23, 10000 Zagreb zastupanog po punomoćniku DAMIR KLEŠČIĆ</item>
    </izvorni_sadrzaj>
    <derivirana_varijabla naziv="DomainObject.Predmet.ProtuStrankaListFormatedWithAdressOIB_1">
      <item>INSTALACIJE DA - KLE d.o.o., OIB 04009325072, Vaganačka 23, 10000 Zagreb zastupanog po punomoćniku DAMIR KLEŠČIĆ</item>
    </derivirana_varijabla>
  </DomainObject.Predmet.ProtuStrankaListFormatedWithAdressOIB>
  <DomainObject.Predmet.ProtuStrankaListNazivFormated>
    <izvorni_sadrzaj>
      <item>INSTALACIJE DA - KLE d.o.o.</item>
    </izvorni_sadrzaj>
    <derivirana_varijabla naziv="DomainObject.Predmet.ProtuStrankaListNazivFormated_1">
      <item>INSTALACIJE DA - KLE d.o.o.</item>
    </derivirana_varijabla>
  </DomainObject.Predmet.ProtuStrankaListNazivFormated>
  <DomainObject.Predmet.ProtuStrankaListNazivFormatedOIB>
    <izvorni_sadrzaj>
      <item>INSTALACIJE DA - KLE d.o.o., OIB 04009325072</item>
    </izvorni_sadrzaj>
    <derivirana_varijabla naziv="DomainObject.Predmet.ProtuStrankaListNazivFormatedOIB_1">
      <item>INSTALACIJE DA - KLE d.o.o., OIB 04009325072</item>
    </derivirana_varijabla>
  </DomainObject.Predmet.ProtuStrankaListNazivFormatedOIB>
  <DomainObject.Predmet.OstaliListFormated>
    <izvorni_sadrzaj>
      <item>DAMIR KLEŠČIĆ punomoćnik sudionika u postupku INSTALACIJE DA - KLE d.o.o.</item>
    </izvorni_sadrzaj>
    <derivirana_varijabla naziv="DomainObject.Predmet.OstaliListFormated_1">
      <item>DAMIR KLEŠČIĆ punomoćnik sudionika u postupku INSTALACIJE DA - KLE d.o.o.</item>
    </derivirana_varijabla>
  </DomainObject.Predmet.OstaliListFormated>
  <DomainObject.Predmet.OstaliListFormatedOIB>
    <izvorni_sadrzaj>
      <item>DAMIR KLEŠČIĆ, OIB 81997262300 punomoćnik sudionika u postupku INSTALACIJE DA - KLE d.o.o.</item>
    </izvorni_sadrzaj>
    <derivirana_varijabla naziv="DomainObject.Predmet.OstaliListFormatedOIB_1">
      <item>DAMIR KLEŠČIĆ, OIB 81997262300 punomoćnik sudionika u postupku INSTALACIJE DA - KLE d.o.o.</item>
    </derivirana_varijabla>
  </DomainObject.Predmet.OstaliListFormatedOIB>
  <DomainObject.Predmet.OstaliListFormatedWithAdress>
    <izvorni_sadrzaj>
      <item>DAMIR KLEŠČIĆ, VAGANAČKA 23, 10000 Zagreb punomoćnik sudionika u postupku INSTALACIJE DA - KLE d.o.o.</item>
    </izvorni_sadrzaj>
    <derivirana_varijabla naziv="DomainObject.Predmet.OstaliListFormatedWithAdress_1">
      <item>DAMIR KLEŠČIĆ, VAGANAČKA 23, 10000 Zagreb punomoćnik sudionika u postupku INSTALACIJE DA - KLE d.o.o.</item>
    </derivirana_varijabla>
  </DomainObject.Predmet.OstaliListFormatedWithAdress>
  <DomainObject.Predmet.OstaliListFormatedWithAdressOIB>
    <izvorni_sadrzaj>
      <item>DAMIR KLEŠČIĆ, OIB 81997262300, VAGANAČKA 23, 10000 Zagreb punomoćnik sudionika u postupku INSTALACIJE DA - KLE d.o.o.</item>
    </izvorni_sadrzaj>
    <derivirana_varijabla naziv="DomainObject.Predmet.OstaliListFormatedWithAdressOIB_1">
      <item>DAMIR KLEŠČIĆ, OIB 81997262300, VAGANAČKA 23, 10000 Zagreb punomoćnik sudionika u postupku INSTALACIJE DA - KLE d.o.o.</item>
    </derivirana_varijabla>
  </DomainObject.Predmet.OstaliListFormatedWithAdressOIB>
  <DomainObject.Predmet.OstaliListNazivFormated>
    <izvorni_sadrzaj>
      <item>DAMIR KLEŠČIĆ</item>
    </izvorni_sadrzaj>
    <derivirana_varijabla naziv="DomainObject.Predmet.OstaliListNazivFormated_1">
      <item>DAMIR KLEŠČIĆ</item>
    </derivirana_varijabla>
  </DomainObject.Predmet.OstaliListNazivFormated>
  <DomainObject.Predmet.OstaliListNazivFormatedOIB>
    <izvorni_sadrzaj>
      <item>DAMIR KLEŠČIĆ, OIB 81997262300</item>
    </izvorni_sadrzaj>
    <derivirana_varijabla naziv="DomainObject.Predmet.OstaliListNazivFormatedOIB_1">
      <item>DAMIR KLEŠČIĆ, OIB 81997262300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INSTALACIJE DA - KLE d.o.o.</izvorni_sadrzaj>
    <derivirana_varijabla naziv="DomainObject.Predmet.ProtustrankaIDrugi_1">INSTALACIJE DA - KLE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INSTALACIJE DA - KLE d.o.o., OIB 04009325072, Vaganačka 23, 10000 Zagreb</izvorni_sadrzaj>
    <derivirana_varijabla naziv="DomainObject.Predmet.ProtustrankaIDrugiAdressOIB_1">INSTALACIJE DA - KLE d.o.o., OIB 04009325072, Vaganačka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DA - KLE d.o.o.</item>
      <item>DAMIR KLEŠČIĆ</item>
    </izvorni_sadrzaj>
    <derivirana_varijabla naziv="DomainObject.Predmet.SudioniciListNaziv_1">
      <item>FINA Regionalni centar Zagreb</item>
      <item>INSTALACIJE DA - KLE d.o.o.</item>
      <item>DAMIR KLEŠČIĆ</item>
    </derivirana_varijabla>
  </DomainObject.Predmet.SudioniciListNaziv>
  <DomainObject.Predmet.SudioniciListAdressOIB>
    <izvorni_sadrzaj>
      <item>FINA Regionalni centar Zagreb, OIB 85821130368, Trg svibanjskih žrtava 1995.br 1,10000 Zagreb</item>
      <item>INSTALACIJE DA - KLE d.o.o., OIB 04009325072, Vaganačka 23,10000 Zagreb</item>
      <item>DAMIR KLEŠČIĆ, OIB 81997262300, VAGANAČKA 23,10000 Zagreb</item>
    </izvorni_sadrzaj>
    <derivirana_varijabla naziv="DomainObject.Predmet.SudioniciListAdressOIB_1">
      <item>FINA Regionalni centar Zagreb, OIB 85821130368, Trg svibanjskih žrtava 1995.br 1,10000 Zagreb</item>
      <item>INSTALACIJE DA - KLE d.o.o., OIB 04009325072, Vaganačka 23,10000 Zagreb</item>
      <item>DAMIR KLEŠČIĆ, OIB 81997262300, VAGANAČKA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04009325072</item>
      <item>, OIB 81997262300</item>
    </izvorni_sadrzaj>
    <derivirana_varijabla naziv="DomainObject.Predmet.SudioniciListNazivOIB_1">
      <item>, OIB 85821130368</item>
      <item>, OIB 04009325072</item>
      <item>, OIB 81997262300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2843</properties:Characters>
  <properties:Lines>74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2016-03-23T13:46:00Z</dcterms:created>
  <dc:creator>Korisnik</dc:creator>
  <cp:lastModifiedBy>Anita Ban</cp:lastModifiedBy>
  <cp:lastPrinted>2016-03-23T14:03:00Z</cp:lastPrinted>
  <dcterms:modified xmlns:xsi="http://www.w3.org/2001/XMLSchema-instance" xsi:type="dcterms:W3CDTF">2016-04-01T06:40:00Z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