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ab30" w14:paraId="874ab30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3C7FF1">
        <w:rPr>
          <w:sz w:val="24"/>
          <w:szCs w:val="24"/>
        </w:rPr>
        <w:t xml:space="preserve"> </w:t>
      </w:r>
      <w:r w:rsidR="00F1445C">
        <w:rPr>
          <w:sz w:val="24"/>
          <w:szCs w:val="24"/>
        </w:rPr>
        <w:t>Detonex d.o.o., OIB 84246899345, Zagreb, Horvaćanska cesta 23</w:t>
      </w:r>
      <w:r w:rsidR="00DB2717">
        <w:rPr>
          <w:sz w:val="24"/>
          <w:szCs w:val="24"/>
        </w:rPr>
        <w:t>, broj HR</w:t>
      </w:r>
      <w:r w:rsidR="00114D88">
        <w:rPr>
          <w:sz w:val="24"/>
          <w:szCs w:val="24"/>
        </w:rPr>
        <w:t>9323600001101313319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F1445C">
        <w:rPr>
          <w:sz w:val="24"/>
          <w:szCs w:val="24"/>
        </w:rPr>
        <w:t>Detonex d.o.o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kupovninu,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E969E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  <w:szCs w:val="24"/>
        </w:rPr>
        <w:t xml:space="preserve">FINA </w:t>
      </w:r>
      <w:r w:rsidR="00715E2C">
        <w:rPr>
          <w:sz w:val="24"/>
        </w:rPr>
        <w:t>-</w:t>
      </w:r>
      <w:r w:rsidR="00715E2C" w:rsidRPr="00E969EC">
        <w:rPr>
          <w:sz w:val="24"/>
        </w:rPr>
        <w:t xml:space="preserve"> </w:t>
      </w:r>
      <w:r w:rsidR="00715E2C">
        <w:rPr>
          <w:sz w:val="24"/>
        </w:rPr>
        <w:t xml:space="preserve">po pravomoćnosti </w:t>
      </w:r>
    </w:p>
    <w:p w:rsidRDefault="00715E2C" w:rsidP="00715E2C" w:rsidR="00715E2C" w:rsidRPr="00B1455D">
      <w:pPr>
        <w:ind w:left="720"/>
        <w:jc w:val="both"/>
        <w:rPr>
          <w:sz w:val="24"/>
          <w:szCs w:val="24"/>
        </w:rPr>
      </w:pPr>
    </w:p>
    <w:sectPr w:rsidR="00715E2C" w:rsidRPr="00B1455D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F1445C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4D88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6FBE"/>
    <w:rsid w:val="0024160B"/>
    <w:rsid w:val="0027172E"/>
    <w:rsid w:val="002755FE"/>
    <w:rsid w:val="002800FA"/>
    <w:rsid w:val="002D380A"/>
    <w:rsid w:val="002F4B21"/>
    <w:rsid w:val="002F7FDD"/>
    <w:rsid w:val="003204F8"/>
    <w:rsid w:val="00323E87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701AC"/>
    <w:rsid w:val="00476AE5"/>
    <w:rsid w:val="004A74E5"/>
    <w:rsid w:val="004B4857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6F5853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350E4"/>
    <w:rsid w:val="00E36D44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D876F-1305-47CF-9A1E-DBB821690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1357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2019-05-06T08:02:00Z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2019-05-06T08:04:00Z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vraćanje jamčevine - Detonex.docx)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