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7af4" w14:paraId="7c87af4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A100E4">
        <w:t>2107</w:t>
      </w:r>
      <w:proofErr w:type="spellEnd"/>
      <w:r w:rsidR="00A100E4">
        <w:t>/</w:t>
      </w:r>
      <w:proofErr w:type="spellStart"/>
      <w:r w:rsidR="00A100E4">
        <w:t>16</w:t>
      </w:r>
      <w:proofErr w:type="spellEnd"/>
      <w:r w:rsidR="00A100E4">
        <w:t>-</w:t>
      </w:r>
      <w:proofErr w:type="spellStart"/>
      <w:r w:rsidR="00A100E4">
        <w:t>46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A100E4">
        <w:t xml:space="preserve">U </w:t>
      </w:r>
      <w:proofErr w:type="spellStart"/>
      <w:r w:rsidR="00A100E4">
        <w:t>KARLOVCU</w:t>
      </w:r>
      <w:proofErr w:type="spellEnd"/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A100E4" w:rsidRPr="00A100E4">
        <w:t>PERUŠA TRANSPORTI d.o.o.</w:t>
      </w:r>
      <w:r w:rsidR="00A100E4">
        <w:t xml:space="preserve"> u stečaju</w:t>
      </w:r>
      <w:r w:rsidR="00A100E4" w:rsidRPr="00A100E4">
        <w:t xml:space="preserve">, Donja </w:t>
      </w:r>
      <w:proofErr w:type="spellStart"/>
      <w:r w:rsidR="00A100E4" w:rsidRPr="00A100E4">
        <w:t>Pušća</w:t>
      </w:r>
      <w:proofErr w:type="spellEnd"/>
      <w:r w:rsidR="00A100E4" w:rsidRPr="00A100E4">
        <w:t xml:space="preserve">, Ravnice 2, </w:t>
      </w:r>
      <w:proofErr w:type="spellStart"/>
      <w:r w:rsidR="00A100E4" w:rsidRPr="00A100E4">
        <w:t>OIB</w:t>
      </w:r>
      <w:proofErr w:type="spellEnd"/>
      <w:r w:rsidR="00A100E4" w:rsidRPr="00A100E4">
        <w:t xml:space="preserve">: </w:t>
      </w:r>
      <w:proofErr w:type="spellStart"/>
      <w:r w:rsidR="00A100E4" w:rsidRPr="00A100E4">
        <w:t>07871487398</w:t>
      </w:r>
      <w:proofErr w:type="spellEnd"/>
      <w:r>
        <w:t>,</w:t>
      </w:r>
      <w:r w:rsidR="009759A1">
        <w:t xml:space="preserve"> </w:t>
      </w:r>
      <w:r w:rsidR="00A100E4">
        <w:t>5</w:t>
      </w:r>
      <w:r>
        <w:t xml:space="preserve">. </w:t>
      </w:r>
      <w:r w:rsidR="00A100E4">
        <w:t>prosinca</w:t>
      </w:r>
      <w:r>
        <w:t xml:space="preserve"> </w:t>
      </w:r>
      <w:proofErr w:type="spellStart"/>
      <w:r>
        <w:t>201</w:t>
      </w:r>
      <w:r w:rsidR="005D79C4">
        <w:t>7</w:t>
      </w:r>
      <w:proofErr w:type="spellEnd"/>
      <w:r>
        <w:t>.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B407EE" w:rsidP="0044706C" w:rsidR="00B407EE">
      <w:pPr>
        <w:jc w:val="both"/>
      </w:pPr>
    </w:p>
    <w:p w:rsidRDefault="0044706C" w:rsidP="00B407EE" w:rsidR="0044706C">
      <w:pPr>
        <w:ind w:firstLine="360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proofErr w:type="spellStart"/>
      <w:r w:rsidR="00B407EE">
        <w:t>1</w:t>
      </w:r>
      <w:r w:rsidR="00A100E4">
        <w:t>2</w:t>
      </w:r>
      <w:proofErr w:type="spellEnd"/>
      <w:r w:rsidR="00C2627E">
        <w:t xml:space="preserve">. </w:t>
      </w:r>
      <w:r w:rsidR="00A100E4">
        <w:t>siječnja</w:t>
      </w:r>
      <w:r w:rsidR="00C2627E">
        <w:t xml:space="preserve">  </w:t>
      </w:r>
      <w:proofErr w:type="spellStart"/>
      <w:r w:rsidR="00C2627E">
        <w:t>201</w:t>
      </w:r>
      <w:r w:rsidR="00A100E4">
        <w:t>8</w:t>
      </w:r>
      <w:proofErr w:type="spellEnd"/>
      <w:r>
        <w:t xml:space="preserve">. u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 </w:t>
      </w:r>
      <w:r w:rsidRPr="0044706C">
        <w:t xml:space="preserve">Trg hrvatskih branitelja 1/II, soba broj </w:t>
      </w:r>
      <w:proofErr w:type="spellStart"/>
      <w:r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B407EE" w:rsidP="00A117EB" w:rsidR="00B407EE">
      <w:pPr>
        <w:pStyle w:val="Odlomakpopisa"/>
        <w:numPr>
          <w:ilvl w:val="0"/>
          <w:numId w:val="1"/>
        </w:numPr>
        <w:jc w:val="both"/>
      </w:pPr>
      <w:r>
        <w:t>Donošenje odluke o unovčenju imovine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822419" w:rsidP="00F15707" w:rsidR="00822419">
      <w:pPr>
        <w:ind w:firstLine="708"/>
        <w:jc w:val="both"/>
      </w:pPr>
      <w:r>
        <w:t xml:space="preserve">Podneskom od </w:t>
      </w:r>
      <w:proofErr w:type="spellStart"/>
      <w:r w:rsidR="00A100E4">
        <w:t>14</w:t>
      </w:r>
      <w:proofErr w:type="spellEnd"/>
      <w:r>
        <w:t xml:space="preserve">. </w:t>
      </w:r>
      <w:r w:rsidR="00A100E4">
        <w:t>studenog</w:t>
      </w:r>
      <w:r>
        <w:t xml:space="preserve"> </w:t>
      </w:r>
      <w:proofErr w:type="spellStart"/>
      <w:r>
        <w:t>2017</w:t>
      </w:r>
      <w:proofErr w:type="spellEnd"/>
      <w:r>
        <w:t xml:space="preserve">. stečajni upravitelj je podnio prijedlog za sazivanje skupštine vjerovnika, budući na zakazano izvještajno ročište </w:t>
      </w:r>
      <w:proofErr w:type="spellStart"/>
      <w:r w:rsidR="00A100E4">
        <w:t>20</w:t>
      </w:r>
      <w:proofErr w:type="spellEnd"/>
      <w:r>
        <w:t xml:space="preserve">. </w:t>
      </w:r>
      <w:r w:rsidR="00A100E4">
        <w:t>listopada</w:t>
      </w:r>
      <w:r>
        <w:t xml:space="preserve"> </w:t>
      </w:r>
      <w:proofErr w:type="spellStart"/>
      <w:r>
        <w:t>2017</w:t>
      </w:r>
      <w:proofErr w:type="spellEnd"/>
      <w:r>
        <w:t xml:space="preserve">. nisu pristupili vjerovnici, </w:t>
      </w:r>
      <w:r w:rsidR="00A100E4">
        <w:t>pa</w:t>
      </w:r>
      <w:r>
        <w:t xml:space="preserve"> nisu postojali zakonom predviđeni uvjeti za održavanje istog, te predlaže dnevni red kako je to navedeno u izreci te u podnesku objavljenom na e-Oglasnoj ploči </w:t>
      </w:r>
      <w:proofErr w:type="spellStart"/>
      <w:r w:rsidR="00A100E4">
        <w:t>16</w:t>
      </w:r>
      <w:proofErr w:type="spellEnd"/>
      <w:r>
        <w:t xml:space="preserve">. </w:t>
      </w:r>
      <w:r w:rsidR="00A100E4">
        <w:t>studenog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a u svezi čl. </w:t>
      </w:r>
      <w:proofErr w:type="spellStart"/>
      <w:r>
        <w:t>130</w:t>
      </w:r>
      <w:proofErr w:type="spellEnd"/>
      <w:r>
        <w:t xml:space="preserve">. </w:t>
      </w:r>
      <w:r w:rsidRPr="00F7055B">
        <w:t xml:space="preserve">Stečajnog zakona ("Narodne novine" broj </w:t>
      </w:r>
      <w:proofErr w:type="spellStart"/>
      <w:r w:rsidRPr="00F7055B">
        <w:t>71</w:t>
      </w:r>
      <w:proofErr w:type="spellEnd"/>
      <w:r w:rsidRPr="00F7055B">
        <w:t>/</w:t>
      </w:r>
      <w:proofErr w:type="spellStart"/>
      <w:r w:rsidRPr="00F7055B">
        <w:t>15</w:t>
      </w:r>
      <w:proofErr w:type="spellEnd"/>
      <w:r w:rsidRPr="00F7055B">
        <w:t>)</w:t>
      </w:r>
      <w:r>
        <w:t xml:space="preserve"> odlučeno je kao u izreci rješenja, a s obzirom da na ročište zakazano za </w:t>
      </w:r>
      <w:proofErr w:type="spellStart"/>
      <w:r w:rsidR="00A100E4">
        <w:t>20</w:t>
      </w:r>
      <w:proofErr w:type="spellEnd"/>
      <w:r>
        <w:t xml:space="preserve">. </w:t>
      </w:r>
      <w:r w:rsidR="00A100E4">
        <w:t>listopada</w:t>
      </w:r>
      <w:r>
        <w:t xml:space="preserve"> </w:t>
      </w:r>
      <w:proofErr w:type="spellStart"/>
      <w:r>
        <w:t>2017</w:t>
      </w:r>
      <w:proofErr w:type="spellEnd"/>
      <w:r>
        <w:t xml:space="preserve">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r w:rsidR="00A100E4">
        <w:t>5</w:t>
      </w:r>
      <w:r>
        <w:t xml:space="preserve">. </w:t>
      </w:r>
      <w:r w:rsidR="00A100E4">
        <w:t>prosinca</w:t>
      </w:r>
      <w:r>
        <w:t xml:space="preserve"> </w:t>
      </w:r>
      <w:proofErr w:type="spellStart"/>
      <w:r>
        <w:t>201</w:t>
      </w:r>
      <w:r w:rsidR="00A97695">
        <w:t>7</w:t>
      </w:r>
      <w:proofErr w:type="spellEnd"/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75ECF" w:rsidR="00F15707">
      <w:pPr>
        <w:jc w:val="right"/>
      </w:pPr>
      <w:r>
        <w:t xml:space="preserve">                                                                                    Vesna Fundurulić Perišin</w:t>
      </w:r>
      <w:r w:rsidR="003C128B">
        <w:t>, v.r.</w:t>
      </w:r>
    </w:p>
    <w:p w:rsidRDefault="003C128B" w:rsidP="00F75ECF" w:rsidR="003C128B">
      <w:pPr>
        <w:jc w:val="right"/>
      </w:pPr>
    </w:p>
    <w:p w:rsidRDefault="003C128B" w:rsidP="00F75ECF" w:rsidR="003C128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3C128B" w:rsidP="00F75ECF" w:rsidR="003C128B">
      <w:pPr>
        <w:jc w:val="right"/>
      </w:pPr>
      <w:r>
        <w:t>Ovlašteni službenik:</w:t>
      </w:r>
    </w:p>
    <w:p w:rsidRDefault="003C128B" w:rsidP="00F75ECF" w:rsidR="003C128B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0407F9" w:rsidP="00F15707" w:rsidR="000407F9">
      <w:pPr>
        <w:jc w:val="right"/>
      </w:pPr>
    </w:p>
    <w:p w:rsidRDefault="00F15707" w:rsidP="003C128B" w:rsidR="00F15707">
      <w:pPr>
        <w:pStyle w:val="Odlomakpopisa"/>
        <w:ind w:left="1068"/>
      </w:pPr>
    </w:p>
    <w:sectPr w:rsidSect="00A100E4" w:rsidR="00F15707">
      <w:headerReference w:type="default" r:id="rId11"/>
      <w:pgSz w:h="16838" w:w="11906"/>
      <w:pgMar w:gutter="0" w:footer="708" w:header="708" w:left="1417" w:bottom="113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0E4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735EE"/>
    <w:rsid w:val="00234A78"/>
    <w:rsid w:val="0031271B"/>
    <w:rsid w:val="003839C3"/>
    <w:rsid w:val="003C128B"/>
    <w:rsid w:val="0044706C"/>
    <w:rsid w:val="00553A17"/>
    <w:rsid w:val="005D79C4"/>
    <w:rsid w:val="0063125A"/>
    <w:rsid w:val="00636F4D"/>
    <w:rsid w:val="00663D26"/>
    <w:rsid w:val="00667FC9"/>
    <w:rsid w:val="006B59EB"/>
    <w:rsid w:val="007377C7"/>
    <w:rsid w:val="007747F1"/>
    <w:rsid w:val="007D1A3F"/>
    <w:rsid w:val="007E7811"/>
    <w:rsid w:val="00822419"/>
    <w:rsid w:val="00894CD9"/>
    <w:rsid w:val="0090422C"/>
    <w:rsid w:val="0091671B"/>
    <w:rsid w:val="00951355"/>
    <w:rsid w:val="009759A1"/>
    <w:rsid w:val="00A100E4"/>
    <w:rsid w:val="00A117EB"/>
    <w:rsid w:val="00A51B2F"/>
    <w:rsid w:val="00A97695"/>
    <w:rsid w:val="00AA40B6"/>
    <w:rsid w:val="00AB0D62"/>
    <w:rsid w:val="00AC2CBF"/>
    <w:rsid w:val="00B407EE"/>
    <w:rsid w:val="00B576C4"/>
    <w:rsid w:val="00BC3114"/>
    <w:rsid w:val="00C22EA7"/>
    <w:rsid w:val="00C2627E"/>
    <w:rsid w:val="00C65926"/>
    <w:rsid w:val="00C84FC5"/>
    <w:rsid w:val="00C87F69"/>
    <w:rsid w:val="00C9192C"/>
    <w:rsid w:val="00CA16DE"/>
    <w:rsid w:val="00D52897"/>
    <w:rsid w:val="00DD2E52"/>
    <w:rsid w:val="00E57698"/>
    <w:rsid w:val="00EA3E3C"/>
    <w:rsid w:val="00F15707"/>
    <w:rsid w:val="00F37533"/>
    <w:rsid w:val="00F7055B"/>
    <w:rsid w:val="00F7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75A11-2625-4006-A2C7-1FAA27ED3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1339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2017-12-05T13:29:00Z</dcterms:created>
  <dc:creator>Žana Livaja</dc:creator>
  <cp:lastModifiedBy>Žana Livaja</cp:lastModifiedBy>
  <cp:lastPrinted>2017-12-05T13:35:00Z</cp:lastPrinted>
  <dcterms:modified xmlns:xsi="http://www.w3.org/2001/XMLSchema-instance" xsi:type="dcterms:W3CDTF">2017-12-05T13:35:00Z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