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414a" w14:paraId="677414a" w:rsidRDefault="007F6245" w:rsidR="00E16FAF" w:rsidRPr="00694B94">
      <w:pPr>
        <w:jc w:val="center"/>
        <w15:collapsed w:val="false"/>
        <w:rPr>
          <w:rFonts w:hAnsi="Sylfaen" w:ascii="Sylfaen"/>
          <w:b/>
        </w:rPr>
      </w:pPr>
      <w:bookmarkStart w:name="_GoBack" w:id="0"/>
      <w:bookmarkEnd w:id="0"/>
      <w:r>
        <w:rPr>
          <w:rFonts w:hAnsi="Sylfaen" w:ascii="Sylfaen"/>
          <w:b/>
        </w:rPr>
        <w:t>GENO</w:t>
      </w:r>
      <w:r w:rsidR="00365E5E" w:rsidRPr="00694B94">
        <w:rPr>
          <w:rFonts w:hAnsi="Sylfaen" w:ascii="Sylfaen"/>
          <w:b/>
        </w:rPr>
        <w:t xml:space="preserve"> d.o.o. – u stečaju</w:t>
      </w:r>
    </w:p>
    <w:p w:rsidRDefault="007F6245" w:rsidR="007F6245">
      <w:pPr>
        <w:jc w:val="center"/>
        <w:rPr>
          <w:rFonts w:hAnsi="Sylfaen" w:ascii="Sylfaen"/>
        </w:rPr>
      </w:pPr>
      <w:r>
        <w:rPr>
          <w:rFonts w:hAnsi="Sylfaen" w:ascii="Sylfaen"/>
        </w:rPr>
        <w:t>Zaprešić</w:t>
      </w:r>
      <w:r w:rsidRPr="00814707">
        <w:rPr>
          <w:rFonts w:hAnsi="Sylfaen" w:ascii="Sylfaen"/>
        </w:rPr>
        <w:t>, Josipa Jelačića 26, MBS:</w:t>
      </w:r>
      <w:r w:rsidRPr="00814707">
        <w:rPr>
          <w:rFonts w:hAnsi="Sylfaen" w:ascii="Sylfaen"/>
          <w:b/>
        </w:rPr>
        <w:t xml:space="preserve"> </w:t>
      </w:r>
      <w:r w:rsidRPr="00814707">
        <w:rPr>
          <w:rFonts w:hAnsi="Sylfaen" w:ascii="Sylfaen"/>
        </w:rPr>
        <w:t>080180740, OIB:</w:t>
      </w:r>
      <w:r w:rsidRPr="00814707">
        <w:rPr>
          <w:rFonts w:hAnsi="Sylfaen" w:ascii="Sylfaen"/>
          <w:b/>
        </w:rPr>
        <w:t xml:space="preserve"> </w:t>
      </w:r>
      <w:r w:rsidRPr="00814707">
        <w:rPr>
          <w:rFonts w:hAnsi="Sylfaen" w:ascii="Sylfaen"/>
        </w:rPr>
        <w:t xml:space="preserve">65223300901 </w:t>
      </w:r>
    </w:p>
    <w:p w:rsidRDefault="00B22561" w:rsidR="00B22561" w:rsidRPr="007F6245">
      <w:pPr>
        <w:jc w:val="center"/>
        <w:rPr>
          <w:rFonts w:hAnsi="Sylfaen" w:ascii="Sylfaen"/>
        </w:rPr>
      </w:pPr>
      <w:r w:rsidRPr="007F6245">
        <w:rPr>
          <w:rFonts w:hAnsi="Sylfaen" w:ascii="Sylfaen"/>
        </w:rPr>
        <w:t xml:space="preserve">Žiro-račun otvoren kod </w:t>
      </w:r>
      <w:r w:rsidRPr="007F6245">
        <w:rPr>
          <w:rFonts w:hAnsi="Sylfaen" w:ascii="Sylfaen"/>
          <w:i/>
          <w:u w:val="single"/>
        </w:rPr>
        <w:t xml:space="preserve">Privredne banke Zagreb d.d., broj: </w:t>
      </w:r>
      <w:r w:rsidR="00ED3C89">
        <w:rPr>
          <w:rFonts w:hAnsi="Sylfaen" w:ascii="Sylfaen"/>
          <w:i/>
          <w:u w:val="single"/>
        </w:rPr>
        <w:t>IBAN:532340009</w:t>
      </w:r>
      <w:r w:rsidR="007F6245" w:rsidRPr="007F6245">
        <w:rPr>
          <w:rFonts w:hAnsi="Sylfaen" w:ascii="Sylfaen"/>
          <w:i/>
          <w:u w:val="single"/>
        </w:rPr>
        <w:t>1190019331</w:t>
      </w:r>
    </w:p>
    <w:p w:rsidRDefault="00365E5E" w:rsidP="00C3295D" w:rsidR="00365E5E" w:rsidRPr="00694B94">
      <w:pPr>
        <w:jc w:val="center"/>
        <w:rPr>
          <w:rFonts w:hAnsi="Sylfaen" w:ascii="Sylfaen"/>
          <w:b/>
        </w:rPr>
      </w:pPr>
      <w:r w:rsidRPr="00694B94">
        <w:rPr>
          <w:rFonts w:hAnsi="Sylfaen" w:ascii="Sylfaen"/>
          <w:b/>
        </w:rPr>
        <w:t>zastupano po stečajnoj upraviteljici ANAMARII IVANKOVIĆ  iz Zagreba, Britanski trg 10</w:t>
      </w:r>
    </w:p>
    <w:p w:rsidRDefault="003E16FA" w:rsidP="00C3295D" w:rsidR="003E16FA" w:rsidRPr="00694B94">
      <w:pPr>
        <w:pBdr>
          <w:bottom w:space="1" w:sz="12" w:color="000000" w:val="single"/>
        </w:pBdr>
        <w:jc w:val="center"/>
        <w:rPr>
          <w:rFonts w:hAnsi="Sylfaen" w:ascii="Sylfaen"/>
        </w:rPr>
      </w:pPr>
      <w:r w:rsidRPr="00694B94">
        <w:rPr>
          <w:rFonts w:hAnsi="Sylfaen" w:ascii="Sylfaen"/>
        </w:rPr>
        <w:t>M: 099/505-0000</w:t>
      </w:r>
      <w:r w:rsidR="00931799" w:rsidRPr="00694B94">
        <w:rPr>
          <w:rFonts w:hAnsi="Sylfaen" w:ascii="Sylfaen"/>
        </w:rPr>
        <w:t xml:space="preserve">, E-mail: </w:t>
      </w:r>
      <w:r w:rsidRPr="00694B94">
        <w:rPr>
          <w:rFonts w:hAnsi="Sylfaen" w:ascii="Sylfaen"/>
        </w:rPr>
        <w:t>ivankovic@odvjetnica-</w:t>
      </w:r>
      <w:proofErr w:type="spellStart"/>
      <w:r w:rsidRPr="00694B94">
        <w:rPr>
          <w:rFonts w:hAnsi="Sylfaen" w:ascii="Sylfaen"/>
        </w:rPr>
        <w:t>ivankovic.hr</w:t>
      </w:r>
      <w:proofErr w:type="spellEnd"/>
    </w:p>
    <w:p w:rsidRDefault="00326509" w:rsidP="003A1C74" w:rsidR="00326509" w:rsidRPr="00753B22">
      <w:pPr>
        <w:jc w:val="both"/>
        <w:rPr>
          <w:rFonts w:hAnsi="Sylfaen" w:ascii="Sylfaen"/>
          <w:sz w:val="24"/>
          <w:szCs w:val="24"/>
        </w:rPr>
      </w:pPr>
    </w:p>
    <w:p w:rsidRDefault="00D11099" w:rsidP="00D11099" w:rsidR="00D11099">
      <w:pPr>
        <w:jc w:val="both"/>
        <w:rPr>
          <w:rFonts w:hAnsi="Sylfaen" w:ascii="Sylfaen"/>
          <w:sz w:val="24"/>
          <w:szCs w:val="24"/>
        </w:rPr>
      </w:pP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000A095B">
        <w:rPr>
          <w:rFonts w:hAnsi="Sylfaen" w:ascii="Sylfaen"/>
          <w:sz w:val="24"/>
          <w:szCs w:val="24"/>
        </w:rPr>
        <w:t>TRGOVAČKI SUD U ZAGREBU</w:t>
      </w:r>
    </w:p>
    <w:p w:rsidRDefault="00AA065C" w:rsidP="00D11099" w:rsidR="00AA065C" w:rsidRPr="00753B22">
      <w:pPr>
        <w:jc w:val="both"/>
        <w:rPr>
          <w:rFonts w:hAnsi="Sylfaen" w:ascii="Sylfaen"/>
          <w:sz w:val="24"/>
          <w:szCs w:val="24"/>
        </w:rPr>
      </w:pP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proofErr w:type="spellStart"/>
      <w:r>
        <w:rPr>
          <w:rFonts w:hAnsi="Sylfaen" w:ascii="Sylfaen"/>
          <w:sz w:val="24"/>
          <w:szCs w:val="24"/>
        </w:rPr>
        <w:t>Posl</w:t>
      </w:r>
      <w:proofErr w:type="spellEnd"/>
      <w:r>
        <w:rPr>
          <w:rFonts w:hAnsi="Sylfaen" w:ascii="Sylfaen"/>
          <w:sz w:val="24"/>
          <w:szCs w:val="24"/>
        </w:rPr>
        <w:t>. br.: St-1367/2011</w:t>
      </w:r>
    </w:p>
    <w:p w:rsidRDefault="00D11099" w:rsidP="000A095B" w:rsidR="00D11099" w:rsidRPr="00753B22">
      <w:pPr>
        <w:jc w:val="both"/>
        <w:rPr>
          <w:rFonts w:hAnsi="Sylfaen" w:ascii="Sylfaen"/>
          <w:sz w:val="24"/>
          <w:szCs w:val="24"/>
        </w:rPr>
      </w:pP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p>
    <w:p w:rsidRDefault="00D11099" w:rsidP="006676C3" w:rsidR="00D11099" w:rsidRPr="00753B22">
      <w:pPr>
        <w:jc w:val="both"/>
        <w:rPr>
          <w:rFonts w:cs="Times New Roman"/>
          <w:sz w:val="24"/>
          <w:szCs w:val="24"/>
        </w:rPr>
      </w:pPr>
    </w:p>
    <w:p w:rsidRDefault="00D11099" w:rsidP="00D11099" w:rsidR="00D11099" w:rsidRPr="00753B22">
      <w:pPr>
        <w:rPr>
          <w:rFonts w:hAnsi="Sylfaen" w:ascii="Sylfaen"/>
          <w:sz w:val="24"/>
          <w:szCs w:val="24"/>
        </w:rPr>
      </w:pPr>
      <w:r w:rsidRPr="00753B22">
        <w:rPr>
          <w:rFonts w:hAnsi="Sylfaen" w:ascii="Sylfaen"/>
          <w:sz w:val="24"/>
          <w:szCs w:val="24"/>
        </w:rPr>
        <w:t>Stečajni dužnik: GENO d.o.o. – u stečaju iz Zaprešić, Josipa Jelačića 26,OIB:</w:t>
      </w:r>
      <w:r w:rsidRPr="00753B22">
        <w:rPr>
          <w:rFonts w:hAnsi="Sylfaen" w:ascii="Sylfaen"/>
          <w:b/>
          <w:sz w:val="24"/>
          <w:szCs w:val="24"/>
        </w:rPr>
        <w:t xml:space="preserve"> </w:t>
      </w:r>
      <w:r w:rsidRPr="00753B22">
        <w:rPr>
          <w:rFonts w:hAnsi="Sylfaen" w:ascii="Sylfaen"/>
          <w:sz w:val="24"/>
          <w:szCs w:val="24"/>
        </w:rPr>
        <w:t xml:space="preserve">65223300901 </w:t>
      </w:r>
    </w:p>
    <w:p w:rsidRDefault="00D11099" w:rsidP="00D11099" w:rsidR="00D11099" w:rsidRPr="00753B22">
      <w:pPr>
        <w:ind w:firstLine="709"/>
        <w:jc w:val="both"/>
        <w:rPr>
          <w:rFonts w:hAnsi="Sylfaen" w:ascii="Sylfaen"/>
          <w:sz w:val="24"/>
          <w:szCs w:val="24"/>
        </w:rPr>
      </w:pPr>
      <w:r w:rsidRPr="00753B22">
        <w:rPr>
          <w:rFonts w:hAnsi="Sylfaen" w:ascii="Sylfaen"/>
          <w:sz w:val="24"/>
          <w:szCs w:val="24"/>
        </w:rPr>
        <w:t xml:space="preserve"> </w:t>
      </w:r>
      <w:r w:rsidRPr="00753B22">
        <w:rPr>
          <w:rFonts w:hAnsi="Sylfaen" w:ascii="Sylfaen"/>
          <w:sz w:val="24"/>
          <w:szCs w:val="24"/>
        </w:rPr>
        <w:tab/>
        <w:t xml:space="preserve">  zastupan po stečajnoj upraviteljici </w:t>
      </w:r>
      <w:proofErr w:type="spellStart"/>
      <w:r w:rsidRPr="00753B22">
        <w:rPr>
          <w:rFonts w:hAnsi="Sylfaen" w:ascii="Sylfaen"/>
          <w:sz w:val="24"/>
          <w:szCs w:val="24"/>
        </w:rPr>
        <w:t>Anamarii</w:t>
      </w:r>
      <w:proofErr w:type="spellEnd"/>
      <w:r w:rsidRPr="00753B22">
        <w:rPr>
          <w:rFonts w:hAnsi="Sylfaen" w:ascii="Sylfaen"/>
          <w:sz w:val="24"/>
          <w:szCs w:val="24"/>
        </w:rPr>
        <w:t xml:space="preserve"> Ivanković iz Zagreba,</w:t>
      </w:r>
    </w:p>
    <w:p w:rsidRDefault="00D11099" w:rsidP="00D11099" w:rsidR="00D11099" w:rsidRPr="00753B22">
      <w:pPr>
        <w:ind w:firstLine="709"/>
        <w:jc w:val="both"/>
        <w:rPr>
          <w:rFonts w:hAnsi="Sylfaen" w:ascii="Sylfaen"/>
          <w:sz w:val="24"/>
          <w:szCs w:val="24"/>
        </w:rPr>
      </w:pPr>
      <w:r w:rsidRPr="00753B22">
        <w:rPr>
          <w:rFonts w:hAnsi="Sylfaen" w:ascii="Sylfaen"/>
          <w:sz w:val="24"/>
          <w:szCs w:val="24"/>
        </w:rPr>
        <w:tab/>
        <w:t xml:space="preserve">  Britanski trg 10,  OIB: 26902318451</w:t>
      </w:r>
    </w:p>
    <w:p w:rsidRDefault="00D11099" w:rsidP="00A12829" w:rsidR="00A64C18" w:rsidRPr="00A12829">
      <w:pPr>
        <w:jc w:val="both"/>
        <w:rPr>
          <w:rFonts w:hAnsi="Sylfaen" w:ascii="Sylfaen"/>
          <w:sz w:val="24"/>
          <w:szCs w:val="24"/>
        </w:rPr>
      </w:pP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p>
    <w:p w:rsidRDefault="00A64C18" w:rsidP="00A64C18" w:rsidR="00A64C18">
      <w:pPr>
        <w:rPr>
          <w:rFonts w:hAnsi="Sylfaen" w:ascii="Sylfaen"/>
          <w:b/>
          <w:sz w:val="24"/>
          <w:szCs w:val="24"/>
        </w:rPr>
      </w:pPr>
      <w:r>
        <w:rPr>
          <w:rFonts w:hAnsi="Sylfaen" w:ascii="Sylfaen"/>
          <w:b/>
          <w:sz w:val="24"/>
          <w:szCs w:val="24"/>
        </w:rPr>
        <w:t xml:space="preserve">Predmet: Izdvajanje dijela </w:t>
      </w:r>
      <w:proofErr w:type="spellStart"/>
      <w:r>
        <w:rPr>
          <w:rFonts w:hAnsi="Sylfaen" w:ascii="Sylfaen"/>
          <w:b/>
          <w:sz w:val="24"/>
          <w:szCs w:val="24"/>
        </w:rPr>
        <w:t>kupovnine</w:t>
      </w:r>
      <w:proofErr w:type="spellEnd"/>
      <w:r>
        <w:rPr>
          <w:rFonts w:hAnsi="Sylfaen" w:ascii="Sylfaen"/>
          <w:b/>
          <w:sz w:val="24"/>
          <w:szCs w:val="24"/>
        </w:rPr>
        <w:t xml:space="preserve"> za namirenje troškova postupka sukladno</w:t>
      </w:r>
    </w:p>
    <w:p w:rsidRDefault="00A64C18" w:rsidP="00AA065C" w:rsidR="00A64C18">
      <w:pPr>
        <w:rPr>
          <w:rFonts w:hAnsi="Sylfaen" w:ascii="Sylfaen"/>
          <w:b/>
          <w:sz w:val="24"/>
          <w:szCs w:val="24"/>
        </w:rPr>
      </w:pPr>
      <w:r>
        <w:rPr>
          <w:rFonts w:hAnsi="Sylfaen" w:ascii="Sylfaen"/>
          <w:b/>
          <w:sz w:val="24"/>
          <w:szCs w:val="24"/>
        </w:rPr>
        <w:tab/>
        <w:t xml:space="preserve">     čl. 245 Stečajnog zakona </w:t>
      </w:r>
    </w:p>
    <w:p w:rsidRDefault="00A64C18" w:rsidP="00D11099" w:rsidR="00A64C18" w:rsidRPr="00753B22">
      <w:pPr>
        <w:jc w:val="both"/>
        <w:rPr>
          <w:rFonts w:hAnsi="Sylfaen" w:ascii="Sylfaen"/>
          <w:sz w:val="24"/>
          <w:szCs w:val="24"/>
        </w:rPr>
      </w:pPr>
    </w:p>
    <w:p w:rsidRDefault="00AA065C" w:rsidP="00AA065C" w:rsidR="00D11099">
      <w:pPr>
        <w:jc w:val="center"/>
        <w:rPr>
          <w:rFonts w:hAnsi="Sylfaen" w:ascii="Sylfaen"/>
          <w:b/>
          <w:sz w:val="24"/>
          <w:szCs w:val="24"/>
        </w:rPr>
      </w:pPr>
      <w:r>
        <w:rPr>
          <w:rFonts w:hAnsi="Sylfaen" w:ascii="Sylfaen"/>
          <w:b/>
          <w:sz w:val="24"/>
          <w:szCs w:val="24"/>
        </w:rPr>
        <w:t>PODESAK STEČANOG DUŽNIKA</w:t>
      </w:r>
    </w:p>
    <w:p w:rsidRDefault="00AA065C" w:rsidP="00D11099" w:rsidR="00AA065C">
      <w:pPr>
        <w:pBdr>
          <w:bottom w:space="1" w:sz="12" w:color="auto" w:val="single"/>
        </w:pBdr>
        <w:jc w:val="both"/>
        <w:rPr>
          <w:rFonts w:hAnsi="Sylfaen" w:ascii="Sylfaen"/>
          <w:b/>
          <w:sz w:val="24"/>
          <w:szCs w:val="24"/>
        </w:rPr>
      </w:pPr>
      <w:r>
        <w:rPr>
          <w:rFonts w:hAnsi="Sylfaen" w:ascii="Sylfaen"/>
          <w:b/>
          <w:sz w:val="24"/>
          <w:szCs w:val="24"/>
        </w:rPr>
        <w:t xml:space="preserve">                                                                </w:t>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r>
      <w:r>
        <w:rPr>
          <w:rFonts w:hAnsi="Sylfaen" w:ascii="Sylfaen"/>
          <w:b/>
          <w:sz w:val="24"/>
          <w:szCs w:val="24"/>
        </w:rPr>
        <w:tab/>
        <w:t>1x</w:t>
      </w:r>
    </w:p>
    <w:p w:rsidRDefault="00AA065C" w:rsidP="00D11099" w:rsidR="00AA065C">
      <w:pPr>
        <w:jc w:val="both"/>
        <w:rPr>
          <w:rFonts w:hAnsi="Sylfaen" w:ascii="Sylfaen"/>
          <w:b/>
          <w:sz w:val="24"/>
          <w:szCs w:val="24"/>
        </w:rPr>
      </w:pPr>
    </w:p>
    <w:p w:rsidRDefault="00AA065C" w:rsidP="00AA065C" w:rsidR="00AA065C" w:rsidRPr="00AA065C">
      <w:pPr>
        <w:jc w:val="both"/>
        <w:rPr>
          <w:rFonts w:hAnsi="Sylfaen" w:ascii="Sylfaen"/>
          <w:sz w:val="24"/>
          <w:szCs w:val="24"/>
        </w:rPr>
      </w:pPr>
      <w:r w:rsidRPr="00AA065C">
        <w:rPr>
          <w:rFonts w:hAnsi="Sylfaen" w:ascii="Sylfaen"/>
          <w:sz w:val="24"/>
          <w:szCs w:val="24"/>
        </w:rPr>
        <w:t>Ad 1/ Rješenjem tog suda, broj gornji o</w:t>
      </w:r>
      <w:r w:rsidR="00ED3C89">
        <w:rPr>
          <w:rFonts w:hAnsi="Sylfaen" w:ascii="Sylfaen"/>
          <w:sz w:val="24"/>
          <w:szCs w:val="24"/>
        </w:rPr>
        <w:t>d dana 12.07.2017. god. dosuđene su</w:t>
      </w:r>
      <w:r w:rsidRPr="00AA065C">
        <w:rPr>
          <w:rFonts w:hAnsi="Sylfaen" w:ascii="Sylfaen"/>
          <w:sz w:val="24"/>
          <w:szCs w:val="24"/>
        </w:rPr>
        <w:t xml:space="preserve"> kupcu PERFA - BIO d.o.o. za proizvodnju i  trgovinu, OIB: 77145316465, Donja Stubica, </w:t>
      </w:r>
      <w:proofErr w:type="spellStart"/>
      <w:r w:rsidRPr="00AA065C">
        <w:rPr>
          <w:rFonts w:hAnsi="Sylfaen" w:ascii="Sylfaen"/>
          <w:sz w:val="24"/>
          <w:szCs w:val="24"/>
        </w:rPr>
        <w:t>Golubovečka</w:t>
      </w:r>
      <w:proofErr w:type="spellEnd"/>
      <w:r w:rsidRPr="00AA065C">
        <w:rPr>
          <w:rFonts w:hAnsi="Sylfaen" w:ascii="Sylfaen"/>
          <w:sz w:val="24"/>
          <w:szCs w:val="24"/>
        </w:rPr>
        <w:t xml:space="preserve"> 44 nekretnine</w:t>
      </w:r>
      <w:r w:rsidR="00ED3C89">
        <w:rPr>
          <w:rFonts w:hAnsi="Sylfaen" w:ascii="Sylfaen"/>
          <w:sz w:val="24"/>
          <w:szCs w:val="24"/>
        </w:rPr>
        <w:t xml:space="preserve"> upisane u zemljišnim knjigama z</w:t>
      </w:r>
      <w:r w:rsidRPr="00AA065C">
        <w:rPr>
          <w:rFonts w:hAnsi="Sylfaen" w:ascii="Sylfaen"/>
          <w:sz w:val="24"/>
          <w:szCs w:val="24"/>
        </w:rPr>
        <w:t xml:space="preserve">emljišnoknjižnog odjela Zaprešić, Općinskog suda u Novom Zagrebu, upisane u </w:t>
      </w:r>
      <w:proofErr w:type="spellStart"/>
      <w:r w:rsidRPr="00AA065C">
        <w:rPr>
          <w:rFonts w:hAnsi="Sylfaen" w:ascii="Sylfaen"/>
          <w:sz w:val="24"/>
          <w:szCs w:val="24"/>
        </w:rPr>
        <w:t>zk.ul</w:t>
      </w:r>
      <w:proofErr w:type="spellEnd"/>
      <w:r w:rsidRPr="00AA065C">
        <w:rPr>
          <w:rFonts w:hAnsi="Sylfaen" w:ascii="Sylfaen"/>
          <w:sz w:val="24"/>
          <w:szCs w:val="24"/>
        </w:rPr>
        <w:t xml:space="preserve">. 2090 k.o. Bistra Donja, kat. čestica 4958, Oranica u donje </w:t>
      </w:r>
      <w:proofErr w:type="spellStart"/>
      <w:r w:rsidRPr="00AA065C">
        <w:rPr>
          <w:rFonts w:hAnsi="Sylfaen" w:ascii="Sylfaen"/>
          <w:sz w:val="24"/>
          <w:szCs w:val="24"/>
        </w:rPr>
        <w:t>Laze</w:t>
      </w:r>
      <w:proofErr w:type="spellEnd"/>
      <w:r w:rsidRPr="00AA065C">
        <w:rPr>
          <w:rFonts w:hAnsi="Sylfaen" w:ascii="Sylfaen"/>
          <w:sz w:val="24"/>
          <w:szCs w:val="24"/>
        </w:rPr>
        <w:t xml:space="preserve"> u Lugu, pov</w:t>
      </w:r>
      <w:r w:rsidR="00ED3C89">
        <w:rPr>
          <w:rFonts w:hAnsi="Sylfaen" w:ascii="Sylfaen"/>
          <w:sz w:val="24"/>
          <w:szCs w:val="24"/>
        </w:rPr>
        <w:t xml:space="preserve">ršine 1 jutro, odnosno 877 </w:t>
      </w:r>
      <w:proofErr w:type="spellStart"/>
      <w:r w:rsidR="00ED3C89">
        <w:rPr>
          <w:rFonts w:hAnsi="Sylfaen" w:ascii="Sylfaen"/>
          <w:sz w:val="24"/>
          <w:szCs w:val="24"/>
        </w:rPr>
        <w:t>čhv</w:t>
      </w:r>
      <w:proofErr w:type="spellEnd"/>
      <w:r w:rsidR="00ED3C89">
        <w:rPr>
          <w:rFonts w:hAnsi="Sylfaen" w:ascii="Sylfaen"/>
          <w:sz w:val="24"/>
          <w:szCs w:val="24"/>
        </w:rPr>
        <w:t xml:space="preserve"> te</w:t>
      </w:r>
      <w:r w:rsidRPr="00AA065C">
        <w:rPr>
          <w:rFonts w:hAnsi="Sylfaen" w:ascii="Sylfaen"/>
          <w:sz w:val="24"/>
          <w:szCs w:val="24"/>
        </w:rPr>
        <w:t xml:space="preserve"> upisane u </w:t>
      </w:r>
      <w:proofErr w:type="spellStart"/>
      <w:r w:rsidRPr="00AA065C">
        <w:rPr>
          <w:rFonts w:hAnsi="Sylfaen" w:ascii="Sylfaen"/>
          <w:sz w:val="24"/>
          <w:szCs w:val="24"/>
        </w:rPr>
        <w:t>zk.ul</w:t>
      </w:r>
      <w:proofErr w:type="spellEnd"/>
      <w:r w:rsidRPr="00AA065C">
        <w:rPr>
          <w:rFonts w:hAnsi="Sylfaen" w:ascii="Sylfaen"/>
          <w:sz w:val="24"/>
          <w:szCs w:val="24"/>
        </w:rPr>
        <w:t xml:space="preserve">. 2102/A  k.o. Bistra Donja, kat. čestica 4957, Oranica, površine 621 </w:t>
      </w:r>
      <w:proofErr w:type="spellStart"/>
      <w:r w:rsidRPr="00AA065C">
        <w:rPr>
          <w:rFonts w:hAnsi="Sylfaen" w:ascii="Sylfaen"/>
          <w:sz w:val="24"/>
          <w:szCs w:val="24"/>
        </w:rPr>
        <w:t>čhv</w:t>
      </w:r>
      <w:proofErr w:type="spellEnd"/>
      <w:r w:rsidRPr="00AA065C">
        <w:rPr>
          <w:rFonts w:hAnsi="Sylfaen" w:ascii="Sylfaen"/>
          <w:sz w:val="24"/>
          <w:szCs w:val="24"/>
        </w:rPr>
        <w:t xml:space="preserve">, i kat. čestica 4959, Oranica, površine 752 </w:t>
      </w:r>
      <w:proofErr w:type="spellStart"/>
      <w:r w:rsidRPr="00AA065C">
        <w:rPr>
          <w:rFonts w:hAnsi="Sylfaen" w:ascii="Sylfaen"/>
          <w:sz w:val="24"/>
          <w:szCs w:val="24"/>
        </w:rPr>
        <w:t>čhv</w:t>
      </w:r>
      <w:proofErr w:type="spellEnd"/>
      <w:r w:rsidRPr="00AA065C">
        <w:rPr>
          <w:rFonts w:hAnsi="Sylfaen" w:ascii="Sylfaen"/>
          <w:sz w:val="24"/>
          <w:szCs w:val="24"/>
        </w:rPr>
        <w:t xml:space="preserve">, odnosno sveukupne površine 1373 </w:t>
      </w:r>
      <w:proofErr w:type="spellStart"/>
      <w:r w:rsidRPr="00AA065C">
        <w:rPr>
          <w:rFonts w:hAnsi="Sylfaen" w:ascii="Sylfaen"/>
          <w:sz w:val="24"/>
          <w:szCs w:val="24"/>
        </w:rPr>
        <w:t>čhv</w:t>
      </w:r>
      <w:proofErr w:type="spellEnd"/>
      <w:r w:rsidRPr="00AA065C">
        <w:rPr>
          <w:rFonts w:hAnsi="Sylfaen" w:ascii="Sylfaen"/>
          <w:sz w:val="24"/>
          <w:szCs w:val="24"/>
        </w:rPr>
        <w:t>,  za iznos od 1.650.000,00 kuna uvećano za PDV u iznosu od 412.500,00 kn, odnosno sveukupno 2.062.500,00 kuna.</w:t>
      </w:r>
    </w:p>
    <w:p w:rsidRDefault="00AA065C" w:rsidP="00AA065C" w:rsidR="00AA065C">
      <w:pPr>
        <w:jc w:val="both"/>
        <w:rPr>
          <w:rFonts w:hAnsi="Sylfaen" w:ascii="Sylfaen"/>
          <w:sz w:val="24"/>
          <w:szCs w:val="24"/>
        </w:rPr>
      </w:pPr>
    </w:p>
    <w:p w:rsidRDefault="00A12829" w:rsidP="00A12829" w:rsidR="00A12829" w:rsidRPr="00A12829">
      <w:pPr>
        <w:jc w:val="both"/>
        <w:rPr>
          <w:rFonts w:hAnsi="Sylfaen" w:ascii="Sylfaen"/>
          <w:sz w:val="24"/>
          <w:szCs w:val="24"/>
        </w:rPr>
      </w:pPr>
      <w:r w:rsidRPr="00A12829">
        <w:rPr>
          <w:rFonts w:hAnsi="Sylfaen" w:ascii="Sylfaen"/>
          <w:sz w:val="24"/>
          <w:szCs w:val="24"/>
        </w:rPr>
        <w:t>Ad 2/ Nekretnine upisane u zemljišnim knjigama Zemljišnoknjižnog odjela Zaprešić, Općinskog suda u Novom Zagrebu opterećene su kako slijedi:</w:t>
      </w:r>
    </w:p>
    <w:p w:rsidRDefault="00A12829" w:rsidP="00A12829" w:rsidR="00A12829" w:rsidRPr="00A12829">
      <w:pPr>
        <w:jc w:val="both"/>
        <w:rPr>
          <w:rFonts w:hAnsi="Sylfaen" w:ascii="Sylfaen"/>
          <w:sz w:val="24"/>
          <w:szCs w:val="24"/>
        </w:rPr>
      </w:pPr>
    </w:p>
    <w:p w:rsidRDefault="00A12829" w:rsidP="008E0DB6" w:rsidR="00A12829" w:rsidRPr="00A12829">
      <w:pPr>
        <w:ind w:left="360"/>
        <w:jc w:val="both"/>
        <w:rPr>
          <w:rFonts w:hAnsi="Sylfaen" w:ascii="Sylfaen"/>
          <w:sz w:val="24"/>
          <w:szCs w:val="24"/>
        </w:rPr>
      </w:pPr>
      <w:r w:rsidRPr="00A12829">
        <w:rPr>
          <w:rFonts w:hAnsi="Sylfaen" w:ascii="Sylfaen"/>
          <w:sz w:val="24"/>
          <w:szCs w:val="24"/>
        </w:rPr>
        <w:t>A.</w:t>
      </w:r>
      <w:r w:rsidRPr="00A12829">
        <w:rPr>
          <w:rFonts w:hAnsi="Sylfaen" w:ascii="Sylfaen"/>
          <w:sz w:val="24"/>
          <w:szCs w:val="24"/>
        </w:rPr>
        <w:tab/>
      </w:r>
      <w:r>
        <w:rPr>
          <w:rFonts w:hAnsi="Sylfaen" w:ascii="Sylfaen"/>
          <w:sz w:val="24"/>
          <w:szCs w:val="24"/>
        </w:rPr>
        <w:t xml:space="preserve">nekretnina upisana u </w:t>
      </w:r>
      <w:r w:rsidRPr="00A12829">
        <w:rPr>
          <w:rFonts w:hAnsi="Sylfaen" w:ascii="Sylfaen"/>
          <w:sz w:val="24"/>
          <w:szCs w:val="24"/>
        </w:rPr>
        <w:t>zk.ul.</w:t>
      </w:r>
      <w:r>
        <w:rPr>
          <w:rFonts w:hAnsi="Sylfaen" w:ascii="Sylfaen"/>
          <w:sz w:val="24"/>
          <w:szCs w:val="24"/>
        </w:rPr>
        <w:t>br.</w:t>
      </w:r>
      <w:r w:rsidRPr="00A12829">
        <w:rPr>
          <w:rFonts w:hAnsi="Sylfaen" w:ascii="Sylfaen"/>
          <w:sz w:val="24"/>
          <w:szCs w:val="24"/>
        </w:rPr>
        <w:t xml:space="preserve"> 2090 k.o. Bistra Donja, kat. čestica 4958, Oranica u donje </w:t>
      </w:r>
      <w:proofErr w:type="spellStart"/>
      <w:r w:rsidRPr="00A12829">
        <w:rPr>
          <w:rFonts w:hAnsi="Sylfaen" w:ascii="Sylfaen"/>
          <w:sz w:val="24"/>
          <w:szCs w:val="24"/>
        </w:rPr>
        <w:t>Laze</w:t>
      </w:r>
      <w:proofErr w:type="spellEnd"/>
      <w:r w:rsidRPr="00A12829">
        <w:rPr>
          <w:rFonts w:hAnsi="Sylfaen" w:ascii="Sylfaen"/>
          <w:sz w:val="24"/>
          <w:szCs w:val="24"/>
        </w:rPr>
        <w:t xml:space="preserve"> u Lugu, površine 1 jutro, odnosno 877 </w:t>
      </w:r>
      <w:proofErr w:type="spellStart"/>
      <w:r w:rsidRPr="00A12829">
        <w:rPr>
          <w:rFonts w:hAnsi="Sylfaen" w:ascii="Sylfaen"/>
          <w:sz w:val="24"/>
          <w:szCs w:val="24"/>
        </w:rPr>
        <w:t>čhv</w:t>
      </w:r>
      <w:proofErr w:type="spellEnd"/>
    </w:p>
    <w:p w:rsidRDefault="00A12829" w:rsidP="00A12829" w:rsidR="00A12829" w:rsidRPr="00A12829">
      <w:pPr>
        <w:jc w:val="both"/>
        <w:rPr>
          <w:rFonts w:hAnsi="Sylfaen" w:ascii="Sylfaen"/>
          <w:sz w:val="24"/>
          <w:szCs w:val="24"/>
        </w:rPr>
      </w:pPr>
    </w:p>
    <w:p w:rsidRDefault="00A12829" w:rsidP="00A12829" w:rsidR="00A12829" w:rsidRPr="00A12829">
      <w:pPr>
        <w:numPr>
          <w:ilvl w:val="0"/>
          <w:numId w:val="11"/>
        </w:numPr>
        <w:suppressAutoHyphens w:val="false"/>
        <w:jc w:val="both"/>
        <w:rPr>
          <w:rFonts w:hAnsi="Sylfaen" w:ascii="Sylfaen"/>
          <w:sz w:val="24"/>
          <w:szCs w:val="24"/>
        </w:rPr>
      </w:pPr>
      <w:r w:rsidRPr="00A12829">
        <w:rPr>
          <w:rFonts w:hAnsi="Sylfaen" w:ascii="Sylfaen"/>
          <w:sz w:val="24"/>
          <w:szCs w:val="24"/>
        </w:rPr>
        <w:t>Primljeno: 15. studeni 2002. Z-25103/02</w:t>
      </w:r>
    </w:p>
    <w:p w:rsidRDefault="00A12829" w:rsidP="00A12829" w:rsidR="00A12829" w:rsidRPr="00A12829">
      <w:pPr>
        <w:ind w:left="360"/>
        <w:jc w:val="both"/>
        <w:rPr>
          <w:rFonts w:hAnsi="Sylfaen" w:ascii="Sylfaen"/>
          <w:sz w:val="24"/>
          <w:szCs w:val="24"/>
        </w:rPr>
      </w:pPr>
      <w:r w:rsidRPr="00A12829">
        <w:rPr>
          <w:rFonts w:hAnsi="Sylfaen" w:ascii="Sylfaen"/>
          <w:sz w:val="24"/>
          <w:szCs w:val="24"/>
        </w:rPr>
        <w:t xml:space="preserve">Temeljem Sporazuma radi osiguranja novčane tražbine prijenosom prava vlasništva na pokretnoj stvari od 11. studenog 2002. </w:t>
      </w:r>
      <w:proofErr w:type="spellStart"/>
      <w:r w:rsidRPr="00A12829">
        <w:rPr>
          <w:rFonts w:hAnsi="Sylfaen" w:ascii="Sylfaen"/>
          <w:sz w:val="24"/>
          <w:szCs w:val="24"/>
        </w:rPr>
        <w:t>solemniziranog</w:t>
      </w:r>
      <w:proofErr w:type="spellEnd"/>
      <w:r w:rsidRPr="00A12829">
        <w:rPr>
          <w:rFonts w:hAnsi="Sylfaen" w:ascii="Sylfaen"/>
          <w:sz w:val="24"/>
          <w:szCs w:val="24"/>
        </w:rPr>
        <w:t xml:space="preserve"> po javnom bilježniku Mladen Matoš, Zagreb, br. OU-2287/02 uknjižuje se pravo zaloga na nekretnine upisane u A I (jedan) za iznos od 593.002,00 EUR u kunskoj protuvrijednosti, te ostalim uvjetima prema Ugovoru, a kao nositelj tog prava upisuje se:</w:t>
      </w:r>
    </w:p>
    <w:p w:rsidRDefault="00A12829" w:rsidP="00A12829" w:rsidR="00A12829" w:rsidRPr="00A12829">
      <w:pPr>
        <w:ind w:left="360"/>
        <w:jc w:val="both"/>
        <w:rPr>
          <w:rFonts w:hAnsi="Sylfaen" w:ascii="Sylfaen"/>
          <w:sz w:val="24"/>
          <w:szCs w:val="24"/>
        </w:rPr>
      </w:pPr>
      <w:r w:rsidRPr="00A12829">
        <w:rPr>
          <w:rFonts w:hAnsi="Sylfaen" w:ascii="Sylfaen"/>
          <w:sz w:val="24"/>
          <w:szCs w:val="24"/>
        </w:rPr>
        <w:t>HYPO STEIERMARK KRAFTFAHRZEUG-UND MASCHINENLEASING M.B.H., JOANNEUMRING 18, A-8010 GRAZ</w:t>
      </w:r>
    </w:p>
    <w:p w:rsidRDefault="00A12829" w:rsidP="00A12829" w:rsidR="00A12829" w:rsidRPr="00A12829">
      <w:pPr>
        <w:ind w:left="360"/>
        <w:jc w:val="both"/>
        <w:rPr>
          <w:rFonts w:hAnsi="Sylfaen" w:ascii="Sylfaen"/>
          <w:sz w:val="24"/>
          <w:szCs w:val="24"/>
        </w:rPr>
      </w:pPr>
    </w:p>
    <w:p w:rsidRDefault="00A12829" w:rsidP="00A12829" w:rsidR="00A12829" w:rsidRPr="00A12829">
      <w:pPr>
        <w:ind w:firstLine="360"/>
        <w:jc w:val="both"/>
        <w:rPr>
          <w:rFonts w:hAnsi="Sylfaen" w:ascii="Sylfaen"/>
          <w:sz w:val="24"/>
          <w:szCs w:val="24"/>
        </w:rPr>
      </w:pPr>
      <w:r w:rsidRPr="00A12829">
        <w:rPr>
          <w:rFonts w:hAnsi="Sylfaen" w:ascii="Sylfaen"/>
          <w:sz w:val="24"/>
          <w:szCs w:val="24"/>
        </w:rPr>
        <w:lastRenderedPageBreak/>
        <w:t>2.  Primljeno 30.06.2010. broj Z-2436/10</w:t>
      </w:r>
    </w:p>
    <w:p w:rsidRDefault="00A12829" w:rsidP="00A12829" w:rsidR="00A12829" w:rsidRPr="00A12829">
      <w:pPr>
        <w:ind w:left="360"/>
        <w:jc w:val="both"/>
        <w:rPr>
          <w:rFonts w:hAnsi="Sylfaen" w:ascii="Sylfaen"/>
          <w:sz w:val="24"/>
          <w:szCs w:val="24"/>
        </w:rPr>
      </w:pPr>
      <w:r w:rsidRPr="00A12829">
        <w:rPr>
          <w:rFonts w:hAnsi="Sylfaen" w:ascii="Sylfaen"/>
          <w:sz w:val="24"/>
          <w:szCs w:val="24"/>
        </w:rPr>
        <w:t xml:space="preserve">Temeljem rješenja o osiguranju Općinskog suda u Zaprešiću br. </w:t>
      </w:r>
      <w:proofErr w:type="spellStart"/>
      <w:r w:rsidRPr="00A12829">
        <w:rPr>
          <w:rFonts w:hAnsi="Sylfaen" w:ascii="Sylfaen"/>
          <w:sz w:val="24"/>
          <w:szCs w:val="24"/>
        </w:rPr>
        <w:t>Ovr</w:t>
      </w:r>
      <w:proofErr w:type="spellEnd"/>
      <w:r w:rsidRPr="00A12829">
        <w:rPr>
          <w:rFonts w:hAnsi="Sylfaen" w:ascii="Sylfaen"/>
          <w:sz w:val="24"/>
          <w:szCs w:val="24"/>
        </w:rPr>
        <w:t xml:space="preserve">-589/10 od 19. srpnja 2010., uknjižuje se pravo zaloga na nekretnine </w:t>
      </w:r>
      <w:proofErr w:type="spellStart"/>
      <w:r w:rsidRPr="00A12829">
        <w:rPr>
          <w:rFonts w:hAnsi="Sylfaen" w:ascii="Sylfaen"/>
          <w:sz w:val="24"/>
          <w:szCs w:val="24"/>
        </w:rPr>
        <w:t>Geno</w:t>
      </w:r>
      <w:proofErr w:type="spellEnd"/>
      <w:r w:rsidRPr="00A12829">
        <w:rPr>
          <w:rFonts w:hAnsi="Sylfaen" w:ascii="Sylfaen"/>
          <w:sz w:val="24"/>
          <w:szCs w:val="24"/>
        </w:rPr>
        <w:t xml:space="preserve"> d.o.o. upisane u A I (jedan), a radi osiguranja novčane tražbine u ukupnom iznosu od 1.119.717,17 kn i to na ime glavnice iznosa od 889.368,53 kn i na ime kamata iznosa od 230.348,64 kn, a kao nositelj tog prava upisuje se:</w:t>
      </w:r>
    </w:p>
    <w:p w:rsidRDefault="00A12829" w:rsidP="00A12829" w:rsidR="00A12829" w:rsidRPr="00A12829">
      <w:pPr>
        <w:ind w:firstLine="360"/>
        <w:jc w:val="both"/>
        <w:rPr>
          <w:rFonts w:hAnsi="Sylfaen" w:ascii="Sylfaen"/>
          <w:sz w:val="24"/>
          <w:szCs w:val="24"/>
        </w:rPr>
      </w:pPr>
      <w:r w:rsidRPr="00A12829">
        <w:rPr>
          <w:rFonts w:hAnsi="Sylfaen" w:ascii="Sylfaen"/>
          <w:sz w:val="24"/>
          <w:szCs w:val="24"/>
        </w:rPr>
        <w:t>REPUBLIKA HRVATSKA-MINISTARSTVO FINANCIJA</w:t>
      </w:r>
    </w:p>
    <w:p w:rsidRDefault="00A12829" w:rsidP="00A12829" w:rsidR="00A12829" w:rsidRPr="00A12829">
      <w:pPr>
        <w:jc w:val="both"/>
        <w:rPr>
          <w:rFonts w:hAnsi="Sylfaen" w:ascii="Sylfaen"/>
          <w:sz w:val="24"/>
          <w:szCs w:val="24"/>
        </w:rPr>
      </w:pPr>
    </w:p>
    <w:p w:rsidRDefault="00A12829" w:rsidP="008E0DB6" w:rsidR="00A12829" w:rsidRPr="00A12829">
      <w:pPr>
        <w:ind w:left="360"/>
        <w:jc w:val="both"/>
        <w:rPr>
          <w:rFonts w:hAnsi="Sylfaen" w:ascii="Sylfaen"/>
          <w:sz w:val="24"/>
          <w:szCs w:val="24"/>
        </w:rPr>
      </w:pPr>
      <w:r w:rsidRPr="00A12829">
        <w:rPr>
          <w:rFonts w:hAnsi="Sylfaen" w:ascii="Sylfaen"/>
          <w:sz w:val="24"/>
          <w:szCs w:val="24"/>
        </w:rPr>
        <w:t>B.</w:t>
      </w:r>
      <w:r w:rsidRPr="00A12829">
        <w:rPr>
          <w:rFonts w:hAnsi="Sylfaen" w:ascii="Sylfaen"/>
          <w:sz w:val="24"/>
          <w:szCs w:val="24"/>
        </w:rPr>
        <w:tab/>
      </w:r>
      <w:r>
        <w:rPr>
          <w:rFonts w:hAnsi="Sylfaen" w:ascii="Sylfaen"/>
          <w:sz w:val="24"/>
          <w:szCs w:val="24"/>
        </w:rPr>
        <w:t xml:space="preserve">nekretnine upisane u </w:t>
      </w:r>
      <w:r w:rsidRPr="00A12829">
        <w:rPr>
          <w:rFonts w:hAnsi="Sylfaen" w:ascii="Sylfaen"/>
          <w:sz w:val="24"/>
          <w:szCs w:val="24"/>
        </w:rPr>
        <w:t>zk.ul.</w:t>
      </w:r>
      <w:r>
        <w:rPr>
          <w:rFonts w:hAnsi="Sylfaen" w:ascii="Sylfaen"/>
          <w:sz w:val="24"/>
          <w:szCs w:val="24"/>
        </w:rPr>
        <w:t>br.</w:t>
      </w:r>
      <w:r w:rsidRPr="00A12829">
        <w:rPr>
          <w:rFonts w:hAnsi="Sylfaen" w:ascii="Sylfaen"/>
          <w:sz w:val="24"/>
          <w:szCs w:val="24"/>
        </w:rPr>
        <w:t xml:space="preserve"> 2102/A  k.o. Bistra Donja, kat. čestica 4957, Oranica, površine 621 </w:t>
      </w:r>
      <w:proofErr w:type="spellStart"/>
      <w:r w:rsidRPr="00A12829">
        <w:rPr>
          <w:rFonts w:hAnsi="Sylfaen" w:ascii="Sylfaen"/>
          <w:sz w:val="24"/>
          <w:szCs w:val="24"/>
        </w:rPr>
        <w:t>čhv</w:t>
      </w:r>
      <w:proofErr w:type="spellEnd"/>
      <w:r w:rsidRPr="00A12829">
        <w:rPr>
          <w:rFonts w:hAnsi="Sylfaen" w:ascii="Sylfaen"/>
          <w:sz w:val="24"/>
          <w:szCs w:val="24"/>
        </w:rPr>
        <w:t xml:space="preserve">, i kat. čestica 4959, Oranica, površine 752 </w:t>
      </w:r>
      <w:proofErr w:type="spellStart"/>
      <w:r w:rsidRPr="00A12829">
        <w:rPr>
          <w:rFonts w:hAnsi="Sylfaen" w:ascii="Sylfaen"/>
          <w:sz w:val="24"/>
          <w:szCs w:val="24"/>
        </w:rPr>
        <w:t>čhv</w:t>
      </w:r>
      <w:proofErr w:type="spellEnd"/>
      <w:r w:rsidRPr="00A12829">
        <w:rPr>
          <w:rFonts w:hAnsi="Sylfaen" w:ascii="Sylfaen"/>
          <w:sz w:val="24"/>
          <w:szCs w:val="24"/>
        </w:rPr>
        <w:t xml:space="preserve">, odnosno sveukupne površine 1373 </w:t>
      </w:r>
      <w:proofErr w:type="spellStart"/>
      <w:r w:rsidRPr="00A12829">
        <w:rPr>
          <w:rFonts w:hAnsi="Sylfaen" w:ascii="Sylfaen"/>
          <w:sz w:val="24"/>
          <w:szCs w:val="24"/>
        </w:rPr>
        <w:t>čhv</w:t>
      </w:r>
      <w:proofErr w:type="spellEnd"/>
    </w:p>
    <w:p w:rsidRDefault="00A12829" w:rsidP="00A12829" w:rsidR="00A12829" w:rsidRPr="00A12829">
      <w:pPr>
        <w:jc w:val="both"/>
        <w:rPr>
          <w:rFonts w:hAnsi="Sylfaen" w:ascii="Sylfaen"/>
          <w:sz w:val="24"/>
          <w:szCs w:val="24"/>
        </w:rPr>
      </w:pPr>
    </w:p>
    <w:p w:rsidRDefault="00A12829" w:rsidP="00A12829" w:rsidR="00A12829" w:rsidRPr="00A12829">
      <w:pPr>
        <w:autoSpaceDE w:val="false"/>
        <w:autoSpaceDN w:val="false"/>
        <w:adjustRightInd w:val="false"/>
        <w:ind w:firstLine="709"/>
        <w:jc w:val="both"/>
        <w:rPr>
          <w:rFonts w:hAnsi="Sylfaen" w:ascii="Sylfaen"/>
          <w:sz w:val="24"/>
          <w:szCs w:val="24"/>
        </w:rPr>
      </w:pPr>
      <w:r w:rsidRPr="00A12829">
        <w:rPr>
          <w:rFonts w:hAnsi="Sylfaen" w:ascii="Sylfaen"/>
          <w:sz w:val="24"/>
          <w:szCs w:val="24"/>
        </w:rPr>
        <w:t>1. 1.1 Zaprimljeno 02.06.2010. broj Z-2129/10</w:t>
      </w:r>
    </w:p>
    <w:p w:rsidRDefault="00A12829" w:rsidP="00A12829" w:rsidR="00A12829" w:rsidRPr="00A12829">
      <w:pPr>
        <w:autoSpaceDE w:val="false"/>
        <w:autoSpaceDN w:val="false"/>
        <w:adjustRightInd w:val="false"/>
        <w:ind w:left="709"/>
        <w:jc w:val="both"/>
        <w:rPr>
          <w:rFonts w:hAnsi="Sylfaen" w:ascii="Sylfaen"/>
          <w:sz w:val="24"/>
          <w:szCs w:val="24"/>
        </w:rPr>
      </w:pPr>
      <w:r w:rsidRPr="00A12829">
        <w:rPr>
          <w:rFonts w:hAnsi="Sylfaen" w:ascii="Sylfaen"/>
          <w:sz w:val="24"/>
          <w:szCs w:val="24"/>
        </w:rPr>
        <w:t xml:space="preserve">Temeljem Rješenja o osiguranju Općinskog suda u Zaprešiću br. </w:t>
      </w:r>
      <w:proofErr w:type="spellStart"/>
      <w:r w:rsidRPr="00A12829">
        <w:rPr>
          <w:rFonts w:hAnsi="Sylfaen" w:ascii="Sylfaen"/>
          <w:sz w:val="24"/>
          <w:szCs w:val="24"/>
        </w:rPr>
        <w:t>Ovr</w:t>
      </w:r>
      <w:proofErr w:type="spellEnd"/>
      <w:r w:rsidRPr="00A12829">
        <w:rPr>
          <w:rFonts w:hAnsi="Sylfaen" w:ascii="Sylfaen"/>
          <w:sz w:val="24"/>
          <w:szCs w:val="24"/>
        </w:rPr>
        <w:t>-514/10-2 od 31.</w:t>
      </w:r>
      <w:r>
        <w:rPr>
          <w:rFonts w:hAnsi="Sylfaen" w:ascii="Sylfaen"/>
          <w:sz w:val="24"/>
          <w:szCs w:val="24"/>
        </w:rPr>
        <w:t xml:space="preserve"> </w:t>
      </w:r>
      <w:r w:rsidRPr="00A12829">
        <w:rPr>
          <w:rFonts w:hAnsi="Sylfaen" w:ascii="Sylfaen"/>
          <w:sz w:val="24"/>
          <w:szCs w:val="24"/>
        </w:rPr>
        <w:t>svibnja 2010., uknjižuje se prisilno zasnivanje založnog prava na nekretnine u AI(jedan),radi osiguranja novčane tražbine u ukupnom iznosu od =1.119.717,17 kn, i to na ime</w:t>
      </w:r>
      <w:r>
        <w:rPr>
          <w:rFonts w:hAnsi="Sylfaen" w:ascii="Sylfaen"/>
          <w:sz w:val="24"/>
          <w:szCs w:val="24"/>
        </w:rPr>
        <w:t xml:space="preserve"> </w:t>
      </w:r>
      <w:r w:rsidRPr="00A12829">
        <w:rPr>
          <w:rFonts w:hAnsi="Sylfaen" w:ascii="Sylfaen"/>
          <w:sz w:val="24"/>
          <w:szCs w:val="24"/>
        </w:rPr>
        <w:t>glavnice iznos od =889.368,53 kn i na ime kamata iznos od =230.348,64 kn, a kao</w:t>
      </w:r>
      <w:r>
        <w:rPr>
          <w:rFonts w:hAnsi="Sylfaen" w:ascii="Sylfaen"/>
          <w:sz w:val="24"/>
          <w:szCs w:val="24"/>
        </w:rPr>
        <w:t xml:space="preserve"> </w:t>
      </w:r>
      <w:r w:rsidRPr="00A12829">
        <w:rPr>
          <w:rFonts w:hAnsi="Sylfaen" w:ascii="Sylfaen"/>
          <w:sz w:val="24"/>
          <w:szCs w:val="24"/>
        </w:rPr>
        <w:t>nositelj tog prava upisuje se:</w:t>
      </w:r>
    </w:p>
    <w:p w:rsidRDefault="00A12829" w:rsidP="00A12829" w:rsidR="00A12829">
      <w:pPr>
        <w:autoSpaceDE w:val="false"/>
        <w:autoSpaceDN w:val="false"/>
        <w:adjustRightInd w:val="false"/>
        <w:ind w:firstLine="709"/>
        <w:jc w:val="both"/>
        <w:rPr>
          <w:rFonts w:hAnsi="Sylfaen" w:ascii="Sylfaen"/>
          <w:bCs/>
          <w:sz w:val="24"/>
          <w:szCs w:val="24"/>
        </w:rPr>
      </w:pPr>
      <w:r w:rsidRPr="00A12829">
        <w:rPr>
          <w:rFonts w:hAnsi="Sylfaen" w:ascii="Sylfaen"/>
          <w:bCs/>
          <w:sz w:val="24"/>
          <w:szCs w:val="24"/>
        </w:rPr>
        <w:t>REPUBLIKA HRVATSKA, MINISTARSTVO FINANCIJA</w:t>
      </w:r>
    </w:p>
    <w:p w:rsidRDefault="00A12829" w:rsidP="00A12829" w:rsidR="00A12829">
      <w:pPr>
        <w:autoSpaceDE w:val="false"/>
        <w:autoSpaceDN w:val="false"/>
        <w:adjustRightInd w:val="false"/>
        <w:ind w:firstLine="709"/>
        <w:jc w:val="both"/>
        <w:rPr>
          <w:rFonts w:hAnsi="Sylfaen" w:ascii="Sylfaen"/>
          <w:bCs/>
          <w:sz w:val="24"/>
          <w:szCs w:val="24"/>
        </w:rPr>
      </w:pPr>
    </w:p>
    <w:p w:rsidRDefault="00A12829" w:rsidP="00A12829" w:rsidR="00A12829" w:rsidRPr="00F2580F">
      <w:pPr>
        <w:jc w:val="both"/>
        <w:rPr>
          <w:rFonts w:hAnsi="Sylfaen" w:ascii="Sylfaen"/>
          <w:b/>
          <w:sz w:val="24"/>
          <w:szCs w:val="24"/>
        </w:rPr>
      </w:pPr>
      <w:r>
        <w:rPr>
          <w:rFonts w:hAnsi="Sylfaen" w:ascii="Sylfaen"/>
          <w:bCs/>
          <w:sz w:val="24"/>
          <w:szCs w:val="24"/>
        </w:rPr>
        <w:t xml:space="preserve">Ad 3/ </w:t>
      </w:r>
      <w:r w:rsidRPr="00F2580F">
        <w:rPr>
          <w:rFonts w:hAnsi="Sylfaen" w:ascii="Sylfaen"/>
          <w:sz w:val="24"/>
          <w:szCs w:val="24"/>
        </w:rPr>
        <w:t xml:space="preserve">Rješenjem Trgovačkog suda u Zagrebu, broj gornji od dana 07. listopada 2014. god.  sud je odredio način unovčenja nekretnina upisanih kod Općinskog suda u Zaprešiću u zk.ul.br. 2102/A, k.o. Bistra Donja kao ″zk.č.br. 4959 – oranica – površine 752 </w:t>
      </w:r>
      <w:proofErr w:type="spellStart"/>
      <w:r w:rsidRPr="00F2580F">
        <w:rPr>
          <w:rFonts w:hAnsi="Sylfaen" w:ascii="Sylfaen"/>
          <w:sz w:val="24"/>
          <w:szCs w:val="24"/>
        </w:rPr>
        <w:t>čhv</w:t>
      </w:r>
      <w:proofErr w:type="spellEnd"/>
      <w:r w:rsidRPr="00F2580F">
        <w:rPr>
          <w:rFonts w:hAnsi="Sylfaen" w:ascii="Sylfaen"/>
          <w:sz w:val="24"/>
          <w:szCs w:val="24"/>
        </w:rPr>
        <w:t xml:space="preserve">″ i ″zk.č.br. 4957 – oranica – površine 621 </w:t>
      </w:r>
      <w:proofErr w:type="spellStart"/>
      <w:r w:rsidRPr="00F2580F">
        <w:rPr>
          <w:rFonts w:hAnsi="Sylfaen" w:ascii="Sylfaen"/>
          <w:sz w:val="24"/>
          <w:szCs w:val="24"/>
        </w:rPr>
        <w:t>čhv</w:t>
      </w:r>
      <w:proofErr w:type="spellEnd"/>
      <w:r w:rsidRPr="00F2580F">
        <w:rPr>
          <w:rFonts w:hAnsi="Sylfaen" w:ascii="Sylfaen"/>
          <w:sz w:val="24"/>
          <w:szCs w:val="24"/>
        </w:rPr>
        <w:t xml:space="preserve">″ i zk.ul.br. 2090, k.o. Bistra Donja kao ″zk.č.br. 4958 – oranica Donje </w:t>
      </w:r>
      <w:proofErr w:type="spellStart"/>
      <w:r w:rsidRPr="00F2580F">
        <w:rPr>
          <w:rFonts w:hAnsi="Sylfaen" w:ascii="Sylfaen"/>
          <w:sz w:val="24"/>
          <w:szCs w:val="24"/>
        </w:rPr>
        <w:t>Laze</w:t>
      </w:r>
      <w:proofErr w:type="spellEnd"/>
      <w:r w:rsidRPr="00F2580F">
        <w:rPr>
          <w:rFonts w:hAnsi="Sylfaen" w:ascii="Sylfaen"/>
          <w:sz w:val="24"/>
          <w:szCs w:val="24"/>
        </w:rPr>
        <w:t xml:space="preserve"> u Lugu – površine 1 ral i 877 </w:t>
      </w:r>
      <w:proofErr w:type="spellStart"/>
      <w:r w:rsidRPr="00F2580F">
        <w:rPr>
          <w:rFonts w:hAnsi="Sylfaen" w:ascii="Sylfaen"/>
          <w:sz w:val="24"/>
          <w:szCs w:val="24"/>
        </w:rPr>
        <w:t>čhv</w:t>
      </w:r>
      <w:proofErr w:type="spellEnd"/>
      <w:r w:rsidRPr="00F2580F">
        <w:rPr>
          <w:rFonts w:hAnsi="Sylfaen" w:ascii="Sylfaen"/>
          <w:sz w:val="24"/>
          <w:szCs w:val="24"/>
        </w:rPr>
        <w:t>″,</w:t>
      </w:r>
    </w:p>
    <w:p w:rsidRDefault="00A12829" w:rsidP="00A12829" w:rsidR="00A12829" w:rsidRPr="00F2580F">
      <w:pPr>
        <w:jc w:val="both"/>
        <w:rPr>
          <w:rFonts w:hAnsi="Sylfaen" w:ascii="Sylfaen"/>
          <w:sz w:val="24"/>
          <w:szCs w:val="24"/>
        </w:rPr>
      </w:pPr>
    </w:p>
    <w:p w:rsidRDefault="00A12829" w:rsidP="00A12829" w:rsidR="00A12829" w:rsidRPr="00F2580F">
      <w:pPr>
        <w:jc w:val="both"/>
        <w:rPr>
          <w:rFonts w:hAnsi="Sylfaen" w:ascii="Sylfaen"/>
          <w:sz w:val="24"/>
          <w:szCs w:val="24"/>
        </w:rPr>
      </w:pPr>
      <w:r w:rsidRPr="00F2580F">
        <w:rPr>
          <w:rFonts w:hAnsi="Sylfaen" w:ascii="Sylfaen"/>
          <w:sz w:val="24"/>
          <w:szCs w:val="24"/>
        </w:rPr>
        <w:t>U točki III citiranog rješenja određeno je da će stečajni sudac zaključkom o prodaji utvrditi vrijednost nekretnine, način prodaje i uvjete prodaje.</w:t>
      </w:r>
    </w:p>
    <w:p w:rsidRDefault="00A12829" w:rsidP="00A12829" w:rsidR="00A12829" w:rsidRPr="00F2580F">
      <w:pPr>
        <w:jc w:val="center"/>
        <w:rPr>
          <w:rFonts w:hAnsi="Sylfaen" w:ascii="Sylfaen"/>
          <w:sz w:val="24"/>
          <w:szCs w:val="24"/>
        </w:rPr>
      </w:pPr>
    </w:p>
    <w:p w:rsidRDefault="00A12829" w:rsidP="00A12829" w:rsidR="00A12829" w:rsidRPr="00F2580F">
      <w:pPr>
        <w:jc w:val="both"/>
        <w:rPr>
          <w:rFonts w:hAnsi="Sylfaen" w:ascii="Sylfaen"/>
          <w:sz w:val="24"/>
          <w:szCs w:val="24"/>
        </w:rPr>
      </w:pPr>
      <w:r w:rsidRPr="00F2580F">
        <w:rPr>
          <w:rFonts w:hAnsi="Sylfaen" w:ascii="Sylfaen"/>
          <w:sz w:val="24"/>
          <w:szCs w:val="24"/>
        </w:rPr>
        <w:t xml:space="preserve">Za gore opisane nekretnine od strane stalnog sudskog vještaka Hrvoje Balija iz Zagreba sačinjena je Procjena tržišne vrijednosti građevinskih nekretnina (zemljište, zgrada, komunalni priključci, objekti vanjskog uređenja) izgrađenih na zk.č.br. 4958, 4957, 4959, k.o. Bistra Donja (odgovara k.č.br. 4958, 4959 k.o. Donja Bistra), a prema stanju i vrijednostima u VII/2012 god., a koja procjena </w:t>
      </w:r>
      <w:proofErr w:type="spellStart"/>
      <w:r w:rsidRPr="00F2580F">
        <w:rPr>
          <w:rFonts w:hAnsi="Sylfaen" w:ascii="Sylfaen"/>
          <w:sz w:val="24"/>
          <w:szCs w:val="24"/>
        </w:rPr>
        <w:t>prileži</w:t>
      </w:r>
      <w:proofErr w:type="spellEnd"/>
      <w:r w:rsidRPr="00F2580F">
        <w:rPr>
          <w:rFonts w:hAnsi="Sylfaen" w:ascii="Sylfaen"/>
          <w:sz w:val="24"/>
          <w:szCs w:val="24"/>
        </w:rPr>
        <w:t xml:space="preserve"> spisu.</w:t>
      </w:r>
    </w:p>
    <w:p w:rsidRDefault="00A12829" w:rsidP="00A12829" w:rsidR="00A12829" w:rsidRPr="00F2580F">
      <w:pPr>
        <w:jc w:val="both"/>
        <w:rPr>
          <w:rFonts w:hAnsi="Sylfaen" w:ascii="Sylfaen"/>
          <w:b/>
          <w:sz w:val="24"/>
          <w:szCs w:val="24"/>
        </w:rPr>
      </w:pPr>
    </w:p>
    <w:p w:rsidRDefault="00A12829" w:rsidP="00A12829" w:rsidR="00A12829" w:rsidRPr="00B210B5">
      <w:pPr>
        <w:jc w:val="both"/>
        <w:rPr>
          <w:rFonts w:hAnsi="Sylfaen" w:ascii="Sylfaen"/>
          <w:sz w:val="24"/>
          <w:szCs w:val="24"/>
        </w:rPr>
      </w:pPr>
      <w:r w:rsidRPr="00B210B5">
        <w:rPr>
          <w:rFonts w:hAnsi="Sylfaen" w:ascii="Sylfaen"/>
          <w:sz w:val="24"/>
          <w:szCs w:val="24"/>
        </w:rPr>
        <w:t xml:space="preserve">Sveukupno tržišna vrijednost nekretnina procijenjena je na sveukupni iznos od 917.802,04 EUR-a odnosno u kunskoj protuvrijednosti iznos od 6.890.457,58 kn, a koju procjenu su prihvatili stečajni i </w:t>
      </w:r>
      <w:proofErr w:type="spellStart"/>
      <w:r w:rsidRPr="00B210B5">
        <w:rPr>
          <w:rFonts w:hAnsi="Sylfaen" w:ascii="Sylfaen"/>
          <w:sz w:val="24"/>
          <w:szCs w:val="24"/>
        </w:rPr>
        <w:t>razlučni</w:t>
      </w:r>
      <w:proofErr w:type="spellEnd"/>
      <w:r w:rsidRPr="00B210B5">
        <w:rPr>
          <w:rFonts w:hAnsi="Sylfaen" w:ascii="Sylfaen"/>
          <w:sz w:val="24"/>
          <w:szCs w:val="24"/>
        </w:rPr>
        <w:t xml:space="preserve"> vjerovnici.</w:t>
      </w:r>
    </w:p>
    <w:p w:rsidRDefault="00A12829" w:rsidP="00A12829" w:rsidR="00A12829" w:rsidRPr="00006A57">
      <w:pPr>
        <w:jc w:val="both"/>
        <w:rPr>
          <w:rFonts w:hAnsi="Sylfaen" w:ascii="Sylfaen"/>
          <w:sz w:val="24"/>
          <w:szCs w:val="24"/>
        </w:rPr>
      </w:pPr>
    </w:p>
    <w:p w:rsidRDefault="00A12829" w:rsidP="00A12829" w:rsidR="00A12829" w:rsidRPr="00006A57">
      <w:pPr>
        <w:jc w:val="both"/>
        <w:rPr>
          <w:rFonts w:hAnsi="Sylfaen" w:ascii="Sylfaen"/>
          <w:sz w:val="24"/>
          <w:szCs w:val="24"/>
        </w:rPr>
      </w:pPr>
      <w:r w:rsidRPr="00006A57">
        <w:rPr>
          <w:rFonts w:hAnsi="Sylfaen" w:ascii="Sylfaen"/>
          <w:sz w:val="24"/>
          <w:szCs w:val="24"/>
        </w:rPr>
        <w:t xml:space="preserve">Na zahtjev stečajne upraviteljice, a budući se radi o nekretninama </w:t>
      </w:r>
      <w:proofErr w:type="spellStart"/>
      <w:r w:rsidRPr="00006A57">
        <w:rPr>
          <w:rFonts w:hAnsi="Sylfaen" w:ascii="Sylfaen"/>
          <w:sz w:val="24"/>
          <w:szCs w:val="24"/>
        </w:rPr>
        <w:t>opterečenim</w:t>
      </w:r>
      <w:proofErr w:type="spellEnd"/>
      <w:r w:rsidRPr="00006A57">
        <w:rPr>
          <w:rFonts w:hAnsi="Sylfaen" w:ascii="Sylfaen"/>
          <w:sz w:val="24"/>
          <w:szCs w:val="24"/>
        </w:rPr>
        <w:t xml:space="preserve"> različitim </w:t>
      </w:r>
      <w:proofErr w:type="spellStart"/>
      <w:r w:rsidRPr="00006A57">
        <w:rPr>
          <w:rFonts w:hAnsi="Sylfaen" w:ascii="Sylfaen"/>
          <w:sz w:val="24"/>
          <w:szCs w:val="24"/>
        </w:rPr>
        <w:t>razlučnim</w:t>
      </w:r>
      <w:proofErr w:type="spellEnd"/>
      <w:r w:rsidRPr="00006A57">
        <w:rPr>
          <w:rFonts w:hAnsi="Sylfaen" w:ascii="Sylfaen"/>
          <w:sz w:val="24"/>
          <w:szCs w:val="24"/>
        </w:rPr>
        <w:t xml:space="preserve"> vjerovnicima,  sačinjena je Dopuna 1 Procjene tržišne vrijednosti nekretnine prema stanju i vrijednostima u VII/2012 od dana 05.11.2015. god.</w:t>
      </w:r>
    </w:p>
    <w:p w:rsidRDefault="00A12829" w:rsidP="00A12829" w:rsidR="00A12829">
      <w:pPr>
        <w:jc w:val="both"/>
        <w:rPr>
          <w:rFonts w:hAnsi="Sylfaen" w:ascii="Sylfaen"/>
          <w:b/>
          <w:sz w:val="24"/>
          <w:szCs w:val="24"/>
        </w:rPr>
      </w:pPr>
    </w:p>
    <w:p w:rsidRDefault="00A12829" w:rsidP="00A12829" w:rsidR="00A12829" w:rsidRPr="00006A57">
      <w:pPr>
        <w:jc w:val="both"/>
        <w:rPr>
          <w:rFonts w:hAnsi="Sylfaen" w:ascii="Sylfaen"/>
          <w:sz w:val="24"/>
          <w:szCs w:val="24"/>
        </w:rPr>
      </w:pPr>
      <w:r w:rsidRPr="00006A57">
        <w:rPr>
          <w:rFonts w:hAnsi="Sylfaen" w:ascii="Sylfaen"/>
          <w:sz w:val="24"/>
          <w:szCs w:val="24"/>
        </w:rPr>
        <w:lastRenderedPageBreak/>
        <w:t>Navedenom Dopunom I Procjene ukupna procijenjena tržišna vrijednost nekretnina u točki 2.5.2 pod Rekapitulacija razrađena je po zemljišnoknjižnim česticama kako slijedi:</w:t>
      </w:r>
    </w:p>
    <w:p w:rsidRDefault="00A12829" w:rsidP="00A12829" w:rsidR="00A12829" w:rsidRPr="00006A57">
      <w:pPr>
        <w:jc w:val="both"/>
        <w:rPr>
          <w:rFonts w:hAnsi="Sylfaen" w:ascii="Sylfaen"/>
          <w:sz w:val="24"/>
          <w:szCs w:val="24"/>
        </w:rPr>
      </w:pPr>
    </w:p>
    <w:p w:rsidRDefault="00A12829" w:rsidP="00A12829" w:rsidR="00A12829" w:rsidRPr="00006A57">
      <w:pPr>
        <w:jc w:val="both"/>
        <w:rPr>
          <w:rFonts w:hAnsi="Sylfaen" w:ascii="Sylfaen"/>
          <w:sz w:val="24"/>
          <w:szCs w:val="24"/>
        </w:rPr>
      </w:pPr>
      <w:r w:rsidRPr="00006A57">
        <w:rPr>
          <w:rFonts w:hAnsi="Sylfaen" w:ascii="Sylfaen"/>
          <w:sz w:val="24"/>
          <w:szCs w:val="24"/>
        </w:rPr>
        <w:t>k.o. Bistra Donja</w:t>
      </w:r>
    </w:p>
    <w:p w:rsidRDefault="00A12829" w:rsidP="00A12829" w:rsidR="00A12829" w:rsidRPr="00006A57">
      <w:pPr>
        <w:jc w:val="both"/>
        <w:rPr>
          <w:rFonts w:hAnsi="Sylfaen" w:ascii="Sylfaen"/>
          <w:sz w:val="24"/>
          <w:szCs w:val="24"/>
        </w:rPr>
      </w:pPr>
      <w:r w:rsidRPr="00006A57">
        <w:rPr>
          <w:rFonts w:hAnsi="Sylfaen" w:ascii="Sylfaen"/>
          <w:sz w:val="24"/>
          <w:szCs w:val="24"/>
        </w:rPr>
        <w:t>zk.č.br.: 4957…………………………...764.189,14 kn</w:t>
      </w:r>
    </w:p>
    <w:p w:rsidRDefault="00A12829" w:rsidP="00A12829" w:rsidR="00A12829" w:rsidRPr="00006A57">
      <w:pPr>
        <w:jc w:val="both"/>
        <w:rPr>
          <w:rFonts w:hAnsi="Sylfaen" w:ascii="Sylfaen"/>
          <w:sz w:val="24"/>
          <w:szCs w:val="24"/>
        </w:rPr>
      </w:pPr>
      <w:r w:rsidRPr="00006A57">
        <w:rPr>
          <w:rFonts w:hAnsi="Sylfaen" w:ascii="Sylfaen"/>
          <w:sz w:val="24"/>
          <w:szCs w:val="24"/>
        </w:rPr>
        <w:t>zk.č.br.: 4958…………………………5.863.942,61 kn</w:t>
      </w:r>
    </w:p>
    <w:p w:rsidRDefault="00A12829" w:rsidP="00A12829" w:rsidR="00A12829" w:rsidRPr="00006A57">
      <w:pPr>
        <w:jc w:val="both"/>
        <w:rPr>
          <w:rFonts w:hAnsi="Sylfaen" w:ascii="Sylfaen"/>
          <w:sz w:val="24"/>
          <w:szCs w:val="24"/>
        </w:rPr>
      </w:pPr>
      <w:r w:rsidRPr="00006A57">
        <w:rPr>
          <w:rFonts w:hAnsi="Sylfaen" w:ascii="Sylfaen"/>
          <w:sz w:val="24"/>
          <w:szCs w:val="24"/>
        </w:rPr>
        <w:t>zk.č.br.: 4959…………………………...262.325,84 kn</w:t>
      </w:r>
    </w:p>
    <w:p w:rsidRDefault="00A12829" w:rsidP="00A12829" w:rsidR="00A12829" w:rsidRPr="00006A57">
      <w:pPr>
        <w:jc w:val="both"/>
        <w:rPr>
          <w:rFonts w:hAnsi="Sylfaen" w:ascii="Sylfaen"/>
          <w:sz w:val="24"/>
          <w:szCs w:val="24"/>
        </w:rPr>
      </w:pPr>
      <w:r w:rsidRPr="00006A57">
        <w:rPr>
          <w:rFonts w:hAnsi="Sylfaen" w:ascii="Sylfaen"/>
          <w:sz w:val="24"/>
          <w:szCs w:val="24"/>
        </w:rPr>
        <w:t xml:space="preserve">_____________________________________________  </w:t>
      </w:r>
    </w:p>
    <w:p w:rsidRDefault="00A12829" w:rsidP="00A12829" w:rsidR="00A12829" w:rsidRPr="00006A57">
      <w:pPr>
        <w:jc w:val="both"/>
        <w:rPr>
          <w:rFonts w:hAnsi="Sylfaen" w:ascii="Sylfaen"/>
          <w:sz w:val="24"/>
          <w:szCs w:val="24"/>
        </w:rPr>
      </w:pPr>
      <w:r w:rsidRPr="00006A57">
        <w:rPr>
          <w:rFonts w:hAnsi="Sylfaen" w:ascii="Sylfaen"/>
          <w:sz w:val="24"/>
          <w:szCs w:val="24"/>
        </w:rPr>
        <w:t>SVEUKUPNO: ………………………..6.890.457,58 kn</w:t>
      </w:r>
    </w:p>
    <w:p w:rsidRDefault="00A12829" w:rsidP="00A12829" w:rsidR="00A12829">
      <w:pPr>
        <w:jc w:val="both"/>
        <w:rPr>
          <w:rFonts w:hAnsi="Sylfaen" w:ascii="Sylfaen"/>
          <w:b/>
          <w:sz w:val="24"/>
          <w:szCs w:val="24"/>
        </w:rPr>
      </w:pPr>
    </w:p>
    <w:p w:rsidRDefault="00006A57" w:rsidP="00006A57" w:rsidR="00006A57" w:rsidRPr="00A12829">
      <w:pPr>
        <w:jc w:val="both"/>
        <w:rPr>
          <w:rFonts w:hAnsi="Sylfaen" w:ascii="Sylfaen"/>
          <w:sz w:val="24"/>
          <w:szCs w:val="24"/>
        </w:rPr>
      </w:pPr>
      <w:r>
        <w:rPr>
          <w:rFonts w:hAnsi="Sylfaen" w:ascii="Sylfaen"/>
          <w:sz w:val="24"/>
          <w:szCs w:val="24"/>
        </w:rPr>
        <w:t xml:space="preserve">U navedenom smjeru učešće </w:t>
      </w:r>
      <w:r w:rsidR="00C446B2">
        <w:rPr>
          <w:rFonts w:hAnsi="Sylfaen" w:ascii="Sylfaen"/>
          <w:sz w:val="24"/>
          <w:szCs w:val="24"/>
        </w:rPr>
        <w:t xml:space="preserve">u ukupnoj utvrđenoj tržišnoj cijeni, te samim time i </w:t>
      </w:r>
      <w:proofErr w:type="spellStart"/>
      <w:r w:rsidR="00C446B2">
        <w:rPr>
          <w:rFonts w:hAnsi="Sylfaen" w:ascii="Sylfaen"/>
          <w:sz w:val="24"/>
          <w:szCs w:val="24"/>
        </w:rPr>
        <w:t>ostavrenoj</w:t>
      </w:r>
      <w:proofErr w:type="spellEnd"/>
      <w:r w:rsidR="00C446B2">
        <w:rPr>
          <w:rFonts w:hAnsi="Sylfaen" w:ascii="Sylfaen"/>
          <w:sz w:val="24"/>
          <w:szCs w:val="24"/>
        </w:rPr>
        <w:t xml:space="preserve"> kupoprodajnoj cijeni </w:t>
      </w:r>
      <w:r>
        <w:rPr>
          <w:rFonts w:hAnsi="Sylfaen" w:ascii="Sylfaen"/>
          <w:sz w:val="24"/>
          <w:szCs w:val="24"/>
        </w:rPr>
        <w:t xml:space="preserve">za korist </w:t>
      </w:r>
      <w:proofErr w:type="spellStart"/>
      <w:r>
        <w:rPr>
          <w:rFonts w:hAnsi="Sylfaen" w:ascii="Sylfaen"/>
          <w:sz w:val="24"/>
          <w:szCs w:val="24"/>
        </w:rPr>
        <w:t>razlučnog</w:t>
      </w:r>
      <w:proofErr w:type="spellEnd"/>
      <w:r>
        <w:rPr>
          <w:rFonts w:hAnsi="Sylfaen" w:ascii="Sylfaen"/>
          <w:sz w:val="24"/>
          <w:szCs w:val="24"/>
        </w:rPr>
        <w:t xml:space="preserve"> vjerovnika  </w:t>
      </w:r>
      <w:r w:rsidRPr="00A12829">
        <w:rPr>
          <w:rFonts w:hAnsi="Sylfaen" w:ascii="Sylfaen"/>
          <w:sz w:val="24"/>
          <w:szCs w:val="24"/>
        </w:rPr>
        <w:t>HYPO STEIERMARK KRAFTFAHRZEUG-UND MASCHINENLEASING M.B.H., JOANNEUMRING 18, A-8010 GRAZ</w:t>
      </w:r>
      <w:r>
        <w:rPr>
          <w:rFonts w:hAnsi="Sylfaen" w:ascii="Sylfaen"/>
          <w:sz w:val="24"/>
          <w:szCs w:val="24"/>
        </w:rPr>
        <w:t xml:space="preserve"> iznosi </w:t>
      </w:r>
      <w:r w:rsidR="00C446B2" w:rsidRPr="008E0DB6">
        <w:rPr>
          <w:rFonts w:hAnsi="Sylfaen" w:ascii="Sylfaen"/>
          <w:sz w:val="24"/>
          <w:szCs w:val="24"/>
          <w:u w:val="single"/>
        </w:rPr>
        <w:t>85,10%,</w:t>
      </w:r>
      <w:r w:rsidR="00C446B2">
        <w:rPr>
          <w:rFonts w:hAnsi="Sylfaen" w:ascii="Sylfaen"/>
          <w:sz w:val="24"/>
          <w:szCs w:val="24"/>
        </w:rPr>
        <w:t xml:space="preserve"> a za korist </w:t>
      </w:r>
      <w:proofErr w:type="spellStart"/>
      <w:r w:rsidR="00C446B2">
        <w:rPr>
          <w:rFonts w:hAnsi="Sylfaen" w:ascii="Sylfaen"/>
          <w:sz w:val="24"/>
          <w:szCs w:val="24"/>
        </w:rPr>
        <w:t>razlučnog</w:t>
      </w:r>
      <w:proofErr w:type="spellEnd"/>
      <w:r w:rsidR="00C446B2">
        <w:rPr>
          <w:rFonts w:hAnsi="Sylfaen" w:ascii="Sylfaen"/>
          <w:sz w:val="24"/>
          <w:szCs w:val="24"/>
        </w:rPr>
        <w:t xml:space="preserve"> vjerovnika REPUBLIKA HRVATSKA</w:t>
      </w:r>
      <w:r w:rsidR="00B53A71" w:rsidRPr="00A12829">
        <w:rPr>
          <w:rFonts w:hAnsi="Sylfaen" w:ascii="Sylfaen"/>
          <w:sz w:val="24"/>
          <w:szCs w:val="24"/>
        </w:rPr>
        <w:t>-MINISTARSTVO FINANCIJA</w:t>
      </w:r>
      <w:r w:rsidR="00C446B2">
        <w:rPr>
          <w:rFonts w:hAnsi="Sylfaen" w:ascii="Sylfaen"/>
          <w:sz w:val="24"/>
          <w:szCs w:val="24"/>
        </w:rPr>
        <w:t xml:space="preserve"> iznosi </w:t>
      </w:r>
      <w:r w:rsidR="00C446B2" w:rsidRPr="008E0DB6">
        <w:rPr>
          <w:rFonts w:hAnsi="Sylfaen" w:ascii="Sylfaen"/>
          <w:sz w:val="24"/>
          <w:szCs w:val="24"/>
          <w:u w:val="single"/>
        </w:rPr>
        <w:t>14,90%</w:t>
      </w:r>
    </w:p>
    <w:p w:rsidRDefault="00A12829" w:rsidP="00A12829" w:rsidR="00A12829">
      <w:pPr>
        <w:jc w:val="both"/>
        <w:rPr>
          <w:rFonts w:hAnsi="Sylfaen" w:ascii="Sylfaen"/>
          <w:sz w:val="24"/>
          <w:szCs w:val="24"/>
        </w:rPr>
      </w:pPr>
    </w:p>
    <w:p w:rsidRDefault="008E0DB6" w:rsidP="00A12829" w:rsidR="00A12829" w:rsidRPr="008E0DB6">
      <w:pPr>
        <w:jc w:val="both"/>
        <w:rPr>
          <w:rFonts w:hAnsi="Sylfaen" w:ascii="Sylfaen"/>
          <w:sz w:val="24"/>
          <w:szCs w:val="24"/>
        </w:rPr>
      </w:pPr>
      <w:r w:rsidRPr="008E0DB6">
        <w:rPr>
          <w:rFonts w:hAnsi="Sylfaen" w:ascii="Sylfaen"/>
          <w:sz w:val="24"/>
          <w:szCs w:val="24"/>
        </w:rPr>
        <w:t>S</w:t>
      </w:r>
      <w:r w:rsidR="00A12829" w:rsidRPr="008E0DB6">
        <w:rPr>
          <w:rFonts w:hAnsi="Sylfaen" w:ascii="Sylfaen"/>
          <w:sz w:val="24"/>
          <w:szCs w:val="24"/>
        </w:rPr>
        <w:t>kreće se pozornost da je cjelokupni poslovni kompleks</w:t>
      </w:r>
      <w:r w:rsidR="00C446B2" w:rsidRPr="008E0DB6">
        <w:rPr>
          <w:rFonts w:hAnsi="Sylfaen" w:ascii="Sylfaen"/>
          <w:sz w:val="24"/>
          <w:szCs w:val="24"/>
        </w:rPr>
        <w:t xml:space="preserve"> (sve </w:t>
      </w:r>
      <w:r w:rsidRPr="008E0DB6">
        <w:rPr>
          <w:rFonts w:hAnsi="Sylfaen" w:ascii="Sylfaen"/>
          <w:sz w:val="24"/>
          <w:szCs w:val="24"/>
        </w:rPr>
        <w:t xml:space="preserve">tri </w:t>
      </w:r>
      <w:r w:rsidR="00C446B2" w:rsidRPr="008E0DB6">
        <w:rPr>
          <w:rFonts w:hAnsi="Sylfaen" w:ascii="Sylfaen"/>
          <w:sz w:val="24"/>
          <w:szCs w:val="24"/>
        </w:rPr>
        <w:t>nekretnine)</w:t>
      </w:r>
      <w:r w:rsidR="00A12829" w:rsidRPr="008E0DB6">
        <w:rPr>
          <w:rFonts w:hAnsi="Sylfaen" w:ascii="Sylfaen"/>
          <w:sz w:val="24"/>
          <w:szCs w:val="24"/>
        </w:rPr>
        <w:t xml:space="preserve"> osnovnim elaboratom procjene valoriziran kao jedna funkcionalna poslovna cjelina što je i odgova</w:t>
      </w:r>
      <w:r w:rsidR="00C446B2" w:rsidRPr="008E0DB6">
        <w:rPr>
          <w:rFonts w:hAnsi="Sylfaen" w:ascii="Sylfaen"/>
          <w:sz w:val="24"/>
          <w:szCs w:val="24"/>
        </w:rPr>
        <w:t xml:space="preserve">ralo stanju zatečenom u naravi </w:t>
      </w:r>
      <w:r w:rsidR="00A12829" w:rsidRPr="008E0DB6">
        <w:rPr>
          <w:rFonts w:hAnsi="Sylfaen" w:ascii="Sylfaen"/>
          <w:sz w:val="24"/>
          <w:szCs w:val="24"/>
        </w:rPr>
        <w:t>(Zgrada oznake HALA 1 iz osnovnog elaborata procjene izgrađena je na dijelovima zk.č.br. 4957  i 4958, k.o</w:t>
      </w:r>
      <w:r w:rsidR="00C446B2" w:rsidRPr="008E0DB6">
        <w:rPr>
          <w:rFonts w:hAnsi="Sylfaen" w:ascii="Sylfaen"/>
          <w:sz w:val="24"/>
          <w:szCs w:val="24"/>
        </w:rPr>
        <w:t xml:space="preserve">. Bistra Donja) u kojem smjeru je i procjena tržišne vrijednosti </w:t>
      </w:r>
      <w:r w:rsidRPr="008E0DB6">
        <w:rPr>
          <w:rFonts w:hAnsi="Sylfaen" w:ascii="Sylfaen"/>
          <w:sz w:val="24"/>
          <w:szCs w:val="24"/>
        </w:rPr>
        <w:t xml:space="preserve">za sve tri zemljišnoknjižne čestice </w:t>
      </w:r>
      <w:r w:rsidR="00C446B2" w:rsidRPr="008E0DB6">
        <w:rPr>
          <w:rFonts w:hAnsi="Sylfaen" w:ascii="Sylfaen"/>
          <w:sz w:val="24"/>
          <w:szCs w:val="24"/>
        </w:rPr>
        <w:t xml:space="preserve"> </w:t>
      </w:r>
      <w:r w:rsidRPr="008E0DB6">
        <w:rPr>
          <w:rFonts w:hAnsi="Sylfaen" w:ascii="Sylfaen"/>
          <w:sz w:val="24"/>
          <w:szCs w:val="24"/>
        </w:rPr>
        <w:t>tretirana kao svojevrsno građevinsko zemljište (pogodno poljoprivredno zemljište koje ima višu cijenu od običnog poljoprivrednog zemljišta).</w:t>
      </w:r>
    </w:p>
    <w:p w:rsidRDefault="008E0DB6" w:rsidP="00A12829" w:rsidR="00A12829" w:rsidRPr="008E0DB6">
      <w:pPr>
        <w:jc w:val="both"/>
        <w:rPr>
          <w:rFonts w:hAnsi="Sylfaen" w:ascii="Sylfaen"/>
          <w:sz w:val="24"/>
          <w:szCs w:val="24"/>
        </w:rPr>
      </w:pPr>
      <w:r w:rsidRPr="008E0DB6">
        <w:rPr>
          <w:rFonts w:hAnsi="Sylfaen" w:ascii="Sylfaen"/>
          <w:sz w:val="24"/>
          <w:szCs w:val="24"/>
        </w:rPr>
        <w:t>U navedenom smjeru</w:t>
      </w:r>
      <w:r w:rsidR="00A12829" w:rsidRPr="008E0DB6">
        <w:rPr>
          <w:rFonts w:hAnsi="Sylfaen" w:ascii="Sylfaen"/>
          <w:sz w:val="24"/>
          <w:szCs w:val="24"/>
        </w:rPr>
        <w:t xml:space="preserve"> nekretnine u vlasništvu stečajnog dužnika </w:t>
      </w:r>
      <w:r w:rsidRPr="008E0DB6">
        <w:rPr>
          <w:rFonts w:hAnsi="Sylfaen" w:ascii="Sylfaen"/>
          <w:sz w:val="24"/>
          <w:szCs w:val="24"/>
        </w:rPr>
        <w:t>prodavale su se u stečajnom postupku kao jedinstvena cjelina</w:t>
      </w:r>
      <w:r w:rsidR="00A12829" w:rsidRPr="008E0DB6">
        <w:rPr>
          <w:rFonts w:hAnsi="Sylfaen" w:ascii="Sylfaen"/>
          <w:sz w:val="24"/>
          <w:szCs w:val="24"/>
        </w:rPr>
        <w:t>.</w:t>
      </w:r>
    </w:p>
    <w:p w:rsidRDefault="00A12829" w:rsidP="00A12829" w:rsidR="00A12829" w:rsidRPr="00A12829">
      <w:pPr>
        <w:autoSpaceDE w:val="false"/>
        <w:autoSpaceDN w:val="false"/>
        <w:adjustRightInd w:val="false"/>
        <w:jc w:val="both"/>
        <w:rPr>
          <w:rFonts w:hAnsi="Sylfaen" w:ascii="Sylfaen"/>
          <w:bCs/>
          <w:sz w:val="24"/>
          <w:szCs w:val="24"/>
        </w:rPr>
      </w:pPr>
    </w:p>
    <w:p w:rsidRDefault="008E0DB6" w:rsidP="00AA065C" w:rsidR="004D0F3D">
      <w:pPr>
        <w:jc w:val="both"/>
        <w:rPr>
          <w:rFonts w:hAnsi="Sylfaen" w:ascii="Sylfaen"/>
          <w:sz w:val="24"/>
          <w:szCs w:val="24"/>
        </w:rPr>
      </w:pPr>
      <w:r>
        <w:rPr>
          <w:rFonts w:hAnsi="Sylfaen" w:ascii="Sylfaen"/>
          <w:sz w:val="24"/>
          <w:szCs w:val="24"/>
        </w:rPr>
        <w:t>Ad 4</w:t>
      </w:r>
      <w:r w:rsidR="00A12829">
        <w:rPr>
          <w:rFonts w:hAnsi="Sylfaen" w:ascii="Sylfaen"/>
          <w:sz w:val="24"/>
          <w:szCs w:val="24"/>
        </w:rPr>
        <w:t xml:space="preserve">/ </w:t>
      </w:r>
      <w:r w:rsidR="004D0F3D">
        <w:rPr>
          <w:rFonts w:hAnsi="Sylfaen" w:ascii="Sylfaen"/>
          <w:sz w:val="24"/>
          <w:szCs w:val="24"/>
        </w:rPr>
        <w:t xml:space="preserve">Ukupno unovčena stečajna masa iznosi 2.340.199,35 kn, a odnosi se na prodaju nekretnina u iznosu od 2.062.500,00 kn odnosno </w:t>
      </w:r>
      <w:r w:rsidR="004D0F3D" w:rsidRPr="004D0F3D">
        <w:rPr>
          <w:rFonts w:hAnsi="Sylfaen" w:ascii="Sylfaen"/>
          <w:sz w:val="24"/>
          <w:szCs w:val="24"/>
          <w:u w:val="single"/>
        </w:rPr>
        <w:t>88,13%</w:t>
      </w:r>
      <w:r w:rsidR="004D0F3D">
        <w:rPr>
          <w:rFonts w:hAnsi="Sylfaen" w:ascii="Sylfaen"/>
          <w:sz w:val="24"/>
          <w:szCs w:val="24"/>
        </w:rPr>
        <w:t xml:space="preserve"> u odnosu na unovčenu stečajnu masu te na ostalu imovinu iznos od 277.699,35 kn (prihod od zakupa, kamata i naplate potraživanja) odnosno </w:t>
      </w:r>
      <w:r w:rsidR="004D0F3D" w:rsidRPr="004D0F3D">
        <w:rPr>
          <w:rFonts w:hAnsi="Sylfaen" w:ascii="Sylfaen"/>
          <w:sz w:val="24"/>
          <w:szCs w:val="24"/>
          <w:u w:val="single"/>
        </w:rPr>
        <w:t>11,87%</w:t>
      </w:r>
      <w:r w:rsidR="004D0F3D">
        <w:rPr>
          <w:rFonts w:hAnsi="Sylfaen" w:ascii="Sylfaen"/>
          <w:sz w:val="24"/>
          <w:szCs w:val="24"/>
        </w:rPr>
        <w:t xml:space="preserve"> u odnosu na  unovčenu stečajnu masu.</w:t>
      </w:r>
    </w:p>
    <w:p w:rsidRDefault="004D0F3D" w:rsidP="00AA065C" w:rsidR="004D0F3D">
      <w:pPr>
        <w:jc w:val="both"/>
        <w:rPr>
          <w:rFonts w:hAnsi="Sylfaen" w:ascii="Sylfaen"/>
          <w:sz w:val="24"/>
          <w:szCs w:val="24"/>
        </w:rPr>
      </w:pPr>
    </w:p>
    <w:p w:rsidRDefault="00AA065C" w:rsidP="00AA065C" w:rsidR="00A12829">
      <w:pPr>
        <w:jc w:val="both"/>
        <w:rPr>
          <w:rFonts w:hAnsi="Sylfaen" w:ascii="Sylfaen"/>
          <w:sz w:val="24"/>
          <w:szCs w:val="24"/>
        </w:rPr>
      </w:pPr>
      <w:r>
        <w:rPr>
          <w:rFonts w:hAnsi="Sylfaen" w:ascii="Sylfaen"/>
          <w:sz w:val="24"/>
          <w:szCs w:val="24"/>
        </w:rPr>
        <w:t xml:space="preserve">Skreće se pozornost da je rešenjem tog suda, broj gornji od dana </w:t>
      </w:r>
      <w:r w:rsidR="004D0F3D">
        <w:rPr>
          <w:rFonts w:hAnsi="Sylfaen" w:ascii="Sylfaen"/>
          <w:sz w:val="24"/>
          <w:szCs w:val="24"/>
        </w:rPr>
        <w:t>27</w:t>
      </w:r>
      <w:r>
        <w:rPr>
          <w:rFonts w:hAnsi="Sylfaen" w:ascii="Sylfaen"/>
          <w:sz w:val="24"/>
          <w:szCs w:val="24"/>
        </w:rPr>
        <w:t>.</w:t>
      </w:r>
      <w:r w:rsidR="004D0F3D">
        <w:rPr>
          <w:rFonts w:hAnsi="Sylfaen" w:ascii="Sylfaen"/>
          <w:sz w:val="24"/>
          <w:szCs w:val="24"/>
        </w:rPr>
        <w:t>11</w:t>
      </w:r>
      <w:r>
        <w:rPr>
          <w:rFonts w:hAnsi="Sylfaen" w:ascii="Sylfaen"/>
          <w:sz w:val="24"/>
          <w:szCs w:val="24"/>
        </w:rPr>
        <w:t xml:space="preserve">.2015. god, </w:t>
      </w:r>
      <w:r w:rsidR="00EB0AA1">
        <w:rPr>
          <w:rFonts w:hAnsi="Sylfaen" w:ascii="Sylfaen"/>
          <w:sz w:val="24"/>
          <w:szCs w:val="24"/>
        </w:rPr>
        <w:t>n</w:t>
      </w:r>
      <w:r>
        <w:rPr>
          <w:rFonts w:hAnsi="Sylfaen" w:ascii="Sylfaen"/>
          <w:sz w:val="24"/>
          <w:szCs w:val="24"/>
        </w:rPr>
        <w:t>amiren dio troškova stečaj</w:t>
      </w:r>
      <w:r w:rsidR="004D0F3D">
        <w:rPr>
          <w:rFonts w:hAnsi="Sylfaen" w:ascii="Sylfaen"/>
          <w:sz w:val="24"/>
          <w:szCs w:val="24"/>
        </w:rPr>
        <w:t>nog postupka u iznosu od 196.802,52 kn, a</w:t>
      </w:r>
      <w:r>
        <w:rPr>
          <w:rFonts w:hAnsi="Sylfaen" w:ascii="Sylfaen"/>
          <w:sz w:val="24"/>
          <w:szCs w:val="24"/>
        </w:rPr>
        <w:t xml:space="preserve">  </w:t>
      </w:r>
      <w:r w:rsidR="00EB0AA1">
        <w:rPr>
          <w:rFonts w:hAnsi="Sylfaen" w:ascii="Sylfaen"/>
          <w:sz w:val="24"/>
          <w:szCs w:val="24"/>
        </w:rPr>
        <w:t xml:space="preserve">u odnosu na stečajnu masu ostvarenu </w:t>
      </w:r>
      <w:r w:rsidR="004D0F3D">
        <w:rPr>
          <w:rFonts w:hAnsi="Sylfaen" w:ascii="Sylfaen"/>
          <w:sz w:val="24"/>
          <w:szCs w:val="24"/>
        </w:rPr>
        <w:t>do donošenja citiranog rješenja</w:t>
      </w:r>
      <w:r w:rsidR="00A12829">
        <w:rPr>
          <w:rFonts w:hAnsi="Sylfaen" w:ascii="Sylfaen"/>
          <w:sz w:val="24"/>
          <w:szCs w:val="24"/>
        </w:rPr>
        <w:t>.</w:t>
      </w:r>
    </w:p>
    <w:p w:rsidRDefault="00A12829" w:rsidP="00AA065C" w:rsidR="00A12829">
      <w:pPr>
        <w:jc w:val="both"/>
        <w:rPr>
          <w:rFonts w:hAnsi="Sylfaen" w:ascii="Sylfaen"/>
          <w:sz w:val="24"/>
          <w:szCs w:val="24"/>
        </w:rPr>
      </w:pPr>
    </w:p>
    <w:p w:rsidRDefault="00A12829" w:rsidP="00AA065C" w:rsidR="00A12829">
      <w:pPr>
        <w:jc w:val="both"/>
        <w:rPr>
          <w:rFonts w:hAnsi="Sylfaen" w:ascii="Sylfaen"/>
          <w:sz w:val="24"/>
          <w:szCs w:val="24"/>
        </w:rPr>
      </w:pPr>
    </w:p>
    <w:p w:rsidRDefault="008E0DB6" w:rsidP="00AA065C" w:rsidR="004D0F3D">
      <w:pPr>
        <w:jc w:val="both"/>
        <w:rPr>
          <w:rFonts w:hAnsi="Sylfaen" w:ascii="Sylfaen"/>
          <w:sz w:val="24"/>
          <w:szCs w:val="24"/>
        </w:rPr>
      </w:pPr>
      <w:r>
        <w:rPr>
          <w:rFonts w:hAnsi="Sylfaen" w:ascii="Sylfaen"/>
          <w:sz w:val="24"/>
          <w:szCs w:val="24"/>
        </w:rPr>
        <w:t xml:space="preserve">Ad 5/ </w:t>
      </w:r>
      <w:r w:rsidR="00A12829">
        <w:rPr>
          <w:rFonts w:hAnsi="Sylfaen" w:ascii="Sylfaen"/>
          <w:sz w:val="24"/>
          <w:szCs w:val="24"/>
        </w:rPr>
        <w:t xml:space="preserve">U </w:t>
      </w:r>
      <w:r w:rsidR="004D0F3D">
        <w:rPr>
          <w:rFonts w:hAnsi="Sylfaen" w:ascii="Sylfaen"/>
          <w:sz w:val="24"/>
          <w:szCs w:val="24"/>
        </w:rPr>
        <w:t xml:space="preserve"> nastavku </w:t>
      </w:r>
      <w:r>
        <w:rPr>
          <w:rFonts w:hAnsi="Sylfaen" w:ascii="Sylfaen"/>
          <w:sz w:val="24"/>
          <w:szCs w:val="24"/>
        </w:rPr>
        <w:t xml:space="preserve">se </w:t>
      </w:r>
      <w:r w:rsidR="004D0F3D">
        <w:rPr>
          <w:rFonts w:hAnsi="Sylfaen" w:ascii="Sylfaen"/>
          <w:sz w:val="24"/>
          <w:szCs w:val="24"/>
        </w:rPr>
        <w:t>iznosi</w:t>
      </w:r>
      <w:r>
        <w:rPr>
          <w:rFonts w:hAnsi="Sylfaen" w:ascii="Sylfaen"/>
          <w:sz w:val="24"/>
          <w:szCs w:val="24"/>
        </w:rPr>
        <w:t xml:space="preserve"> </w:t>
      </w:r>
      <w:r w:rsidR="004D0F3D">
        <w:rPr>
          <w:rFonts w:hAnsi="Sylfaen" w:ascii="Sylfaen"/>
          <w:sz w:val="24"/>
          <w:szCs w:val="24"/>
        </w:rPr>
        <w:t xml:space="preserve">obračun troškova u odnosu na </w:t>
      </w:r>
      <w:r w:rsidR="00A12829">
        <w:rPr>
          <w:rFonts w:hAnsi="Sylfaen" w:ascii="Sylfaen"/>
          <w:sz w:val="24"/>
          <w:szCs w:val="24"/>
        </w:rPr>
        <w:t xml:space="preserve">učešće nekretnina u stečajnoj masi od </w:t>
      </w:r>
      <w:r w:rsidR="00A12829" w:rsidRPr="00A12829">
        <w:rPr>
          <w:rFonts w:hAnsi="Sylfaen" w:ascii="Sylfaen"/>
          <w:sz w:val="24"/>
          <w:szCs w:val="24"/>
        </w:rPr>
        <w:t>88,13%</w:t>
      </w:r>
      <w:r w:rsidR="00A12829">
        <w:rPr>
          <w:rFonts w:hAnsi="Sylfaen" w:ascii="Sylfaen"/>
          <w:sz w:val="24"/>
          <w:szCs w:val="24"/>
        </w:rPr>
        <w:t xml:space="preserve"> te ostale imovine od 11,87% kako slijedi:</w:t>
      </w:r>
    </w:p>
    <w:p w:rsidRDefault="00F676ED" w:rsidP="006676C3" w:rsidR="00F676ED" w:rsidRPr="00F676ED">
      <w:pPr>
        <w:jc w:val="both"/>
        <w:rPr>
          <w:rFonts w:hAnsi="Sylfaen" w:ascii="Sylfaen"/>
          <w:sz w:val="24"/>
          <w:szCs w:val="24"/>
        </w:rPr>
      </w:pPr>
    </w:p>
    <w:p w:rsidRDefault="00E13135" w:rsidP="000E0D9A" w:rsidR="00E13135">
      <w:pPr>
        <w:jc w:val="both"/>
        <w:rPr>
          <w:rFonts w:hAnsi="Sylfaen" w:ascii="Sylfaen"/>
          <w:sz w:val="24"/>
          <w:szCs w:val="24"/>
        </w:rPr>
      </w:pPr>
    </w:p>
    <w:p w:rsidRDefault="00E13135" w:rsidP="000E0D9A" w:rsidR="00E13135">
      <w:pPr>
        <w:jc w:val="both"/>
        <w:rPr>
          <w:rFonts w:hAnsi="Sylfaen" w:ascii="Sylfaen"/>
          <w:sz w:val="24"/>
          <w:szCs w:val="24"/>
        </w:rPr>
      </w:pPr>
    </w:p>
    <w:p w:rsidRDefault="00E13135" w:rsidP="000E0D9A" w:rsidR="00E13135">
      <w:pPr>
        <w:jc w:val="both"/>
        <w:rPr>
          <w:rFonts w:hAnsi="Sylfaen" w:ascii="Sylfaen"/>
          <w:sz w:val="24"/>
          <w:szCs w:val="24"/>
        </w:rPr>
      </w:pPr>
    </w:p>
    <w:p w:rsidRDefault="00E13135" w:rsidP="000E0D9A" w:rsidR="00E13135">
      <w:pPr>
        <w:jc w:val="both"/>
        <w:rPr>
          <w:rFonts w:hAnsi="Sylfaen" w:ascii="Sylfaen"/>
          <w:sz w:val="24"/>
          <w:szCs w:val="24"/>
        </w:rPr>
      </w:pPr>
    </w:p>
    <w:p w:rsidRDefault="00E13135" w:rsidP="000E0D9A" w:rsidR="00E13135">
      <w:pPr>
        <w:jc w:val="both"/>
        <w:rPr>
          <w:rFonts w:hAnsi="Sylfaen" w:ascii="Sylfaen"/>
          <w:sz w:val="24"/>
          <w:szCs w:val="24"/>
        </w:rPr>
      </w:pPr>
    </w:p>
    <w:p w:rsidRDefault="000E0D9A" w:rsidP="000E0D9A" w:rsidR="000E0D9A" w:rsidRPr="00753B22">
      <w:pPr>
        <w:jc w:val="both"/>
        <w:rPr>
          <w:rFonts w:hAnsi="Sylfaen" w:ascii="Sylfaen"/>
          <w:sz w:val="24"/>
          <w:szCs w:val="24"/>
        </w:rPr>
      </w:pPr>
      <w:r w:rsidRPr="00753B22">
        <w:rPr>
          <w:rFonts w:hAnsi="Sylfaen" w:ascii="Sylfaen"/>
          <w:sz w:val="24"/>
          <w:szCs w:val="24"/>
        </w:rPr>
        <w:lastRenderedPageBreak/>
        <w:t xml:space="preserve">UTVRĐIVANJE UKUPNIH TROŠKOVA SUKLADNO </w:t>
      </w:r>
      <w:r w:rsidR="00C2518E">
        <w:rPr>
          <w:rFonts w:hAnsi="Sylfaen" w:ascii="Sylfaen"/>
          <w:sz w:val="24"/>
          <w:szCs w:val="24"/>
        </w:rPr>
        <w:t>čl</w:t>
      </w:r>
      <w:r w:rsidRPr="00753B22">
        <w:rPr>
          <w:rFonts w:hAnsi="Sylfaen" w:ascii="Sylfaen"/>
          <w:sz w:val="24"/>
          <w:szCs w:val="24"/>
        </w:rPr>
        <w:t xml:space="preserve">. </w:t>
      </w:r>
      <w:r w:rsidR="00F676ED">
        <w:rPr>
          <w:rFonts w:hAnsi="Sylfaen" w:ascii="Sylfaen"/>
          <w:sz w:val="24"/>
          <w:szCs w:val="24"/>
        </w:rPr>
        <w:t>254</w:t>
      </w:r>
      <w:r w:rsidR="00C2518E">
        <w:rPr>
          <w:rFonts w:hAnsi="Sylfaen" w:ascii="Sylfaen"/>
          <w:sz w:val="24"/>
          <w:szCs w:val="24"/>
        </w:rPr>
        <w:t>.</w:t>
      </w:r>
      <w:r w:rsidR="00F676ED">
        <w:rPr>
          <w:rFonts w:hAnsi="Sylfaen" w:ascii="Sylfaen"/>
          <w:sz w:val="24"/>
          <w:szCs w:val="24"/>
        </w:rPr>
        <w:t xml:space="preserve"> </w:t>
      </w:r>
      <w:r w:rsidRPr="00753B22">
        <w:rPr>
          <w:rFonts w:hAnsi="Sylfaen" w:ascii="Sylfaen"/>
          <w:sz w:val="24"/>
          <w:szCs w:val="24"/>
        </w:rPr>
        <w:t xml:space="preserve"> STEČAJNOG ZAKONA</w:t>
      </w:r>
    </w:p>
    <w:p w:rsidRDefault="006676C3" w:rsidP="006676C3" w:rsidR="006676C3" w:rsidRPr="00753B22">
      <w:pPr>
        <w:jc w:val="both"/>
        <w:rPr>
          <w:rFonts w:hAnsi="Sylfaen" w:ascii="Sylfaen"/>
          <w:sz w:val="24"/>
          <w:szCs w:val="24"/>
        </w:rPr>
      </w:pPr>
    </w:p>
    <w:p w:rsidRDefault="00F676ED" w:rsidP="00F676ED" w:rsidR="00F676ED">
      <w:pPr>
        <w:jc w:val="both"/>
        <w:rPr>
          <w:rFonts w:hAnsi="Sylfaen" w:ascii="Sylfaen"/>
          <w:sz w:val="24"/>
          <w:szCs w:val="24"/>
        </w:rPr>
      </w:pPr>
      <w:r>
        <w:rPr>
          <w:rFonts w:hAnsi="Sylfaen" w:ascii="Sylfaen"/>
          <w:sz w:val="24"/>
          <w:szCs w:val="24"/>
        </w:rPr>
        <w:t xml:space="preserve">1. iznos od </w:t>
      </w:r>
      <w:r>
        <w:rPr>
          <w:rFonts w:hAnsi="Sylfaen" w:ascii="Sylfaen"/>
          <w:b/>
          <w:i/>
          <w:sz w:val="24"/>
          <w:szCs w:val="24"/>
          <w:u w:val="single"/>
        </w:rPr>
        <w:t>412.5</w:t>
      </w:r>
      <w:r w:rsidRPr="001F0B22">
        <w:rPr>
          <w:rFonts w:hAnsi="Sylfaen" w:ascii="Sylfaen"/>
          <w:b/>
          <w:i/>
          <w:sz w:val="24"/>
          <w:szCs w:val="24"/>
          <w:u w:val="single"/>
        </w:rPr>
        <w:t>00,00 kn</w:t>
      </w:r>
      <w:r>
        <w:rPr>
          <w:rFonts w:hAnsi="Sylfaen" w:ascii="Sylfaen"/>
          <w:sz w:val="24"/>
          <w:szCs w:val="24"/>
        </w:rPr>
        <w:t xml:space="preserve"> na ime PDV 25% (na </w:t>
      </w:r>
      <w:r w:rsidR="00762AB4">
        <w:rPr>
          <w:rFonts w:hAnsi="Sylfaen" w:ascii="Sylfaen"/>
          <w:sz w:val="24"/>
          <w:szCs w:val="24"/>
        </w:rPr>
        <w:t xml:space="preserve">kupoprodajnu </w:t>
      </w:r>
      <w:r>
        <w:rPr>
          <w:rFonts w:hAnsi="Sylfaen" w:ascii="Sylfaen"/>
          <w:sz w:val="24"/>
          <w:szCs w:val="24"/>
        </w:rPr>
        <w:t>cijenu od 1.650.000,00 kn)</w:t>
      </w:r>
    </w:p>
    <w:p w:rsidRDefault="00762AB4" w:rsidP="00F676ED" w:rsidR="00762AB4">
      <w:pPr>
        <w:jc w:val="both"/>
        <w:rPr>
          <w:rFonts w:hAnsi="Sylfaen" w:ascii="Sylfaen"/>
          <w:sz w:val="24"/>
          <w:szCs w:val="24"/>
        </w:rPr>
      </w:pPr>
    </w:p>
    <w:p w:rsidRDefault="00F676ED" w:rsidP="00F676ED" w:rsidR="00F96708">
      <w:pPr>
        <w:jc w:val="both"/>
        <w:rPr>
          <w:rFonts w:hAnsi="Sylfaen" w:ascii="Sylfaen"/>
          <w:sz w:val="24"/>
          <w:szCs w:val="24"/>
        </w:rPr>
      </w:pPr>
      <w:r>
        <w:rPr>
          <w:rFonts w:hAnsi="Sylfaen" w:ascii="Sylfaen"/>
          <w:sz w:val="24"/>
          <w:szCs w:val="24"/>
        </w:rPr>
        <w:t>2</w:t>
      </w:r>
      <w:r w:rsidRPr="001F0B22">
        <w:rPr>
          <w:rFonts w:hAnsi="Sylfaen" w:ascii="Sylfaen"/>
          <w:sz w:val="24"/>
          <w:szCs w:val="24"/>
        </w:rPr>
        <w:t xml:space="preserve">. </w:t>
      </w:r>
      <w:r>
        <w:rPr>
          <w:rFonts w:hAnsi="Sylfaen" w:ascii="Sylfaen"/>
          <w:sz w:val="24"/>
          <w:szCs w:val="24"/>
        </w:rPr>
        <w:t xml:space="preserve">iznos od </w:t>
      </w:r>
      <w:r w:rsidR="00762AB4">
        <w:rPr>
          <w:rFonts w:hAnsi="Sylfaen" w:ascii="Sylfaen"/>
          <w:b/>
          <w:i/>
          <w:sz w:val="24"/>
          <w:szCs w:val="24"/>
          <w:u w:val="single"/>
        </w:rPr>
        <w:t>1.081</w:t>
      </w:r>
      <w:r w:rsidRPr="002739A3">
        <w:rPr>
          <w:rFonts w:hAnsi="Sylfaen" w:ascii="Sylfaen"/>
          <w:b/>
          <w:i/>
          <w:sz w:val="24"/>
          <w:szCs w:val="24"/>
          <w:u w:val="single"/>
        </w:rPr>
        <w:t>,</w:t>
      </w:r>
      <w:r w:rsidR="00762AB4">
        <w:rPr>
          <w:rFonts w:hAnsi="Sylfaen" w:ascii="Sylfaen"/>
          <w:b/>
          <w:i/>
          <w:sz w:val="24"/>
          <w:szCs w:val="24"/>
          <w:u w:val="single"/>
        </w:rPr>
        <w:t>73</w:t>
      </w:r>
      <w:r w:rsidRPr="002739A3">
        <w:rPr>
          <w:rFonts w:hAnsi="Sylfaen" w:ascii="Sylfaen"/>
          <w:b/>
          <w:i/>
          <w:sz w:val="24"/>
          <w:szCs w:val="24"/>
          <w:u w:val="single"/>
        </w:rPr>
        <w:t xml:space="preserve"> kn</w:t>
      </w:r>
      <w:r>
        <w:rPr>
          <w:rFonts w:hAnsi="Sylfaen" w:ascii="Sylfaen"/>
          <w:sz w:val="24"/>
          <w:szCs w:val="24"/>
        </w:rPr>
        <w:t xml:space="preserve"> na ime </w:t>
      </w:r>
      <w:r w:rsidR="00F96708" w:rsidRPr="00753B22">
        <w:rPr>
          <w:rFonts w:hAnsi="Sylfaen" w:ascii="Sylfaen"/>
          <w:sz w:val="24"/>
          <w:szCs w:val="24"/>
        </w:rPr>
        <w:t xml:space="preserve">troškova naknade po računu otvorenom za potrebe provođenja stečajnog postupka kod PRIVREDNE BANKE ZAGREB d.d. za usluge u pravnom prometu (troškovi otvaranja, vođenja, plaćanja, čuvanja i zatvaranja računa) </w:t>
      </w:r>
    </w:p>
    <w:p w:rsidRDefault="00762AB4" w:rsidP="00F676ED" w:rsidR="00F676ED">
      <w:pPr>
        <w:jc w:val="both"/>
        <w:rPr>
          <w:rFonts w:hAnsi="Sylfaen" w:ascii="Sylfaen"/>
          <w:sz w:val="24"/>
          <w:szCs w:val="24"/>
        </w:rPr>
      </w:pPr>
      <w:r w:rsidRPr="00753B22">
        <w:rPr>
          <w:rFonts w:hAnsi="Sylfaen" w:ascii="Sylfaen"/>
          <w:sz w:val="24"/>
          <w:szCs w:val="24"/>
        </w:rPr>
        <w:t>(</w:t>
      </w:r>
      <w:r>
        <w:rPr>
          <w:rFonts w:hAnsi="Sylfaen" w:ascii="Sylfaen"/>
          <w:sz w:val="24"/>
          <w:szCs w:val="24"/>
        </w:rPr>
        <w:t>88,13</w:t>
      </w:r>
      <w:r w:rsidRPr="00753B22">
        <w:rPr>
          <w:rFonts w:hAnsi="Sylfaen" w:ascii="Sylfaen"/>
          <w:sz w:val="24"/>
          <w:szCs w:val="24"/>
        </w:rPr>
        <w:t xml:space="preserve">% troškova od ukupno </w:t>
      </w:r>
      <w:r>
        <w:rPr>
          <w:rFonts w:hAnsi="Sylfaen" w:ascii="Sylfaen"/>
          <w:sz w:val="24"/>
          <w:szCs w:val="24"/>
        </w:rPr>
        <w:t>1</w:t>
      </w:r>
      <w:r w:rsidRPr="00753B22">
        <w:rPr>
          <w:rFonts w:hAnsi="Sylfaen" w:ascii="Sylfaen"/>
          <w:sz w:val="24"/>
          <w:szCs w:val="24"/>
        </w:rPr>
        <w:t>.</w:t>
      </w:r>
      <w:r>
        <w:rPr>
          <w:rFonts w:hAnsi="Sylfaen" w:ascii="Sylfaen"/>
          <w:sz w:val="24"/>
          <w:szCs w:val="24"/>
        </w:rPr>
        <w:t>227,42</w:t>
      </w:r>
      <w:r w:rsidRPr="00753B22">
        <w:rPr>
          <w:rFonts w:hAnsi="Sylfaen" w:ascii="Sylfaen"/>
          <w:sz w:val="24"/>
          <w:szCs w:val="24"/>
        </w:rPr>
        <w:t xml:space="preserve"> kn)</w:t>
      </w:r>
    </w:p>
    <w:p w:rsidRDefault="00F96708" w:rsidP="00F676ED" w:rsidR="00F96708">
      <w:pPr>
        <w:jc w:val="both"/>
        <w:rPr>
          <w:rFonts w:hAnsi="Sylfaen" w:ascii="Sylfaen"/>
          <w:sz w:val="24"/>
          <w:szCs w:val="24"/>
        </w:rPr>
      </w:pPr>
    </w:p>
    <w:p w:rsidRDefault="00762AB4" w:rsidP="00F676ED" w:rsidR="00F676ED">
      <w:pPr>
        <w:jc w:val="both"/>
        <w:rPr>
          <w:rFonts w:hAnsi="Sylfaen" w:ascii="Sylfaen"/>
          <w:sz w:val="24"/>
          <w:szCs w:val="24"/>
        </w:rPr>
      </w:pPr>
      <w:r>
        <w:rPr>
          <w:rFonts w:hAnsi="Sylfaen" w:ascii="Sylfaen"/>
          <w:sz w:val="24"/>
          <w:szCs w:val="24"/>
        </w:rPr>
        <w:t>3</w:t>
      </w:r>
      <w:r w:rsidR="00F676ED">
        <w:rPr>
          <w:rFonts w:hAnsi="Sylfaen" w:ascii="Sylfaen"/>
          <w:sz w:val="24"/>
          <w:szCs w:val="24"/>
        </w:rPr>
        <w:t xml:space="preserve">. iznos od </w:t>
      </w:r>
      <w:r w:rsidR="00F676ED" w:rsidRPr="002739A3">
        <w:rPr>
          <w:rFonts w:hAnsi="Sylfaen" w:ascii="Sylfaen"/>
          <w:b/>
          <w:sz w:val="24"/>
          <w:szCs w:val="24"/>
          <w:u w:val="single"/>
        </w:rPr>
        <w:t>1.</w:t>
      </w:r>
      <w:r>
        <w:rPr>
          <w:rFonts w:hAnsi="Sylfaen" w:ascii="Sylfaen"/>
          <w:b/>
          <w:sz w:val="24"/>
          <w:szCs w:val="24"/>
          <w:u w:val="single"/>
        </w:rPr>
        <w:t>353,00</w:t>
      </w:r>
      <w:r w:rsidR="00F676ED" w:rsidRPr="002739A3">
        <w:rPr>
          <w:rFonts w:hAnsi="Sylfaen" w:ascii="Sylfaen"/>
          <w:b/>
          <w:sz w:val="24"/>
          <w:szCs w:val="24"/>
          <w:u w:val="single"/>
        </w:rPr>
        <w:t xml:space="preserve"> kn</w:t>
      </w:r>
      <w:r w:rsidR="00F676ED">
        <w:rPr>
          <w:rFonts w:hAnsi="Sylfaen" w:ascii="Sylfaen"/>
          <w:sz w:val="24"/>
          <w:szCs w:val="24"/>
        </w:rPr>
        <w:t xml:space="preserve"> na ime </w:t>
      </w:r>
      <w:r w:rsidR="00F96708" w:rsidRPr="00753B22">
        <w:rPr>
          <w:rFonts w:hAnsi="Sylfaen" w:ascii="Sylfaen"/>
          <w:sz w:val="24"/>
          <w:szCs w:val="24"/>
        </w:rPr>
        <w:t>na ime  troškova stečajne upraviteljice - materijalni troškovi i to: poštans</w:t>
      </w:r>
      <w:r w:rsidR="00ED3C89">
        <w:rPr>
          <w:rFonts w:hAnsi="Sylfaen" w:ascii="Sylfaen"/>
          <w:sz w:val="24"/>
          <w:szCs w:val="24"/>
        </w:rPr>
        <w:t xml:space="preserve">ki troškovi, troškovi biljega </w:t>
      </w:r>
      <w:r w:rsidRPr="00753B22">
        <w:rPr>
          <w:rFonts w:hAnsi="Sylfaen" w:ascii="Sylfaen"/>
          <w:sz w:val="24"/>
          <w:szCs w:val="24"/>
        </w:rPr>
        <w:t>(</w:t>
      </w:r>
      <w:r>
        <w:rPr>
          <w:rFonts w:hAnsi="Sylfaen" w:ascii="Sylfaen"/>
          <w:sz w:val="24"/>
          <w:szCs w:val="24"/>
        </w:rPr>
        <w:t>88,13</w:t>
      </w:r>
      <w:r w:rsidRPr="00753B22">
        <w:rPr>
          <w:rFonts w:hAnsi="Sylfaen" w:ascii="Sylfaen"/>
          <w:sz w:val="24"/>
          <w:szCs w:val="24"/>
        </w:rPr>
        <w:t xml:space="preserve">% troškova od ukupno </w:t>
      </w:r>
      <w:r>
        <w:rPr>
          <w:rFonts w:hAnsi="Sylfaen" w:ascii="Sylfaen"/>
          <w:sz w:val="24"/>
          <w:szCs w:val="24"/>
        </w:rPr>
        <w:t>1</w:t>
      </w:r>
      <w:r w:rsidRPr="00753B22">
        <w:rPr>
          <w:rFonts w:hAnsi="Sylfaen" w:ascii="Sylfaen"/>
          <w:sz w:val="24"/>
          <w:szCs w:val="24"/>
        </w:rPr>
        <w:t>.</w:t>
      </w:r>
      <w:r>
        <w:rPr>
          <w:rFonts w:hAnsi="Sylfaen" w:ascii="Sylfaen"/>
          <w:sz w:val="24"/>
          <w:szCs w:val="24"/>
        </w:rPr>
        <w:t>535,23</w:t>
      </w:r>
      <w:r w:rsidRPr="00753B22">
        <w:rPr>
          <w:rFonts w:hAnsi="Sylfaen" w:ascii="Sylfaen"/>
          <w:sz w:val="24"/>
          <w:szCs w:val="24"/>
        </w:rPr>
        <w:t xml:space="preserve"> kn)</w:t>
      </w:r>
    </w:p>
    <w:p w:rsidRDefault="00762AB4" w:rsidP="00F676ED" w:rsidR="00762AB4">
      <w:pPr>
        <w:jc w:val="both"/>
        <w:rPr>
          <w:rFonts w:hAnsi="Sylfaen" w:ascii="Sylfaen"/>
          <w:sz w:val="24"/>
          <w:szCs w:val="24"/>
        </w:rPr>
      </w:pPr>
    </w:p>
    <w:p w:rsidRDefault="00762AB4" w:rsidP="00F676ED" w:rsidR="00F676ED">
      <w:pPr>
        <w:jc w:val="both"/>
        <w:rPr>
          <w:rFonts w:hAnsi="Sylfaen" w:ascii="Sylfaen"/>
          <w:sz w:val="24"/>
          <w:szCs w:val="24"/>
        </w:rPr>
      </w:pPr>
      <w:r>
        <w:rPr>
          <w:rFonts w:hAnsi="Sylfaen" w:ascii="Sylfaen"/>
          <w:sz w:val="24"/>
          <w:szCs w:val="24"/>
        </w:rPr>
        <w:t>4</w:t>
      </w:r>
      <w:r w:rsidR="00F676ED">
        <w:rPr>
          <w:rFonts w:hAnsi="Sylfaen" w:ascii="Sylfaen"/>
          <w:sz w:val="24"/>
          <w:szCs w:val="24"/>
        </w:rPr>
        <w:t>.</w:t>
      </w:r>
      <w:r w:rsidR="00F676ED" w:rsidRPr="001F0B22">
        <w:rPr>
          <w:rFonts w:hAnsi="Sylfaen" w:ascii="Sylfaen"/>
          <w:sz w:val="24"/>
          <w:szCs w:val="24"/>
        </w:rPr>
        <w:t xml:space="preserve"> </w:t>
      </w:r>
      <w:r w:rsidR="00F676ED">
        <w:rPr>
          <w:rFonts w:hAnsi="Sylfaen" w:ascii="Sylfaen"/>
          <w:sz w:val="24"/>
          <w:szCs w:val="24"/>
        </w:rPr>
        <w:t xml:space="preserve">iznos od </w:t>
      </w:r>
      <w:r>
        <w:rPr>
          <w:rFonts w:hAnsi="Sylfaen" w:ascii="Sylfaen"/>
          <w:b/>
          <w:sz w:val="24"/>
          <w:szCs w:val="24"/>
          <w:u w:val="single"/>
        </w:rPr>
        <w:t>608,10</w:t>
      </w:r>
      <w:r w:rsidR="00F676ED" w:rsidRPr="002739A3">
        <w:rPr>
          <w:rFonts w:hAnsi="Sylfaen" w:ascii="Sylfaen"/>
          <w:b/>
          <w:sz w:val="24"/>
          <w:szCs w:val="24"/>
          <w:u w:val="single"/>
        </w:rPr>
        <w:t xml:space="preserve"> kn</w:t>
      </w:r>
      <w:r w:rsidR="00F676ED">
        <w:rPr>
          <w:rFonts w:hAnsi="Sylfaen" w:ascii="Sylfaen"/>
          <w:sz w:val="24"/>
          <w:szCs w:val="24"/>
        </w:rPr>
        <w:t xml:space="preserve"> na ime javne objave GFI Fini</w:t>
      </w:r>
      <w:r>
        <w:rPr>
          <w:rFonts w:hAnsi="Sylfaen" w:ascii="Sylfaen"/>
          <w:sz w:val="24"/>
          <w:szCs w:val="24"/>
        </w:rPr>
        <w:t xml:space="preserve"> </w:t>
      </w:r>
      <w:r w:rsidRPr="00753B22">
        <w:rPr>
          <w:rFonts w:hAnsi="Sylfaen" w:ascii="Sylfaen"/>
          <w:sz w:val="24"/>
          <w:szCs w:val="24"/>
        </w:rPr>
        <w:t>(</w:t>
      </w:r>
      <w:r>
        <w:rPr>
          <w:rFonts w:hAnsi="Sylfaen" w:ascii="Sylfaen"/>
          <w:sz w:val="24"/>
          <w:szCs w:val="24"/>
        </w:rPr>
        <w:t>88,13</w:t>
      </w:r>
      <w:r w:rsidRPr="00753B22">
        <w:rPr>
          <w:rFonts w:hAnsi="Sylfaen" w:ascii="Sylfaen"/>
          <w:sz w:val="24"/>
          <w:szCs w:val="24"/>
        </w:rPr>
        <w:t xml:space="preserve">% troškova od ukupno </w:t>
      </w:r>
      <w:r>
        <w:rPr>
          <w:rFonts w:hAnsi="Sylfaen" w:ascii="Sylfaen"/>
          <w:sz w:val="24"/>
          <w:szCs w:val="24"/>
        </w:rPr>
        <w:t>690</w:t>
      </w:r>
      <w:r w:rsidRPr="00753B22">
        <w:rPr>
          <w:rFonts w:hAnsi="Sylfaen" w:ascii="Sylfaen"/>
          <w:sz w:val="24"/>
          <w:szCs w:val="24"/>
        </w:rPr>
        <w:t>,00 kn)</w:t>
      </w:r>
    </w:p>
    <w:p w:rsidRDefault="00762AB4" w:rsidP="00F676ED" w:rsidR="00762AB4">
      <w:pPr>
        <w:jc w:val="both"/>
        <w:rPr>
          <w:rFonts w:hAnsi="Sylfaen" w:ascii="Sylfaen"/>
          <w:sz w:val="24"/>
          <w:szCs w:val="24"/>
        </w:rPr>
      </w:pPr>
    </w:p>
    <w:p w:rsidRDefault="00762AB4" w:rsidP="00F676ED" w:rsidR="00F676ED">
      <w:pPr>
        <w:jc w:val="both"/>
        <w:rPr>
          <w:rFonts w:hAnsi="Sylfaen" w:ascii="Sylfaen"/>
          <w:sz w:val="24"/>
          <w:szCs w:val="24"/>
        </w:rPr>
      </w:pPr>
      <w:r>
        <w:rPr>
          <w:rFonts w:hAnsi="Sylfaen" w:ascii="Sylfaen"/>
          <w:sz w:val="24"/>
          <w:szCs w:val="24"/>
        </w:rPr>
        <w:t>5</w:t>
      </w:r>
      <w:r w:rsidR="00F676ED">
        <w:rPr>
          <w:rFonts w:hAnsi="Sylfaen" w:ascii="Sylfaen"/>
          <w:sz w:val="24"/>
          <w:szCs w:val="24"/>
        </w:rPr>
        <w:t>.</w:t>
      </w:r>
      <w:r w:rsidR="00F676ED" w:rsidRPr="001F0B22">
        <w:rPr>
          <w:rFonts w:hAnsi="Sylfaen" w:ascii="Sylfaen"/>
          <w:sz w:val="24"/>
          <w:szCs w:val="24"/>
        </w:rPr>
        <w:t xml:space="preserve"> </w:t>
      </w:r>
      <w:r w:rsidR="00F676ED">
        <w:rPr>
          <w:rFonts w:hAnsi="Sylfaen" w:ascii="Sylfaen"/>
          <w:sz w:val="24"/>
          <w:szCs w:val="24"/>
        </w:rPr>
        <w:t xml:space="preserve">iznos od </w:t>
      </w:r>
      <w:r>
        <w:rPr>
          <w:rFonts w:hAnsi="Sylfaen" w:ascii="Sylfaen"/>
          <w:b/>
          <w:sz w:val="24"/>
          <w:szCs w:val="24"/>
          <w:u w:val="single"/>
        </w:rPr>
        <w:t>149,68</w:t>
      </w:r>
      <w:r w:rsidR="00F676ED" w:rsidRPr="002739A3">
        <w:rPr>
          <w:rFonts w:hAnsi="Sylfaen" w:ascii="Sylfaen"/>
          <w:b/>
          <w:sz w:val="24"/>
          <w:szCs w:val="24"/>
          <w:u w:val="single"/>
        </w:rPr>
        <w:t xml:space="preserve"> kn</w:t>
      </w:r>
      <w:r w:rsidR="00F676ED">
        <w:rPr>
          <w:rFonts w:hAnsi="Sylfaen" w:ascii="Sylfaen"/>
          <w:sz w:val="24"/>
          <w:szCs w:val="24"/>
        </w:rPr>
        <w:t xml:space="preserve"> na ime doprinosa za Hrvatske šume</w:t>
      </w:r>
      <w:r>
        <w:rPr>
          <w:rFonts w:hAnsi="Sylfaen" w:ascii="Sylfaen"/>
          <w:sz w:val="24"/>
          <w:szCs w:val="24"/>
        </w:rPr>
        <w:t xml:space="preserve"> </w:t>
      </w:r>
      <w:r w:rsidRPr="00753B22">
        <w:rPr>
          <w:rFonts w:hAnsi="Sylfaen" w:ascii="Sylfaen"/>
          <w:sz w:val="24"/>
          <w:szCs w:val="24"/>
        </w:rPr>
        <w:t>(</w:t>
      </w:r>
      <w:r>
        <w:rPr>
          <w:rFonts w:hAnsi="Sylfaen" w:ascii="Sylfaen"/>
          <w:sz w:val="24"/>
          <w:szCs w:val="24"/>
        </w:rPr>
        <w:t>88,13</w:t>
      </w:r>
      <w:r w:rsidRPr="00753B22">
        <w:rPr>
          <w:rFonts w:hAnsi="Sylfaen" w:ascii="Sylfaen"/>
          <w:sz w:val="24"/>
          <w:szCs w:val="24"/>
        </w:rPr>
        <w:t xml:space="preserve">% troškova od ukupno </w:t>
      </w:r>
      <w:r>
        <w:rPr>
          <w:rFonts w:hAnsi="Sylfaen" w:ascii="Sylfaen"/>
          <w:sz w:val="24"/>
          <w:szCs w:val="24"/>
        </w:rPr>
        <w:t>169,84</w:t>
      </w:r>
      <w:r w:rsidRPr="00753B22">
        <w:rPr>
          <w:rFonts w:hAnsi="Sylfaen" w:ascii="Sylfaen"/>
          <w:sz w:val="24"/>
          <w:szCs w:val="24"/>
        </w:rPr>
        <w:t xml:space="preserve"> kn)</w:t>
      </w:r>
    </w:p>
    <w:p w:rsidRDefault="00762AB4" w:rsidP="00F676ED" w:rsidR="00762AB4">
      <w:pPr>
        <w:jc w:val="both"/>
        <w:rPr>
          <w:rFonts w:hAnsi="Sylfaen" w:ascii="Sylfaen"/>
          <w:sz w:val="24"/>
          <w:szCs w:val="24"/>
        </w:rPr>
      </w:pPr>
    </w:p>
    <w:p w:rsidRDefault="009977A2" w:rsidP="00F676ED" w:rsidR="00F676ED">
      <w:pPr>
        <w:jc w:val="both"/>
        <w:rPr>
          <w:rFonts w:hAnsi="Sylfaen" w:ascii="Sylfaen"/>
          <w:sz w:val="24"/>
          <w:szCs w:val="24"/>
        </w:rPr>
      </w:pPr>
      <w:r>
        <w:rPr>
          <w:rFonts w:hAnsi="Sylfaen" w:ascii="Sylfaen"/>
          <w:sz w:val="24"/>
          <w:szCs w:val="24"/>
        </w:rPr>
        <w:t>6</w:t>
      </w:r>
      <w:r w:rsidR="00F676ED">
        <w:rPr>
          <w:rFonts w:hAnsi="Sylfaen" w:ascii="Sylfaen"/>
          <w:sz w:val="24"/>
          <w:szCs w:val="24"/>
        </w:rPr>
        <w:t>.</w:t>
      </w:r>
      <w:r w:rsidR="00F676ED" w:rsidRPr="001F0B22">
        <w:rPr>
          <w:rFonts w:hAnsi="Sylfaen" w:ascii="Sylfaen"/>
          <w:sz w:val="24"/>
          <w:szCs w:val="24"/>
        </w:rPr>
        <w:t xml:space="preserve"> </w:t>
      </w:r>
      <w:r w:rsidR="00F676ED">
        <w:rPr>
          <w:rFonts w:hAnsi="Sylfaen" w:ascii="Sylfaen"/>
          <w:sz w:val="24"/>
          <w:szCs w:val="24"/>
        </w:rPr>
        <w:t xml:space="preserve">iznos od </w:t>
      </w:r>
      <w:r w:rsidR="00F676ED" w:rsidRPr="002739A3">
        <w:rPr>
          <w:rFonts w:hAnsi="Sylfaen" w:ascii="Sylfaen"/>
          <w:b/>
          <w:sz w:val="24"/>
          <w:szCs w:val="24"/>
          <w:u w:val="single"/>
        </w:rPr>
        <w:t>1.</w:t>
      </w:r>
      <w:r w:rsidR="00762AB4">
        <w:rPr>
          <w:rFonts w:hAnsi="Sylfaen" w:ascii="Sylfaen"/>
          <w:b/>
          <w:sz w:val="24"/>
          <w:szCs w:val="24"/>
          <w:u w:val="single"/>
        </w:rPr>
        <w:t>504,96</w:t>
      </w:r>
      <w:r w:rsidR="00F676ED" w:rsidRPr="002739A3">
        <w:rPr>
          <w:rFonts w:hAnsi="Sylfaen" w:ascii="Sylfaen"/>
          <w:b/>
          <w:sz w:val="24"/>
          <w:szCs w:val="24"/>
          <w:u w:val="single"/>
        </w:rPr>
        <w:t xml:space="preserve"> kn</w:t>
      </w:r>
      <w:r w:rsidR="00F676ED">
        <w:rPr>
          <w:rFonts w:hAnsi="Sylfaen" w:ascii="Sylfaen"/>
          <w:sz w:val="24"/>
          <w:szCs w:val="24"/>
        </w:rPr>
        <w:t xml:space="preserve"> na ime režija</w:t>
      </w:r>
      <w:r w:rsidR="00762AB4">
        <w:rPr>
          <w:rFonts w:hAnsi="Sylfaen" w:ascii="Sylfaen"/>
          <w:sz w:val="24"/>
          <w:szCs w:val="24"/>
        </w:rPr>
        <w:t xml:space="preserve"> </w:t>
      </w:r>
      <w:r w:rsidR="00762AB4" w:rsidRPr="00753B22">
        <w:rPr>
          <w:rFonts w:hAnsi="Sylfaen" w:ascii="Sylfaen"/>
          <w:sz w:val="24"/>
          <w:szCs w:val="24"/>
        </w:rPr>
        <w:t>(</w:t>
      </w:r>
      <w:r w:rsidR="00762AB4">
        <w:rPr>
          <w:rFonts w:hAnsi="Sylfaen" w:ascii="Sylfaen"/>
          <w:sz w:val="24"/>
          <w:szCs w:val="24"/>
        </w:rPr>
        <w:t>88,13</w:t>
      </w:r>
      <w:r w:rsidR="00762AB4" w:rsidRPr="00753B22">
        <w:rPr>
          <w:rFonts w:hAnsi="Sylfaen" w:ascii="Sylfaen"/>
          <w:sz w:val="24"/>
          <w:szCs w:val="24"/>
        </w:rPr>
        <w:t xml:space="preserve">% troškova od ukupno </w:t>
      </w:r>
      <w:r w:rsidR="00762AB4">
        <w:rPr>
          <w:rFonts w:hAnsi="Sylfaen" w:ascii="Sylfaen"/>
          <w:sz w:val="24"/>
          <w:szCs w:val="24"/>
        </w:rPr>
        <w:t>1</w:t>
      </w:r>
      <w:r w:rsidR="00762AB4" w:rsidRPr="00753B22">
        <w:rPr>
          <w:rFonts w:hAnsi="Sylfaen" w:ascii="Sylfaen"/>
          <w:sz w:val="24"/>
          <w:szCs w:val="24"/>
        </w:rPr>
        <w:t>.</w:t>
      </w:r>
      <w:r w:rsidR="00762AB4">
        <w:rPr>
          <w:rFonts w:hAnsi="Sylfaen" w:ascii="Sylfaen"/>
          <w:sz w:val="24"/>
          <w:szCs w:val="24"/>
        </w:rPr>
        <w:t>707,66</w:t>
      </w:r>
      <w:r w:rsidR="00762AB4" w:rsidRPr="00753B22">
        <w:rPr>
          <w:rFonts w:hAnsi="Sylfaen" w:ascii="Sylfaen"/>
          <w:sz w:val="24"/>
          <w:szCs w:val="24"/>
        </w:rPr>
        <w:t xml:space="preserve"> kn)</w:t>
      </w:r>
    </w:p>
    <w:p w:rsidRDefault="00762AB4" w:rsidP="00F676ED" w:rsidR="00762AB4">
      <w:pPr>
        <w:jc w:val="both"/>
        <w:rPr>
          <w:rFonts w:hAnsi="Sylfaen" w:ascii="Sylfaen"/>
          <w:sz w:val="24"/>
          <w:szCs w:val="24"/>
        </w:rPr>
      </w:pPr>
    </w:p>
    <w:p w:rsidRDefault="009977A2" w:rsidP="00F676ED" w:rsidR="00F676ED">
      <w:pPr>
        <w:jc w:val="both"/>
        <w:rPr>
          <w:rFonts w:hAnsi="Sylfaen" w:ascii="Sylfaen"/>
          <w:sz w:val="24"/>
          <w:szCs w:val="24"/>
        </w:rPr>
      </w:pPr>
      <w:r>
        <w:rPr>
          <w:rFonts w:hAnsi="Sylfaen" w:ascii="Sylfaen"/>
          <w:sz w:val="24"/>
          <w:szCs w:val="24"/>
        </w:rPr>
        <w:t>7</w:t>
      </w:r>
      <w:r w:rsidR="00F676ED">
        <w:rPr>
          <w:rFonts w:hAnsi="Sylfaen" w:ascii="Sylfaen"/>
          <w:sz w:val="24"/>
          <w:szCs w:val="24"/>
        </w:rPr>
        <w:t>.</w:t>
      </w:r>
      <w:r w:rsidR="00F676ED" w:rsidRPr="001F0B22">
        <w:rPr>
          <w:rFonts w:hAnsi="Sylfaen" w:ascii="Sylfaen"/>
          <w:sz w:val="24"/>
          <w:szCs w:val="24"/>
        </w:rPr>
        <w:t xml:space="preserve"> </w:t>
      </w:r>
      <w:r w:rsidR="00F676ED">
        <w:rPr>
          <w:rFonts w:hAnsi="Sylfaen" w:ascii="Sylfaen"/>
          <w:sz w:val="24"/>
          <w:szCs w:val="24"/>
        </w:rPr>
        <w:t xml:space="preserve">iznos od </w:t>
      </w:r>
      <w:r w:rsidR="00762AB4">
        <w:rPr>
          <w:rFonts w:hAnsi="Sylfaen" w:ascii="Sylfaen"/>
          <w:b/>
          <w:sz w:val="24"/>
          <w:szCs w:val="24"/>
          <w:u w:val="single"/>
        </w:rPr>
        <w:t>20</w:t>
      </w:r>
      <w:r w:rsidR="00F676ED" w:rsidRPr="002739A3">
        <w:rPr>
          <w:rFonts w:hAnsi="Sylfaen" w:ascii="Sylfaen"/>
          <w:b/>
          <w:sz w:val="24"/>
          <w:szCs w:val="24"/>
          <w:u w:val="single"/>
        </w:rPr>
        <w:t>.</w:t>
      </w:r>
      <w:r w:rsidR="00762AB4">
        <w:rPr>
          <w:rFonts w:hAnsi="Sylfaen" w:ascii="Sylfaen"/>
          <w:b/>
          <w:sz w:val="24"/>
          <w:szCs w:val="24"/>
          <w:u w:val="single"/>
        </w:rPr>
        <w:t>183,16</w:t>
      </w:r>
      <w:r w:rsidR="00F676ED" w:rsidRPr="002739A3">
        <w:rPr>
          <w:rFonts w:hAnsi="Sylfaen" w:ascii="Sylfaen"/>
          <w:b/>
          <w:sz w:val="24"/>
          <w:szCs w:val="24"/>
          <w:u w:val="single"/>
        </w:rPr>
        <w:t xml:space="preserve"> kn</w:t>
      </w:r>
      <w:r w:rsidR="00F676ED">
        <w:rPr>
          <w:rFonts w:hAnsi="Sylfaen" w:ascii="Sylfaen"/>
          <w:sz w:val="24"/>
          <w:szCs w:val="24"/>
        </w:rPr>
        <w:t xml:space="preserve"> na ime usluga knjigovodstvenog servisa</w:t>
      </w:r>
      <w:r w:rsidR="00762AB4" w:rsidRPr="00753B22">
        <w:rPr>
          <w:rFonts w:hAnsi="Sylfaen" w:ascii="Sylfaen"/>
          <w:sz w:val="24"/>
          <w:szCs w:val="24"/>
        </w:rPr>
        <w:t>(</w:t>
      </w:r>
      <w:r w:rsidR="00762AB4">
        <w:rPr>
          <w:rFonts w:hAnsi="Sylfaen" w:ascii="Sylfaen"/>
          <w:sz w:val="24"/>
          <w:szCs w:val="24"/>
        </w:rPr>
        <w:t>88,13</w:t>
      </w:r>
      <w:r w:rsidR="00762AB4" w:rsidRPr="00753B22">
        <w:rPr>
          <w:rFonts w:hAnsi="Sylfaen" w:ascii="Sylfaen"/>
          <w:sz w:val="24"/>
          <w:szCs w:val="24"/>
        </w:rPr>
        <w:t xml:space="preserve">% troškova od ukupno </w:t>
      </w:r>
      <w:r w:rsidR="00762AB4">
        <w:rPr>
          <w:rFonts w:hAnsi="Sylfaen" w:ascii="Sylfaen"/>
          <w:sz w:val="24"/>
          <w:szCs w:val="24"/>
        </w:rPr>
        <w:t>22</w:t>
      </w:r>
      <w:r w:rsidR="00762AB4" w:rsidRPr="00753B22">
        <w:rPr>
          <w:rFonts w:hAnsi="Sylfaen" w:ascii="Sylfaen"/>
          <w:sz w:val="24"/>
          <w:szCs w:val="24"/>
        </w:rPr>
        <w:t>.</w:t>
      </w:r>
      <w:r w:rsidR="00762AB4">
        <w:rPr>
          <w:rFonts w:hAnsi="Sylfaen" w:ascii="Sylfaen"/>
          <w:sz w:val="24"/>
          <w:szCs w:val="24"/>
        </w:rPr>
        <w:t>901,58</w:t>
      </w:r>
      <w:r w:rsidR="00762AB4" w:rsidRPr="00753B22">
        <w:rPr>
          <w:rFonts w:hAnsi="Sylfaen" w:ascii="Sylfaen"/>
          <w:sz w:val="24"/>
          <w:szCs w:val="24"/>
        </w:rPr>
        <w:t xml:space="preserve"> kn)</w:t>
      </w:r>
    </w:p>
    <w:p w:rsidRDefault="00762AB4" w:rsidP="00F676ED" w:rsidR="00762AB4">
      <w:pPr>
        <w:jc w:val="both"/>
        <w:rPr>
          <w:rFonts w:hAnsi="Sylfaen" w:ascii="Sylfaen"/>
          <w:sz w:val="24"/>
          <w:szCs w:val="24"/>
        </w:rPr>
      </w:pPr>
    </w:p>
    <w:p w:rsidRDefault="009977A2" w:rsidP="00F676ED" w:rsidR="00F676ED">
      <w:pPr>
        <w:jc w:val="both"/>
        <w:rPr>
          <w:rFonts w:hAnsi="Sylfaen" w:ascii="Sylfaen"/>
          <w:sz w:val="24"/>
          <w:szCs w:val="24"/>
        </w:rPr>
      </w:pPr>
      <w:r>
        <w:rPr>
          <w:rFonts w:hAnsi="Sylfaen" w:ascii="Sylfaen"/>
          <w:sz w:val="24"/>
          <w:szCs w:val="24"/>
        </w:rPr>
        <w:t>8</w:t>
      </w:r>
      <w:r w:rsidR="00F676ED">
        <w:rPr>
          <w:rFonts w:hAnsi="Sylfaen" w:ascii="Sylfaen"/>
          <w:sz w:val="24"/>
          <w:szCs w:val="24"/>
        </w:rPr>
        <w:t>.</w:t>
      </w:r>
      <w:r w:rsidR="00F676ED" w:rsidRPr="001F0B22">
        <w:rPr>
          <w:rFonts w:hAnsi="Sylfaen" w:ascii="Sylfaen"/>
          <w:sz w:val="24"/>
          <w:szCs w:val="24"/>
        </w:rPr>
        <w:t xml:space="preserve"> </w:t>
      </w:r>
      <w:r w:rsidR="00F676ED">
        <w:rPr>
          <w:rFonts w:hAnsi="Sylfaen" w:ascii="Sylfaen"/>
          <w:sz w:val="24"/>
          <w:szCs w:val="24"/>
        </w:rPr>
        <w:t xml:space="preserve">iznos od </w:t>
      </w:r>
      <w:r w:rsidR="00F676ED" w:rsidRPr="002739A3">
        <w:rPr>
          <w:rFonts w:hAnsi="Sylfaen" w:ascii="Sylfaen"/>
          <w:b/>
          <w:sz w:val="24"/>
          <w:szCs w:val="24"/>
          <w:u w:val="single"/>
        </w:rPr>
        <w:t>11.</w:t>
      </w:r>
      <w:r w:rsidR="00762AB4">
        <w:rPr>
          <w:rFonts w:hAnsi="Sylfaen" w:ascii="Sylfaen"/>
          <w:b/>
          <w:sz w:val="24"/>
          <w:szCs w:val="24"/>
          <w:u w:val="single"/>
        </w:rPr>
        <w:t>212,56</w:t>
      </w:r>
      <w:r w:rsidR="00F676ED" w:rsidRPr="002739A3">
        <w:rPr>
          <w:rFonts w:hAnsi="Sylfaen" w:ascii="Sylfaen"/>
          <w:b/>
          <w:sz w:val="24"/>
          <w:szCs w:val="24"/>
          <w:u w:val="single"/>
        </w:rPr>
        <w:t xml:space="preserve"> kn</w:t>
      </w:r>
      <w:r w:rsidR="00F676ED">
        <w:rPr>
          <w:rFonts w:hAnsi="Sylfaen" w:ascii="Sylfaen"/>
          <w:sz w:val="24"/>
          <w:szCs w:val="24"/>
        </w:rPr>
        <w:t xml:space="preserve"> na ime odvjetničkih usluga</w:t>
      </w:r>
      <w:r w:rsidR="00762AB4">
        <w:rPr>
          <w:rFonts w:hAnsi="Sylfaen" w:ascii="Sylfaen"/>
          <w:sz w:val="24"/>
          <w:szCs w:val="24"/>
        </w:rPr>
        <w:t xml:space="preserve"> </w:t>
      </w:r>
      <w:r w:rsidR="00762AB4" w:rsidRPr="00753B22">
        <w:rPr>
          <w:rFonts w:hAnsi="Sylfaen" w:ascii="Sylfaen"/>
          <w:sz w:val="24"/>
          <w:szCs w:val="24"/>
        </w:rPr>
        <w:t>(</w:t>
      </w:r>
      <w:r w:rsidR="00762AB4">
        <w:rPr>
          <w:rFonts w:hAnsi="Sylfaen" w:ascii="Sylfaen"/>
          <w:sz w:val="24"/>
          <w:szCs w:val="24"/>
        </w:rPr>
        <w:t>88,13</w:t>
      </w:r>
      <w:r w:rsidR="00762AB4" w:rsidRPr="00753B22">
        <w:rPr>
          <w:rFonts w:hAnsi="Sylfaen" w:ascii="Sylfaen"/>
          <w:sz w:val="24"/>
          <w:szCs w:val="24"/>
        </w:rPr>
        <w:t xml:space="preserve">% troškova od ukupno </w:t>
      </w:r>
      <w:r w:rsidR="00762AB4">
        <w:rPr>
          <w:rFonts w:hAnsi="Sylfaen" w:ascii="Sylfaen"/>
          <w:sz w:val="24"/>
          <w:szCs w:val="24"/>
        </w:rPr>
        <w:t>12</w:t>
      </w:r>
      <w:r w:rsidR="00762AB4" w:rsidRPr="00753B22">
        <w:rPr>
          <w:rFonts w:hAnsi="Sylfaen" w:ascii="Sylfaen"/>
          <w:sz w:val="24"/>
          <w:szCs w:val="24"/>
        </w:rPr>
        <w:t>.</w:t>
      </w:r>
      <w:r w:rsidR="00762AB4">
        <w:rPr>
          <w:rFonts w:hAnsi="Sylfaen" w:ascii="Sylfaen"/>
          <w:sz w:val="24"/>
          <w:szCs w:val="24"/>
        </w:rPr>
        <w:t>722,75</w:t>
      </w:r>
      <w:r w:rsidR="00762AB4" w:rsidRPr="00753B22">
        <w:rPr>
          <w:rFonts w:hAnsi="Sylfaen" w:ascii="Sylfaen"/>
          <w:sz w:val="24"/>
          <w:szCs w:val="24"/>
        </w:rPr>
        <w:t xml:space="preserve"> kn)</w:t>
      </w:r>
    </w:p>
    <w:p w:rsidRDefault="00762AB4" w:rsidP="00F676ED" w:rsidR="00762AB4">
      <w:pPr>
        <w:jc w:val="both"/>
        <w:rPr>
          <w:rFonts w:hAnsi="Sylfaen" w:ascii="Sylfaen"/>
          <w:sz w:val="24"/>
          <w:szCs w:val="24"/>
        </w:rPr>
      </w:pPr>
    </w:p>
    <w:p w:rsidRDefault="009977A2" w:rsidP="00F676ED" w:rsidR="00F676ED">
      <w:pPr>
        <w:jc w:val="both"/>
        <w:rPr>
          <w:rFonts w:hAnsi="Sylfaen" w:ascii="Sylfaen"/>
          <w:sz w:val="24"/>
          <w:szCs w:val="24"/>
        </w:rPr>
      </w:pPr>
      <w:r>
        <w:rPr>
          <w:rFonts w:hAnsi="Sylfaen" w:ascii="Sylfaen"/>
          <w:sz w:val="24"/>
          <w:szCs w:val="24"/>
        </w:rPr>
        <w:t>9</w:t>
      </w:r>
      <w:r w:rsidR="00F676ED">
        <w:rPr>
          <w:rFonts w:hAnsi="Sylfaen" w:ascii="Sylfaen"/>
          <w:sz w:val="24"/>
          <w:szCs w:val="24"/>
        </w:rPr>
        <w:t>.</w:t>
      </w:r>
      <w:r w:rsidR="00F676ED" w:rsidRPr="001F0B22">
        <w:rPr>
          <w:rFonts w:hAnsi="Sylfaen" w:ascii="Sylfaen"/>
          <w:sz w:val="24"/>
          <w:szCs w:val="24"/>
        </w:rPr>
        <w:t xml:space="preserve"> </w:t>
      </w:r>
      <w:r w:rsidR="00F676ED">
        <w:rPr>
          <w:rFonts w:hAnsi="Sylfaen" w:ascii="Sylfaen"/>
          <w:sz w:val="24"/>
          <w:szCs w:val="24"/>
        </w:rPr>
        <w:t xml:space="preserve">iznos od </w:t>
      </w:r>
      <w:r w:rsidR="00F676ED">
        <w:rPr>
          <w:rFonts w:hAnsi="Sylfaen" w:ascii="Sylfaen"/>
          <w:b/>
          <w:sz w:val="24"/>
          <w:szCs w:val="24"/>
          <w:u w:val="single"/>
        </w:rPr>
        <w:t>92.500</w:t>
      </w:r>
      <w:r w:rsidR="00F676ED" w:rsidRPr="002739A3">
        <w:rPr>
          <w:rFonts w:hAnsi="Sylfaen" w:ascii="Sylfaen"/>
          <w:b/>
          <w:sz w:val="24"/>
          <w:szCs w:val="24"/>
          <w:u w:val="single"/>
        </w:rPr>
        <w:t>,00 kn</w:t>
      </w:r>
      <w:r w:rsidR="00F676ED" w:rsidRPr="00A27DE6">
        <w:rPr>
          <w:rFonts w:hAnsi="Sylfaen" w:ascii="Sylfaen"/>
          <w:sz w:val="24"/>
          <w:szCs w:val="24"/>
        </w:rPr>
        <w:t xml:space="preserve"> s uključenim </w:t>
      </w:r>
      <w:proofErr w:type="spellStart"/>
      <w:r w:rsidR="00F676ED" w:rsidRPr="00A27DE6">
        <w:rPr>
          <w:rFonts w:hAnsi="Sylfaen" w:ascii="Sylfaen"/>
          <w:sz w:val="24"/>
          <w:szCs w:val="24"/>
        </w:rPr>
        <w:t>pdv</w:t>
      </w:r>
      <w:proofErr w:type="spellEnd"/>
      <w:r w:rsidR="00F676ED" w:rsidRPr="00A27DE6">
        <w:rPr>
          <w:rFonts w:hAnsi="Sylfaen" w:ascii="Sylfaen"/>
          <w:sz w:val="24"/>
          <w:szCs w:val="24"/>
        </w:rPr>
        <w:t xml:space="preserve"> </w:t>
      </w:r>
      <w:r w:rsidR="00F676ED">
        <w:rPr>
          <w:rFonts w:hAnsi="Sylfaen" w:ascii="Sylfaen"/>
          <w:sz w:val="24"/>
          <w:szCs w:val="24"/>
        </w:rPr>
        <w:t xml:space="preserve">na ime troškova </w:t>
      </w:r>
      <w:r w:rsidR="00762AB4">
        <w:rPr>
          <w:rFonts w:hAnsi="Sylfaen" w:ascii="Sylfaen"/>
          <w:sz w:val="24"/>
          <w:szCs w:val="24"/>
        </w:rPr>
        <w:t>provedbe legalizacije nekretnina</w:t>
      </w:r>
      <w:r>
        <w:rPr>
          <w:rFonts w:hAnsi="Sylfaen" w:ascii="Sylfaen"/>
          <w:sz w:val="24"/>
          <w:szCs w:val="24"/>
        </w:rPr>
        <w:t xml:space="preserve"> (</w:t>
      </w:r>
      <w:r w:rsidRPr="001B0929">
        <w:rPr>
          <w:rFonts w:hAnsi="Sylfaen" w:ascii="Sylfaen"/>
          <w:sz w:val="24"/>
          <w:szCs w:val="24"/>
        </w:rPr>
        <w:t>74.000,00 kn</w:t>
      </w:r>
      <w:r>
        <w:rPr>
          <w:rFonts w:hAnsi="Sylfaen" w:ascii="Sylfaen"/>
          <w:sz w:val="24"/>
          <w:szCs w:val="24"/>
        </w:rPr>
        <w:t xml:space="preserve"> neto uvećano za PDV u iznosu od 25%)</w:t>
      </w:r>
    </w:p>
    <w:p w:rsidRDefault="00762AB4" w:rsidP="00F676ED" w:rsidR="00762AB4">
      <w:pPr>
        <w:jc w:val="both"/>
        <w:rPr>
          <w:rFonts w:hAnsi="Sylfaen" w:ascii="Sylfaen"/>
          <w:sz w:val="24"/>
          <w:szCs w:val="24"/>
        </w:rPr>
      </w:pPr>
    </w:p>
    <w:p w:rsidRDefault="00F676ED" w:rsidP="00F676ED" w:rsidR="00F676ED">
      <w:pPr>
        <w:jc w:val="both"/>
        <w:rPr>
          <w:rFonts w:hAnsi="Sylfaen" w:ascii="Sylfaen"/>
          <w:sz w:val="24"/>
          <w:szCs w:val="24"/>
        </w:rPr>
      </w:pPr>
      <w:r>
        <w:rPr>
          <w:rFonts w:hAnsi="Sylfaen" w:ascii="Sylfaen"/>
          <w:sz w:val="24"/>
          <w:szCs w:val="24"/>
        </w:rPr>
        <w:t>1</w:t>
      </w:r>
      <w:r w:rsidR="009977A2">
        <w:rPr>
          <w:rFonts w:hAnsi="Sylfaen" w:ascii="Sylfaen"/>
          <w:sz w:val="24"/>
          <w:szCs w:val="24"/>
        </w:rPr>
        <w:t>0</w:t>
      </w:r>
      <w:r>
        <w:rPr>
          <w:rFonts w:hAnsi="Sylfaen" w:ascii="Sylfaen"/>
          <w:sz w:val="24"/>
          <w:szCs w:val="24"/>
        </w:rPr>
        <w:t>.</w:t>
      </w:r>
      <w:r w:rsidRPr="001F0B22">
        <w:rPr>
          <w:rFonts w:hAnsi="Sylfaen" w:ascii="Sylfaen"/>
          <w:sz w:val="24"/>
          <w:szCs w:val="24"/>
        </w:rPr>
        <w:t xml:space="preserve"> </w:t>
      </w:r>
      <w:r>
        <w:rPr>
          <w:rFonts w:hAnsi="Sylfaen" w:ascii="Sylfaen"/>
          <w:sz w:val="24"/>
          <w:szCs w:val="24"/>
        </w:rPr>
        <w:t xml:space="preserve">iznos od </w:t>
      </w:r>
      <w:r>
        <w:rPr>
          <w:rFonts w:hAnsi="Sylfaen" w:ascii="Sylfaen"/>
          <w:b/>
          <w:sz w:val="24"/>
          <w:szCs w:val="24"/>
          <w:u w:val="single"/>
        </w:rPr>
        <w:t>15.838</w:t>
      </w:r>
      <w:r w:rsidRPr="002739A3">
        <w:rPr>
          <w:rFonts w:hAnsi="Sylfaen" w:ascii="Sylfaen"/>
          <w:b/>
          <w:sz w:val="24"/>
          <w:szCs w:val="24"/>
          <w:u w:val="single"/>
        </w:rPr>
        <w:t>,77 kn</w:t>
      </w:r>
      <w:r>
        <w:rPr>
          <w:rFonts w:hAnsi="Sylfaen" w:ascii="Sylfaen"/>
          <w:sz w:val="24"/>
          <w:szCs w:val="24"/>
        </w:rPr>
        <w:t xml:space="preserve"> na ime</w:t>
      </w:r>
      <w:r w:rsidR="00762AB4">
        <w:rPr>
          <w:rFonts w:hAnsi="Sylfaen" w:ascii="Sylfaen"/>
          <w:sz w:val="24"/>
          <w:szCs w:val="24"/>
        </w:rPr>
        <w:t xml:space="preserve"> procjene vrijednosti nekretnina</w:t>
      </w:r>
      <w:r>
        <w:rPr>
          <w:rFonts w:hAnsi="Sylfaen" w:ascii="Sylfaen"/>
          <w:sz w:val="24"/>
          <w:szCs w:val="24"/>
        </w:rPr>
        <w:t xml:space="preserve"> po sudskom vještaku</w:t>
      </w:r>
      <w:r w:rsidR="00762AB4">
        <w:rPr>
          <w:rFonts w:hAnsi="Sylfaen" w:ascii="Sylfaen"/>
          <w:sz w:val="24"/>
          <w:szCs w:val="24"/>
        </w:rPr>
        <w:t xml:space="preserve"> </w:t>
      </w:r>
    </w:p>
    <w:p w:rsidRDefault="00762AB4" w:rsidP="00F676ED" w:rsidR="00762AB4">
      <w:pPr>
        <w:jc w:val="both"/>
        <w:rPr>
          <w:rFonts w:hAnsi="Sylfaen" w:ascii="Sylfaen"/>
          <w:sz w:val="24"/>
          <w:szCs w:val="24"/>
        </w:rPr>
      </w:pPr>
    </w:p>
    <w:p w:rsidRDefault="00F676ED" w:rsidP="00F676ED" w:rsidR="00F676ED">
      <w:pPr>
        <w:jc w:val="both"/>
        <w:rPr>
          <w:rFonts w:hAnsi="Sylfaen" w:ascii="Sylfaen"/>
          <w:sz w:val="24"/>
          <w:szCs w:val="24"/>
        </w:rPr>
      </w:pPr>
      <w:r>
        <w:rPr>
          <w:rFonts w:hAnsi="Sylfaen" w:ascii="Sylfaen"/>
          <w:sz w:val="24"/>
          <w:szCs w:val="24"/>
        </w:rPr>
        <w:t>1</w:t>
      </w:r>
      <w:r w:rsidR="009977A2">
        <w:rPr>
          <w:rFonts w:hAnsi="Sylfaen" w:ascii="Sylfaen"/>
          <w:sz w:val="24"/>
          <w:szCs w:val="24"/>
        </w:rPr>
        <w:t>1</w:t>
      </w:r>
      <w:r>
        <w:rPr>
          <w:rFonts w:hAnsi="Sylfaen" w:ascii="Sylfaen"/>
          <w:sz w:val="24"/>
          <w:szCs w:val="24"/>
        </w:rPr>
        <w:t>.</w:t>
      </w:r>
      <w:r w:rsidRPr="001F0B22">
        <w:rPr>
          <w:rFonts w:hAnsi="Sylfaen" w:ascii="Sylfaen"/>
          <w:sz w:val="24"/>
          <w:szCs w:val="24"/>
        </w:rPr>
        <w:t xml:space="preserve"> </w:t>
      </w:r>
      <w:r>
        <w:rPr>
          <w:rFonts w:hAnsi="Sylfaen" w:ascii="Sylfaen"/>
          <w:sz w:val="24"/>
          <w:szCs w:val="24"/>
        </w:rPr>
        <w:t xml:space="preserve">iznos od </w:t>
      </w:r>
      <w:r w:rsidR="00762AB4">
        <w:rPr>
          <w:rFonts w:hAnsi="Sylfaen" w:ascii="Sylfaen"/>
          <w:b/>
          <w:sz w:val="24"/>
          <w:szCs w:val="24"/>
          <w:u w:val="single"/>
        </w:rPr>
        <w:t>250,73</w:t>
      </w:r>
      <w:r w:rsidRPr="002739A3">
        <w:rPr>
          <w:rFonts w:hAnsi="Sylfaen" w:ascii="Sylfaen"/>
          <w:b/>
          <w:sz w:val="24"/>
          <w:szCs w:val="24"/>
          <w:u w:val="single"/>
        </w:rPr>
        <w:t xml:space="preserve"> kn</w:t>
      </w:r>
      <w:r>
        <w:rPr>
          <w:rFonts w:hAnsi="Sylfaen" w:ascii="Sylfaen"/>
          <w:sz w:val="24"/>
          <w:szCs w:val="24"/>
        </w:rPr>
        <w:t xml:space="preserve"> na ime objave oglasa u Narodnim novinama</w:t>
      </w:r>
      <w:r w:rsidR="00762AB4">
        <w:rPr>
          <w:rFonts w:hAnsi="Sylfaen" w:ascii="Sylfaen"/>
          <w:sz w:val="24"/>
          <w:szCs w:val="24"/>
        </w:rPr>
        <w:t xml:space="preserve"> </w:t>
      </w:r>
      <w:r w:rsidR="00762AB4" w:rsidRPr="00753B22">
        <w:rPr>
          <w:rFonts w:hAnsi="Sylfaen" w:ascii="Sylfaen"/>
          <w:sz w:val="24"/>
          <w:szCs w:val="24"/>
        </w:rPr>
        <w:t>(</w:t>
      </w:r>
      <w:r w:rsidR="00762AB4">
        <w:rPr>
          <w:rFonts w:hAnsi="Sylfaen" w:ascii="Sylfaen"/>
          <w:sz w:val="24"/>
          <w:szCs w:val="24"/>
        </w:rPr>
        <w:t>88,13</w:t>
      </w:r>
      <w:r w:rsidR="00762AB4" w:rsidRPr="00753B22">
        <w:rPr>
          <w:rFonts w:hAnsi="Sylfaen" w:ascii="Sylfaen"/>
          <w:sz w:val="24"/>
          <w:szCs w:val="24"/>
        </w:rPr>
        <w:t xml:space="preserve">% troškova od ukupno </w:t>
      </w:r>
      <w:r w:rsidR="00762AB4">
        <w:rPr>
          <w:rFonts w:hAnsi="Sylfaen" w:ascii="Sylfaen"/>
          <w:sz w:val="24"/>
          <w:szCs w:val="24"/>
        </w:rPr>
        <w:t>284,5</w:t>
      </w:r>
      <w:r w:rsidR="00762AB4" w:rsidRPr="00753B22">
        <w:rPr>
          <w:rFonts w:hAnsi="Sylfaen" w:ascii="Sylfaen"/>
          <w:sz w:val="24"/>
          <w:szCs w:val="24"/>
        </w:rPr>
        <w:t>0 kn)</w:t>
      </w:r>
    </w:p>
    <w:p w:rsidRDefault="00762AB4" w:rsidP="00F676ED" w:rsidR="00762AB4">
      <w:pPr>
        <w:jc w:val="both"/>
        <w:rPr>
          <w:rFonts w:hAnsi="Sylfaen" w:ascii="Sylfaen"/>
          <w:sz w:val="24"/>
          <w:szCs w:val="24"/>
        </w:rPr>
      </w:pPr>
    </w:p>
    <w:p w:rsidRDefault="00F676ED" w:rsidP="00F676ED" w:rsidR="00F676ED">
      <w:pPr>
        <w:jc w:val="both"/>
        <w:rPr>
          <w:rFonts w:hAnsi="Sylfaen" w:ascii="Sylfaen"/>
          <w:sz w:val="24"/>
          <w:szCs w:val="24"/>
        </w:rPr>
      </w:pPr>
      <w:r>
        <w:rPr>
          <w:rFonts w:hAnsi="Sylfaen" w:ascii="Sylfaen"/>
          <w:sz w:val="24"/>
          <w:szCs w:val="24"/>
        </w:rPr>
        <w:t>1</w:t>
      </w:r>
      <w:r w:rsidR="009977A2">
        <w:rPr>
          <w:rFonts w:hAnsi="Sylfaen" w:ascii="Sylfaen"/>
          <w:sz w:val="24"/>
          <w:szCs w:val="24"/>
        </w:rPr>
        <w:t>2</w:t>
      </w:r>
      <w:r>
        <w:rPr>
          <w:rFonts w:hAnsi="Sylfaen" w:ascii="Sylfaen"/>
          <w:sz w:val="24"/>
          <w:szCs w:val="24"/>
        </w:rPr>
        <w:t>.</w:t>
      </w:r>
      <w:r w:rsidRPr="001F0B22">
        <w:rPr>
          <w:rFonts w:hAnsi="Sylfaen" w:ascii="Sylfaen"/>
          <w:sz w:val="24"/>
          <w:szCs w:val="24"/>
        </w:rPr>
        <w:t xml:space="preserve"> </w:t>
      </w:r>
      <w:r>
        <w:rPr>
          <w:rFonts w:hAnsi="Sylfaen" w:ascii="Sylfaen"/>
          <w:sz w:val="24"/>
          <w:szCs w:val="24"/>
        </w:rPr>
        <w:t xml:space="preserve">iznos od </w:t>
      </w:r>
      <w:r w:rsidRPr="002739A3">
        <w:rPr>
          <w:rFonts w:hAnsi="Sylfaen" w:ascii="Sylfaen"/>
          <w:b/>
          <w:sz w:val="24"/>
          <w:szCs w:val="24"/>
          <w:u w:val="single"/>
        </w:rPr>
        <w:t>150,00 kn</w:t>
      </w:r>
      <w:r>
        <w:rPr>
          <w:rFonts w:hAnsi="Sylfaen" w:ascii="Sylfaen"/>
          <w:sz w:val="24"/>
          <w:szCs w:val="24"/>
        </w:rPr>
        <w:t xml:space="preserve"> na ime izrade </w:t>
      </w:r>
      <w:proofErr w:type="spellStart"/>
      <w:r>
        <w:rPr>
          <w:rFonts w:hAnsi="Sylfaen" w:ascii="Sylfaen"/>
          <w:sz w:val="24"/>
          <w:szCs w:val="24"/>
        </w:rPr>
        <w:t>banera</w:t>
      </w:r>
      <w:proofErr w:type="spellEnd"/>
      <w:r>
        <w:rPr>
          <w:rFonts w:hAnsi="Sylfaen" w:ascii="Sylfaen"/>
          <w:sz w:val="24"/>
          <w:szCs w:val="24"/>
        </w:rPr>
        <w:t xml:space="preserve"> za oglašavanje</w:t>
      </w:r>
      <w:r w:rsidR="00762AB4">
        <w:rPr>
          <w:rFonts w:hAnsi="Sylfaen" w:ascii="Sylfaen"/>
          <w:sz w:val="24"/>
          <w:szCs w:val="24"/>
        </w:rPr>
        <w:t xml:space="preserve"> </w:t>
      </w:r>
    </w:p>
    <w:p w:rsidRDefault="00F04150" w:rsidP="00F676ED" w:rsidR="00F04150">
      <w:pPr>
        <w:jc w:val="both"/>
        <w:rPr>
          <w:rFonts w:hAnsi="Sylfaen" w:ascii="Sylfaen"/>
          <w:sz w:val="24"/>
          <w:szCs w:val="24"/>
        </w:rPr>
      </w:pPr>
    </w:p>
    <w:p w:rsidRDefault="00F04150" w:rsidP="00F676ED" w:rsidR="00F04150">
      <w:pPr>
        <w:jc w:val="both"/>
        <w:rPr>
          <w:rFonts w:hAnsi="Sylfaen" w:ascii="Sylfaen"/>
          <w:sz w:val="24"/>
          <w:szCs w:val="24"/>
        </w:rPr>
      </w:pPr>
      <w:r>
        <w:rPr>
          <w:rFonts w:hAnsi="Sylfaen" w:ascii="Sylfaen"/>
          <w:sz w:val="24"/>
          <w:szCs w:val="24"/>
        </w:rPr>
        <w:t xml:space="preserve">13. iznos od </w:t>
      </w:r>
      <w:r w:rsidR="00683168" w:rsidRPr="00683168">
        <w:rPr>
          <w:rFonts w:hAnsi="Sylfaen" w:ascii="Sylfaen"/>
          <w:b/>
          <w:sz w:val="24"/>
          <w:szCs w:val="24"/>
          <w:u w:val="single"/>
        </w:rPr>
        <w:t>13.750,00 kn</w:t>
      </w:r>
      <w:r w:rsidR="00683168">
        <w:rPr>
          <w:rFonts w:hAnsi="Sylfaen" w:ascii="Sylfaen"/>
          <w:sz w:val="24"/>
          <w:szCs w:val="24"/>
        </w:rPr>
        <w:t xml:space="preserve"> bruto na ime izrade </w:t>
      </w:r>
      <w:proofErr w:type="spellStart"/>
      <w:r w:rsidR="00683168">
        <w:rPr>
          <w:rFonts w:hAnsi="Sylfaen" w:ascii="Sylfaen"/>
          <w:sz w:val="24"/>
          <w:szCs w:val="24"/>
        </w:rPr>
        <w:t>izrade</w:t>
      </w:r>
      <w:proofErr w:type="spellEnd"/>
      <w:r w:rsidR="00683168">
        <w:rPr>
          <w:rFonts w:hAnsi="Sylfaen" w:ascii="Sylfaen"/>
          <w:sz w:val="24"/>
          <w:szCs w:val="24"/>
        </w:rPr>
        <w:t xml:space="preserve"> geodetskog elaborata za upis u katastar i zemljišne knjige (11.000,00 kn neto uvećano za PDV u iznosu od 25%)</w:t>
      </w:r>
    </w:p>
    <w:p w:rsidRDefault="00F04150" w:rsidP="00F04150" w:rsidR="00F04150">
      <w:pPr>
        <w:jc w:val="both"/>
        <w:rPr>
          <w:rFonts w:hAnsi="Sylfaen" w:ascii="Sylfaen"/>
          <w:sz w:val="24"/>
          <w:szCs w:val="24"/>
        </w:rPr>
      </w:pPr>
    </w:p>
    <w:p w:rsidRDefault="00F04150" w:rsidP="00F04150" w:rsidR="00F04150">
      <w:pPr>
        <w:jc w:val="both"/>
        <w:rPr>
          <w:rFonts w:hAnsi="Sylfaen" w:ascii="Sylfaen"/>
          <w:sz w:val="24"/>
          <w:szCs w:val="24"/>
        </w:rPr>
      </w:pPr>
      <w:r w:rsidRPr="002739A3">
        <w:rPr>
          <w:rFonts w:hAnsi="Sylfaen" w:ascii="Sylfaen"/>
          <w:sz w:val="24"/>
          <w:szCs w:val="24"/>
        </w:rPr>
        <w:t>1</w:t>
      </w:r>
      <w:r w:rsidR="00683168">
        <w:rPr>
          <w:rFonts w:hAnsi="Sylfaen" w:ascii="Sylfaen"/>
          <w:sz w:val="24"/>
          <w:szCs w:val="24"/>
        </w:rPr>
        <w:t>4</w:t>
      </w:r>
      <w:r w:rsidRPr="002739A3">
        <w:rPr>
          <w:rFonts w:hAnsi="Sylfaen" w:ascii="Sylfaen"/>
          <w:sz w:val="24"/>
          <w:szCs w:val="24"/>
        </w:rPr>
        <w:t xml:space="preserve">. iznos od </w:t>
      </w:r>
      <w:r w:rsidRPr="002739A3">
        <w:rPr>
          <w:rFonts w:hAnsi="Sylfaen" w:ascii="Sylfaen"/>
          <w:b/>
          <w:sz w:val="24"/>
          <w:szCs w:val="24"/>
          <w:u w:val="single"/>
        </w:rPr>
        <w:t>2.</w:t>
      </w:r>
      <w:r w:rsidR="00683168">
        <w:rPr>
          <w:rFonts w:hAnsi="Sylfaen" w:ascii="Sylfaen"/>
          <w:b/>
          <w:sz w:val="24"/>
          <w:szCs w:val="24"/>
          <w:u w:val="single"/>
        </w:rPr>
        <w:t>203,25</w:t>
      </w:r>
      <w:r w:rsidRPr="002739A3">
        <w:rPr>
          <w:rFonts w:hAnsi="Sylfaen" w:ascii="Sylfaen"/>
          <w:b/>
          <w:sz w:val="24"/>
          <w:szCs w:val="24"/>
          <w:u w:val="single"/>
        </w:rPr>
        <w:t xml:space="preserve"> kn</w:t>
      </w:r>
      <w:r w:rsidRPr="002739A3">
        <w:rPr>
          <w:rFonts w:hAnsi="Sylfaen" w:ascii="Sylfaen"/>
          <w:sz w:val="24"/>
          <w:szCs w:val="24"/>
        </w:rPr>
        <w:t xml:space="preserve"> na ime rezervacije budućih troškova z</w:t>
      </w:r>
      <w:r>
        <w:rPr>
          <w:rFonts w:hAnsi="Sylfaen" w:ascii="Sylfaen"/>
          <w:sz w:val="24"/>
          <w:szCs w:val="24"/>
        </w:rPr>
        <w:t>a</w:t>
      </w:r>
      <w:r w:rsidRPr="002739A3">
        <w:rPr>
          <w:rFonts w:hAnsi="Sylfaen" w:ascii="Sylfaen"/>
          <w:sz w:val="24"/>
          <w:szCs w:val="24"/>
        </w:rPr>
        <w:t xml:space="preserve"> razdoblje od tri mjeseca </w:t>
      </w:r>
      <w:r w:rsidRPr="00753B22">
        <w:rPr>
          <w:rFonts w:hAnsi="Sylfaen" w:ascii="Sylfaen"/>
          <w:sz w:val="24"/>
          <w:szCs w:val="24"/>
        </w:rPr>
        <w:t>(</w:t>
      </w:r>
      <w:r>
        <w:rPr>
          <w:rFonts w:hAnsi="Sylfaen" w:ascii="Sylfaen"/>
          <w:sz w:val="24"/>
          <w:szCs w:val="24"/>
        </w:rPr>
        <w:t>88,13</w:t>
      </w:r>
      <w:r w:rsidRPr="00753B22">
        <w:rPr>
          <w:rFonts w:hAnsi="Sylfaen" w:ascii="Sylfaen"/>
          <w:sz w:val="24"/>
          <w:szCs w:val="24"/>
        </w:rPr>
        <w:t xml:space="preserve">% troškova od ukupno </w:t>
      </w:r>
      <w:r w:rsidR="00683168">
        <w:rPr>
          <w:rFonts w:hAnsi="Sylfaen" w:ascii="Sylfaen"/>
          <w:sz w:val="24"/>
          <w:szCs w:val="24"/>
        </w:rPr>
        <w:t>2</w:t>
      </w:r>
      <w:r w:rsidRPr="00753B22">
        <w:rPr>
          <w:rFonts w:hAnsi="Sylfaen" w:ascii="Sylfaen"/>
          <w:sz w:val="24"/>
          <w:szCs w:val="24"/>
        </w:rPr>
        <w:t>.</w:t>
      </w:r>
      <w:r w:rsidR="00683168">
        <w:rPr>
          <w:rFonts w:hAnsi="Sylfaen" w:ascii="Sylfaen"/>
          <w:sz w:val="24"/>
          <w:szCs w:val="24"/>
        </w:rPr>
        <w:t>5</w:t>
      </w:r>
      <w:r>
        <w:rPr>
          <w:rFonts w:hAnsi="Sylfaen" w:ascii="Sylfaen"/>
          <w:sz w:val="24"/>
          <w:szCs w:val="24"/>
        </w:rPr>
        <w:t>00</w:t>
      </w:r>
      <w:r w:rsidRPr="00753B22">
        <w:rPr>
          <w:rFonts w:hAnsi="Sylfaen" w:ascii="Sylfaen"/>
          <w:sz w:val="24"/>
          <w:szCs w:val="24"/>
        </w:rPr>
        <w:t>,00 kn)</w:t>
      </w:r>
    </w:p>
    <w:p w:rsidRDefault="00F04150" w:rsidP="00F676ED" w:rsidR="00F04150">
      <w:pPr>
        <w:jc w:val="both"/>
        <w:rPr>
          <w:rFonts w:hAnsi="Sylfaen" w:ascii="Sylfaen"/>
          <w:sz w:val="24"/>
          <w:szCs w:val="24"/>
        </w:rPr>
      </w:pPr>
    </w:p>
    <w:p w:rsidRDefault="00F676ED" w:rsidP="00F676ED" w:rsidR="00F676ED">
      <w:pPr>
        <w:jc w:val="both"/>
        <w:rPr>
          <w:rFonts w:hAnsi="Sylfaen" w:ascii="Sylfaen"/>
          <w:sz w:val="24"/>
          <w:szCs w:val="24"/>
        </w:rPr>
      </w:pPr>
      <w:r>
        <w:rPr>
          <w:rFonts w:hAnsi="Sylfaen" w:ascii="Sylfaen"/>
          <w:sz w:val="24"/>
          <w:szCs w:val="24"/>
        </w:rPr>
        <w:lastRenderedPageBreak/>
        <w:t>1</w:t>
      </w:r>
      <w:r w:rsidR="00683168">
        <w:rPr>
          <w:rFonts w:hAnsi="Sylfaen" w:ascii="Sylfaen"/>
          <w:sz w:val="24"/>
          <w:szCs w:val="24"/>
        </w:rPr>
        <w:t>5</w:t>
      </w:r>
      <w:r>
        <w:rPr>
          <w:rFonts w:hAnsi="Sylfaen" w:ascii="Sylfaen"/>
          <w:sz w:val="24"/>
          <w:szCs w:val="24"/>
        </w:rPr>
        <w:t>.</w:t>
      </w:r>
      <w:r w:rsidRPr="001F0B22">
        <w:rPr>
          <w:rFonts w:hAnsi="Sylfaen" w:ascii="Sylfaen"/>
          <w:sz w:val="24"/>
          <w:szCs w:val="24"/>
        </w:rPr>
        <w:t xml:space="preserve"> </w:t>
      </w:r>
      <w:r>
        <w:rPr>
          <w:rFonts w:hAnsi="Sylfaen" w:ascii="Sylfaen"/>
          <w:sz w:val="24"/>
          <w:szCs w:val="24"/>
        </w:rPr>
        <w:t xml:space="preserve">iznos od </w:t>
      </w:r>
      <w:r w:rsidRPr="002739A3">
        <w:rPr>
          <w:rFonts w:hAnsi="Sylfaen" w:ascii="Sylfaen"/>
          <w:b/>
          <w:sz w:val="24"/>
          <w:szCs w:val="24"/>
          <w:u w:val="single"/>
        </w:rPr>
        <w:t>4.</w:t>
      </w:r>
      <w:r w:rsidR="00762AB4">
        <w:rPr>
          <w:rFonts w:hAnsi="Sylfaen" w:ascii="Sylfaen"/>
          <w:b/>
          <w:sz w:val="24"/>
          <w:szCs w:val="24"/>
          <w:u w:val="single"/>
        </w:rPr>
        <w:t>124,48</w:t>
      </w:r>
      <w:r w:rsidRPr="002739A3">
        <w:rPr>
          <w:rFonts w:hAnsi="Sylfaen" w:ascii="Sylfaen"/>
          <w:b/>
          <w:sz w:val="24"/>
          <w:szCs w:val="24"/>
          <w:u w:val="single"/>
        </w:rPr>
        <w:t xml:space="preserve"> kn</w:t>
      </w:r>
      <w:r>
        <w:rPr>
          <w:rFonts w:hAnsi="Sylfaen" w:ascii="Sylfaen"/>
          <w:sz w:val="24"/>
          <w:szCs w:val="24"/>
        </w:rPr>
        <w:t xml:space="preserve"> </w:t>
      </w:r>
      <w:r w:rsidR="00F96708" w:rsidRPr="00753B22">
        <w:rPr>
          <w:rFonts w:hAnsi="Sylfaen" w:ascii="Sylfaen"/>
          <w:sz w:val="24"/>
          <w:szCs w:val="24"/>
        </w:rPr>
        <w:t xml:space="preserve">na ime povrata predujma predlagatelju RH, Ministarstvo financija – Poreznoj upravi za pokretanje stečajnog postupka </w:t>
      </w:r>
      <w:r w:rsidR="00762AB4" w:rsidRPr="00753B22">
        <w:rPr>
          <w:rFonts w:hAnsi="Sylfaen" w:ascii="Sylfaen"/>
          <w:sz w:val="24"/>
          <w:szCs w:val="24"/>
        </w:rPr>
        <w:t>(</w:t>
      </w:r>
      <w:r w:rsidR="00762AB4">
        <w:rPr>
          <w:rFonts w:hAnsi="Sylfaen" w:ascii="Sylfaen"/>
          <w:sz w:val="24"/>
          <w:szCs w:val="24"/>
        </w:rPr>
        <w:t>88,13</w:t>
      </w:r>
      <w:r w:rsidR="00762AB4" w:rsidRPr="00753B22">
        <w:rPr>
          <w:rFonts w:hAnsi="Sylfaen" w:ascii="Sylfaen"/>
          <w:sz w:val="24"/>
          <w:szCs w:val="24"/>
        </w:rPr>
        <w:t xml:space="preserve">% troškova od ukupno </w:t>
      </w:r>
      <w:r w:rsidR="00762AB4">
        <w:rPr>
          <w:rFonts w:hAnsi="Sylfaen" w:ascii="Sylfaen"/>
          <w:sz w:val="24"/>
          <w:szCs w:val="24"/>
        </w:rPr>
        <w:t>4</w:t>
      </w:r>
      <w:r w:rsidR="00762AB4" w:rsidRPr="00753B22">
        <w:rPr>
          <w:rFonts w:hAnsi="Sylfaen" w:ascii="Sylfaen"/>
          <w:sz w:val="24"/>
          <w:szCs w:val="24"/>
        </w:rPr>
        <w:t>.</w:t>
      </w:r>
      <w:r w:rsidR="00762AB4">
        <w:rPr>
          <w:rFonts w:hAnsi="Sylfaen" w:ascii="Sylfaen"/>
          <w:sz w:val="24"/>
          <w:szCs w:val="24"/>
        </w:rPr>
        <w:t>680</w:t>
      </w:r>
      <w:r w:rsidR="00762AB4" w:rsidRPr="00753B22">
        <w:rPr>
          <w:rFonts w:hAnsi="Sylfaen" w:ascii="Sylfaen"/>
          <w:sz w:val="24"/>
          <w:szCs w:val="24"/>
        </w:rPr>
        <w:t>,00 kn)</w:t>
      </w:r>
    </w:p>
    <w:p w:rsidRDefault="00762AB4" w:rsidP="00F676ED" w:rsidR="00762AB4">
      <w:pPr>
        <w:jc w:val="both"/>
        <w:rPr>
          <w:rFonts w:hAnsi="Sylfaen" w:ascii="Sylfaen"/>
          <w:sz w:val="24"/>
          <w:szCs w:val="24"/>
        </w:rPr>
      </w:pPr>
    </w:p>
    <w:p w:rsidRDefault="00F676ED" w:rsidP="00F676ED" w:rsidR="00F676ED">
      <w:pPr>
        <w:jc w:val="both"/>
        <w:rPr>
          <w:rFonts w:hAnsi="Sylfaen" w:ascii="Sylfaen"/>
          <w:sz w:val="24"/>
          <w:szCs w:val="24"/>
        </w:rPr>
      </w:pPr>
      <w:r>
        <w:rPr>
          <w:rFonts w:hAnsi="Sylfaen" w:ascii="Sylfaen"/>
          <w:sz w:val="24"/>
          <w:szCs w:val="24"/>
        </w:rPr>
        <w:t>1</w:t>
      </w:r>
      <w:r w:rsidR="00683168">
        <w:rPr>
          <w:rFonts w:hAnsi="Sylfaen" w:ascii="Sylfaen"/>
          <w:sz w:val="24"/>
          <w:szCs w:val="24"/>
        </w:rPr>
        <w:t>6</w:t>
      </w:r>
      <w:r>
        <w:rPr>
          <w:rFonts w:hAnsi="Sylfaen" w:ascii="Sylfaen"/>
          <w:sz w:val="24"/>
          <w:szCs w:val="24"/>
        </w:rPr>
        <w:t>.</w:t>
      </w:r>
      <w:r w:rsidRPr="001F0B22">
        <w:rPr>
          <w:rFonts w:hAnsi="Sylfaen" w:ascii="Sylfaen"/>
          <w:sz w:val="24"/>
          <w:szCs w:val="24"/>
        </w:rPr>
        <w:t xml:space="preserve"> </w:t>
      </w:r>
      <w:r>
        <w:rPr>
          <w:rFonts w:hAnsi="Sylfaen" w:ascii="Sylfaen"/>
          <w:sz w:val="24"/>
          <w:szCs w:val="24"/>
        </w:rPr>
        <w:t xml:space="preserve">iznos od </w:t>
      </w:r>
      <w:r>
        <w:rPr>
          <w:rFonts w:hAnsi="Sylfaen" w:ascii="Sylfaen"/>
          <w:b/>
          <w:sz w:val="24"/>
          <w:szCs w:val="24"/>
          <w:u w:val="single"/>
        </w:rPr>
        <w:t>41.</w:t>
      </w:r>
      <w:r w:rsidRPr="002739A3">
        <w:rPr>
          <w:rFonts w:hAnsi="Sylfaen" w:ascii="Sylfaen"/>
          <w:b/>
          <w:sz w:val="24"/>
          <w:szCs w:val="24"/>
          <w:u w:val="single"/>
        </w:rPr>
        <w:t>700,86 kn</w:t>
      </w:r>
      <w:r>
        <w:rPr>
          <w:rFonts w:hAnsi="Sylfaen" w:ascii="Sylfaen"/>
          <w:sz w:val="24"/>
          <w:szCs w:val="24"/>
        </w:rPr>
        <w:t xml:space="preserve"> na ime naknade za nezakonito izgrađenu zgradu</w:t>
      </w:r>
      <w:r w:rsidR="009977A2">
        <w:rPr>
          <w:rFonts w:hAnsi="Sylfaen" w:ascii="Sylfaen"/>
          <w:sz w:val="24"/>
          <w:szCs w:val="24"/>
        </w:rPr>
        <w:t xml:space="preserve"> temeljem rješenja Općine Bistra, Jedinstveni upravni odjel, Klasa:</w:t>
      </w:r>
      <w:r w:rsidR="009977A2" w:rsidRPr="00980081">
        <w:rPr>
          <w:rFonts w:hAnsi="Sylfaen" w:ascii="Sylfaen"/>
          <w:sz w:val="24"/>
          <w:szCs w:val="24"/>
        </w:rPr>
        <w:t xml:space="preserve"> UP/I-363-02/14-08/23 </w:t>
      </w:r>
      <w:r w:rsidR="009977A2">
        <w:rPr>
          <w:rFonts w:hAnsi="Sylfaen" w:ascii="Sylfaen"/>
          <w:sz w:val="24"/>
          <w:szCs w:val="24"/>
        </w:rPr>
        <w:t>od dana  25.02.2015</w:t>
      </w:r>
      <w:r w:rsidR="009977A2" w:rsidRPr="00980081">
        <w:rPr>
          <w:rFonts w:hAnsi="Sylfaen" w:ascii="Sylfaen"/>
          <w:sz w:val="24"/>
          <w:szCs w:val="24"/>
        </w:rPr>
        <w:t>. god.</w:t>
      </w:r>
      <w:r w:rsidR="009977A2" w:rsidRPr="009977A2">
        <w:rPr>
          <w:rFonts w:hAnsi="Sylfaen" w:ascii="Sylfaen"/>
          <w:sz w:val="24"/>
          <w:szCs w:val="24"/>
        </w:rPr>
        <w:t xml:space="preserve"> </w:t>
      </w:r>
      <w:r w:rsidR="009977A2">
        <w:rPr>
          <w:rFonts w:hAnsi="Sylfaen" w:ascii="Sylfaen"/>
          <w:sz w:val="24"/>
          <w:szCs w:val="24"/>
        </w:rPr>
        <w:t>s odobrenim popustom na ukupan iznos od 55.434,47 kn</w:t>
      </w:r>
    </w:p>
    <w:p w:rsidRDefault="009977A2" w:rsidP="00F676ED" w:rsidR="009977A2">
      <w:pPr>
        <w:jc w:val="both"/>
        <w:rPr>
          <w:rFonts w:hAnsi="Sylfaen" w:ascii="Sylfaen"/>
          <w:sz w:val="24"/>
          <w:szCs w:val="24"/>
        </w:rPr>
      </w:pPr>
    </w:p>
    <w:p w:rsidRDefault="009977A2" w:rsidP="00F676ED" w:rsidR="009977A2">
      <w:pPr>
        <w:jc w:val="both"/>
        <w:rPr>
          <w:rFonts w:hAnsi="Sylfaen" w:ascii="Sylfaen"/>
          <w:sz w:val="24"/>
          <w:szCs w:val="24"/>
        </w:rPr>
      </w:pPr>
      <w:r>
        <w:rPr>
          <w:rFonts w:hAnsi="Sylfaen" w:ascii="Sylfaen"/>
          <w:sz w:val="24"/>
          <w:szCs w:val="24"/>
        </w:rPr>
        <w:t>1</w:t>
      </w:r>
      <w:r w:rsidR="00683168">
        <w:rPr>
          <w:rFonts w:hAnsi="Sylfaen" w:ascii="Sylfaen"/>
          <w:sz w:val="24"/>
          <w:szCs w:val="24"/>
        </w:rPr>
        <w:t>7</w:t>
      </w:r>
      <w:r>
        <w:rPr>
          <w:rFonts w:hAnsi="Sylfaen" w:ascii="Sylfaen"/>
          <w:sz w:val="24"/>
          <w:szCs w:val="24"/>
        </w:rPr>
        <w:t>.</w:t>
      </w:r>
      <w:r w:rsidRPr="001F0B22">
        <w:rPr>
          <w:rFonts w:hAnsi="Sylfaen" w:ascii="Sylfaen"/>
          <w:sz w:val="24"/>
          <w:szCs w:val="24"/>
        </w:rPr>
        <w:t xml:space="preserve"> </w:t>
      </w:r>
      <w:r>
        <w:rPr>
          <w:rFonts w:hAnsi="Sylfaen" w:ascii="Sylfaen"/>
          <w:sz w:val="24"/>
          <w:szCs w:val="24"/>
        </w:rPr>
        <w:t xml:space="preserve">iznos od </w:t>
      </w:r>
      <w:r>
        <w:rPr>
          <w:rFonts w:hAnsi="Sylfaen" w:ascii="Sylfaen"/>
          <w:b/>
          <w:sz w:val="24"/>
          <w:szCs w:val="24"/>
          <w:u w:val="single"/>
        </w:rPr>
        <w:t>24.782,52</w:t>
      </w:r>
      <w:r w:rsidRPr="002739A3">
        <w:rPr>
          <w:rFonts w:hAnsi="Sylfaen" w:ascii="Sylfaen"/>
          <w:b/>
          <w:sz w:val="24"/>
          <w:szCs w:val="24"/>
          <w:u w:val="single"/>
        </w:rPr>
        <w:t xml:space="preserve"> kn</w:t>
      </w:r>
      <w:r>
        <w:rPr>
          <w:rFonts w:hAnsi="Sylfaen" w:ascii="Sylfaen"/>
          <w:sz w:val="24"/>
          <w:szCs w:val="24"/>
        </w:rPr>
        <w:t xml:space="preserve"> na ime naknade za </w:t>
      </w:r>
      <w:r w:rsidR="00F04150">
        <w:rPr>
          <w:rFonts w:hAnsi="Sylfaen" w:ascii="Sylfaen"/>
          <w:sz w:val="24"/>
          <w:szCs w:val="24"/>
        </w:rPr>
        <w:t>vodni doprinos</w:t>
      </w:r>
      <w:r>
        <w:rPr>
          <w:rFonts w:hAnsi="Sylfaen" w:ascii="Sylfaen"/>
          <w:sz w:val="24"/>
          <w:szCs w:val="24"/>
        </w:rPr>
        <w:t xml:space="preserve"> temeljem rješenja </w:t>
      </w:r>
      <w:r w:rsidR="00F04150">
        <w:rPr>
          <w:rFonts w:hAnsi="Sylfaen" w:ascii="Sylfaen"/>
          <w:sz w:val="24"/>
          <w:szCs w:val="24"/>
        </w:rPr>
        <w:t xml:space="preserve">Hrvatskih voda, </w:t>
      </w:r>
      <w:proofErr w:type="spellStart"/>
      <w:r w:rsidR="00F04150">
        <w:rPr>
          <w:rFonts w:hAnsi="Sylfaen" w:ascii="Sylfaen"/>
          <w:sz w:val="24"/>
          <w:szCs w:val="24"/>
        </w:rPr>
        <w:t>Vodnogospodarska</w:t>
      </w:r>
      <w:proofErr w:type="spellEnd"/>
      <w:r w:rsidR="00F04150">
        <w:rPr>
          <w:rFonts w:hAnsi="Sylfaen" w:ascii="Sylfaen"/>
          <w:sz w:val="24"/>
          <w:szCs w:val="24"/>
        </w:rPr>
        <w:t xml:space="preserve"> ispostava za mali sliv Zagrebačko </w:t>
      </w:r>
      <w:proofErr w:type="spellStart"/>
      <w:r w:rsidR="00F04150">
        <w:rPr>
          <w:rFonts w:hAnsi="Sylfaen" w:ascii="Sylfaen"/>
          <w:sz w:val="24"/>
          <w:szCs w:val="24"/>
        </w:rPr>
        <w:t>prisavlje</w:t>
      </w:r>
      <w:proofErr w:type="spellEnd"/>
      <w:r w:rsidR="00F04150">
        <w:rPr>
          <w:rFonts w:hAnsi="Sylfaen" w:ascii="Sylfaen"/>
          <w:sz w:val="24"/>
          <w:szCs w:val="24"/>
        </w:rPr>
        <w:t>, Zagreb,  Klasa:</w:t>
      </w:r>
      <w:r w:rsidR="00F04150" w:rsidRPr="00980081">
        <w:rPr>
          <w:rFonts w:hAnsi="Sylfaen" w:ascii="Sylfaen"/>
          <w:sz w:val="24"/>
          <w:szCs w:val="24"/>
        </w:rPr>
        <w:t xml:space="preserve"> UP/I-</w:t>
      </w:r>
      <w:r w:rsidR="00F04150">
        <w:rPr>
          <w:rFonts w:hAnsi="Sylfaen" w:ascii="Sylfaen"/>
          <w:sz w:val="24"/>
          <w:szCs w:val="24"/>
        </w:rPr>
        <w:t>325-08/16-01</w:t>
      </w:r>
      <w:r w:rsidR="00F04150" w:rsidRPr="00980081">
        <w:rPr>
          <w:rFonts w:hAnsi="Sylfaen" w:ascii="Sylfaen"/>
          <w:sz w:val="24"/>
          <w:szCs w:val="24"/>
        </w:rPr>
        <w:t>/</w:t>
      </w:r>
      <w:r w:rsidR="00F04150">
        <w:rPr>
          <w:rFonts w:hAnsi="Sylfaen" w:ascii="Sylfaen"/>
          <w:sz w:val="24"/>
          <w:szCs w:val="24"/>
        </w:rPr>
        <w:t>0260426</w:t>
      </w:r>
      <w:r w:rsidR="00F04150" w:rsidRPr="00980081">
        <w:rPr>
          <w:rFonts w:hAnsi="Sylfaen" w:ascii="Sylfaen"/>
          <w:sz w:val="24"/>
          <w:szCs w:val="24"/>
        </w:rPr>
        <w:t xml:space="preserve"> </w:t>
      </w:r>
      <w:r w:rsidR="00F04150">
        <w:rPr>
          <w:rFonts w:hAnsi="Sylfaen" w:ascii="Sylfaen"/>
          <w:sz w:val="24"/>
          <w:szCs w:val="24"/>
        </w:rPr>
        <w:t>od dana  09.10.2017</w:t>
      </w:r>
      <w:r w:rsidR="00F04150" w:rsidRPr="00980081">
        <w:rPr>
          <w:rFonts w:hAnsi="Sylfaen" w:ascii="Sylfaen"/>
          <w:sz w:val="24"/>
          <w:szCs w:val="24"/>
        </w:rPr>
        <w:t>. god.</w:t>
      </w:r>
    </w:p>
    <w:p w:rsidRDefault="00F676ED" w:rsidP="00F676ED" w:rsidR="00F676ED">
      <w:pPr>
        <w:jc w:val="both"/>
        <w:rPr>
          <w:rFonts w:hAnsi="Sylfaen" w:ascii="Sylfaen"/>
          <w:sz w:val="24"/>
          <w:szCs w:val="24"/>
        </w:rPr>
      </w:pPr>
    </w:p>
    <w:p w:rsidRDefault="00F676ED" w:rsidP="00F676ED" w:rsidR="00F676ED">
      <w:pPr>
        <w:jc w:val="both"/>
        <w:rPr>
          <w:rFonts w:hAnsi="Sylfaen" w:ascii="Sylfaen"/>
          <w:sz w:val="24"/>
          <w:szCs w:val="24"/>
        </w:rPr>
      </w:pPr>
      <w:r>
        <w:rPr>
          <w:rFonts w:hAnsi="Sylfaen" w:ascii="Sylfaen"/>
          <w:sz w:val="24"/>
          <w:szCs w:val="24"/>
        </w:rPr>
        <w:t xml:space="preserve">18. iznos od </w:t>
      </w:r>
      <w:r w:rsidRPr="0067367F">
        <w:rPr>
          <w:rFonts w:hAnsi="Sylfaen" w:ascii="Sylfaen"/>
          <w:b/>
          <w:sz w:val="24"/>
          <w:szCs w:val="24"/>
          <w:u w:val="single"/>
        </w:rPr>
        <w:t xml:space="preserve">77.445,37 kn </w:t>
      </w:r>
      <w:r>
        <w:rPr>
          <w:rFonts w:hAnsi="Sylfaen" w:ascii="Sylfaen"/>
          <w:sz w:val="24"/>
          <w:szCs w:val="24"/>
        </w:rPr>
        <w:t>na ime</w:t>
      </w:r>
      <w:r w:rsidR="00F04150">
        <w:rPr>
          <w:rFonts w:hAnsi="Sylfaen" w:ascii="Sylfaen"/>
          <w:sz w:val="24"/>
          <w:szCs w:val="24"/>
        </w:rPr>
        <w:t xml:space="preserve"> naknade za komunalni doprinos temeljem rješenja Općine Bistra, Jedinstveni upravni odjel, Klasa:</w:t>
      </w:r>
      <w:r w:rsidR="00F04150" w:rsidRPr="00980081">
        <w:rPr>
          <w:rFonts w:hAnsi="Sylfaen" w:ascii="Sylfaen"/>
          <w:sz w:val="24"/>
          <w:szCs w:val="24"/>
        </w:rPr>
        <w:t xml:space="preserve"> UP/I-363-02/14-08/23 </w:t>
      </w:r>
      <w:r w:rsidR="00F04150">
        <w:rPr>
          <w:rFonts w:hAnsi="Sylfaen" w:ascii="Sylfaen"/>
          <w:sz w:val="24"/>
          <w:szCs w:val="24"/>
        </w:rPr>
        <w:t>od dana  20.01.2017</w:t>
      </w:r>
      <w:r w:rsidR="00F04150" w:rsidRPr="00980081">
        <w:rPr>
          <w:rFonts w:hAnsi="Sylfaen" w:ascii="Sylfaen"/>
          <w:sz w:val="24"/>
          <w:szCs w:val="24"/>
        </w:rPr>
        <w:t>. god.</w:t>
      </w:r>
      <w:r w:rsidR="00F04150" w:rsidRPr="009977A2">
        <w:rPr>
          <w:rFonts w:hAnsi="Sylfaen" w:ascii="Sylfaen"/>
          <w:sz w:val="24"/>
          <w:szCs w:val="24"/>
        </w:rPr>
        <w:t xml:space="preserve"> </w:t>
      </w:r>
      <w:r w:rsidR="00F04150">
        <w:rPr>
          <w:rFonts w:hAnsi="Sylfaen" w:ascii="Sylfaen"/>
          <w:sz w:val="24"/>
          <w:szCs w:val="24"/>
        </w:rPr>
        <w:t>s odobrenim popustom na ukupan iznos od 103.260,50 kn</w:t>
      </w:r>
    </w:p>
    <w:p w:rsidRDefault="00F676ED" w:rsidP="00F676ED" w:rsidR="00F676ED">
      <w:pPr>
        <w:jc w:val="both"/>
        <w:rPr>
          <w:rFonts w:hAnsi="Sylfaen" w:ascii="Sylfaen"/>
          <w:b/>
          <w:sz w:val="24"/>
          <w:szCs w:val="24"/>
        </w:rPr>
      </w:pPr>
    </w:p>
    <w:p w:rsidRDefault="00683168" w:rsidP="00762AB4" w:rsidR="00762AB4" w:rsidRPr="00E13135">
      <w:pPr>
        <w:jc w:val="both"/>
        <w:rPr>
          <w:rFonts w:hAnsi="Sylfaen" w:ascii="Sylfaen"/>
          <w:sz w:val="24"/>
          <w:szCs w:val="24"/>
        </w:rPr>
      </w:pPr>
      <w:r w:rsidRPr="00E13135">
        <w:rPr>
          <w:rFonts w:hAnsi="Sylfaen" w:ascii="Sylfaen"/>
          <w:sz w:val="24"/>
          <w:szCs w:val="24"/>
        </w:rPr>
        <w:t>19</w:t>
      </w:r>
      <w:r w:rsidR="00762AB4" w:rsidRPr="00E13135">
        <w:rPr>
          <w:rFonts w:hAnsi="Sylfaen" w:ascii="Sylfaen"/>
          <w:sz w:val="24"/>
          <w:szCs w:val="24"/>
        </w:rPr>
        <w:t xml:space="preserve">. iznos od </w:t>
      </w:r>
      <w:r w:rsidR="009E6050" w:rsidRPr="00E13135">
        <w:rPr>
          <w:rFonts w:hAnsi="Sylfaen" w:ascii="Sylfaen"/>
          <w:b/>
          <w:sz w:val="24"/>
          <w:szCs w:val="24"/>
          <w:u w:val="single"/>
        </w:rPr>
        <w:t>17</w:t>
      </w:r>
      <w:r w:rsidR="00F744E2">
        <w:rPr>
          <w:rFonts w:hAnsi="Sylfaen" w:ascii="Sylfaen"/>
          <w:b/>
          <w:sz w:val="24"/>
          <w:szCs w:val="24"/>
          <w:u w:val="single"/>
        </w:rPr>
        <w:t>3</w:t>
      </w:r>
      <w:r w:rsidR="00762AB4" w:rsidRPr="00E13135">
        <w:rPr>
          <w:rFonts w:hAnsi="Sylfaen" w:ascii="Sylfaen"/>
          <w:b/>
          <w:sz w:val="24"/>
          <w:szCs w:val="24"/>
          <w:u w:val="single"/>
        </w:rPr>
        <w:t>.</w:t>
      </w:r>
      <w:r w:rsidR="00F744E2">
        <w:rPr>
          <w:rFonts w:hAnsi="Sylfaen" w:ascii="Sylfaen"/>
          <w:b/>
          <w:sz w:val="24"/>
          <w:szCs w:val="24"/>
          <w:u w:val="single"/>
        </w:rPr>
        <w:t>645,18</w:t>
      </w:r>
      <w:r w:rsidR="00762AB4" w:rsidRPr="00E13135">
        <w:rPr>
          <w:rFonts w:hAnsi="Sylfaen" w:ascii="Sylfaen"/>
          <w:b/>
          <w:sz w:val="24"/>
          <w:szCs w:val="24"/>
          <w:u w:val="single"/>
        </w:rPr>
        <w:t xml:space="preserve"> kn</w:t>
      </w:r>
      <w:r w:rsidR="00762AB4" w:rsidRPr="00E13135">
        <w:rPr>
          <w:rFonts w:hAnsi="Sylfaen" w:ascii="Sylfaen"/>
          <w:sz w:val="24"/>
          <w:szCs w:val="24"/>
        </w:rPr>
        <w:t xml:space="preserve"> </w:t>
      </w:r>
      <w:r w:rsidR="00762AB4" w:rsidRPr="00E13135">
        <w:rPr>
          <w:rFonts w:hAnsi="Sylfaen" w:ascii="Sylfaen"/>
          <w:b/>
          <w:sz w:val="24"/>
          <w:szCs w:val="24"/>
          <w:u w:val="single"/>
        </w:rPr>
        <w:t>bruto</w:t>
      </w:r>
      <w:r w:rsidR="00762AB4" w:rsidRPr="00E13135">
        <w:rPr>
          <w:rFonts w:hAnsi="Sylfaen" w:ascii="Sylfaen"/>
          <w:sz w:val="24"/>
          <w:szCs w:val="24"/>
        </w:rPr>
        <w:t xml:space="preserve"> na ime nagrade stečajnom upravitelju po Uredbi</w:t>
      </w:r>
      <w:r w:rsidR="00C2518E" w:rsidRPr="00E13135">
        <w:rPr>
          <w:rFonts w:hAnsi="Sylfaen" w:ascii="Sylfaen"/>
          <w:sz w:val="24"/>
          <w:szCs w:val="24"/>
        </w:rPr>
        <w:t xml:space="preserve"> 15 </w:t>
      </w:r>
      <w:r w:rsidR="00E13135" w:rsidRPr="00E13135">
        <w:rPr>
          <w:rFonts w:hAnsi="Sylfaen" w:ascii="Sylfaen"/>
          <w:sz w:val="24"/>
          <w:szCs w:val="24"/>
        </w:rPr>
        <w:t xml:space="preserve">(97,55% od ukupno unovčene stečajne mase u iznosu od </w:t>
      </w:r>
      <w:r w:rsidR="00ED3C89">
        <w:rPr>
          <w:rFonts w:hAnsi="Sylfaen" w:ascii="Sylfaen"/>
          <w:sz w:val="24"/>
          <w:szCs w:val="24"/>
        </w:rPr>
        <w:t>178.006,34</w:t>
      </w:r>
      <w:r w:rsidR="00E13135" w:rsidRPr="00E13135">
        <w:rPr>
          <w:rFonts w:hAnsi="Sylfaen" w:ascii="Sylfaen"/>
          <w:sz w:val="24"/>
          <w:szCs w:val="24"/>
        </w:rPr>
        <w:t xml:space="preserve"> kn)</w:t>
      </w:r>
    </w:p>
    <w:p w:rsidRDefault="00762AB4" w:rsidP="006676C3" w:rsidR="00762AB4" w:rsidRPr="00E13135">
      <w:pPr>
        <w:jc w:val="both"/>
        <w:rPr>
          <w:rFonts w:hAnsi="Sylfaen" w:ascii="Sylfaen"/>
          <w:sz w:val="24"/>
          <w:szCs w:val="24"/>
        </w:rPr>
      </w:pPr>
    </w:p>
    <w:p w:rsidRDefault="00C2518E" w:rsidP="00C2518E" w:rsidR="009E6050" w:rsidRPr="00E13135">
      <w:pPr>
        <w:jc w:val="both"/>
        <w:rPr>
          <w:rFonts w:hAnsi="Sylfaen" w:ascii="Sylfaen"/>
          <w:sz w:val="24"/>
          <w:szCs w:val="24"/>
        </w:rPr>
      </w:pPr>
      <w:r w:rsidRPr="00E13135">
        <w:rPr>
          <w:rFonts w:hAnsi="Sylfaen" w:ascii="Sylfaen"/>
          <w:sz w:val="24"/>
          <w:szCs w:val="24"/>
        </w:rPr>
        <w:t>Primjenom članka 7. Uredbe o kriterijima i načinu obračuna i plaćanja nagrada stečajnim upraviteljima (NN br. 105/15, dalje: Uredba 15). nagrada stečajnom upravitelju</w:t>
      </w:r>
      <w:r w:rsidR="009E6050" w:rsidRPr="00E13135">
        <w:rPr>
          <w:rFonts w:hAnsi="Sylfaen" w:ascii="Sylfaen"/>
          <w:sz w:val="24"/>
          <w:szCs w:val="24"/>
        </w:rPr>
        <w:t xml:space="preserve"> koja se obračunava na unovčenu stečajnu masu nakon donošenja rješenja tog suda, broj gornji od dana </w:t>
      </w:r>
      <w:r w:rsidR="00F744E2">
        <w:rPr>
          <w:rFonts w:hAnsi="Sylfaen" w:ascii="Sylfaen"/>
          <w:sz w:val="24"/>
          <w:szCs w:val="24"/>
        </w:rPr>
        <w:t>06.04.2016</w:t>
      </w:r>
      <w:r w:rsidR="009E6050" w:rsidRPr="00E13135">
        <w:rPr>
          <w:rFonts w:hAnsi="Sylfaen" w:ascii="Sylfaen"/>
          <w:sz w:val="24"/>
          <w:szCs w:val="24"/>
        </w:rPr>
        <w:t>. god.</w:t>
      </w:r>
      <w:r w:rsidR="00F744E2">
        <w:rPr>
          <w:rFonts w:hAnsi="Sylfaen" w:ascii="Sylfaen"/>
          <w:sz w:val="24"/>
          <w:szCs w:val="24"/>
        </w:rPr>
        <w:t xml:space="preserve"> kojim rješenjem je određen predujam nagrade stečajnom upravitelju</w:t>
      </w:r>
      <w:r w:rsidR="00E13135" w:rsidRPr="00E13135">
        <w:rPr>
          <w:rFonts w:hAnsi="Sylfaen" w:ascii="Sylfaen"/>
          <w:sz w:val="24"/>
          <w:szCs w:val="24"/>
        </w:rPr>
        <w:t xml:space="preserve"> </w:t>
      </w:r>
      <w:r w:rsidR="009E6050" w:rsidRPr="00E13135">
        <w:rPr>
          <w:rFonts w:hAnsi="Sylfaen" w:ascii="Sylfaen"/>
          <w:sz w:val="24"/>
          <w:szCs w:val="24"/>
        </w:rPr>
        <w:t xml:space="preserve">i to na ime nekretnina unovčenih za iznos od  ukupno 2.062.500,00 kuna te priliva od ostale imovine </w:t>
      </w:r>
      <w:r w:rsidR="00E13135" w:rsidRPr="00E13135">
        <w:rPr>
          <w:rFonts w:hAnsi="Sylfaen" w:ascii="Sylfaen"/>
          <w:sz w:val="24"/>
          <w:szCs w:val="24"/>
        </w:rPr>
        <w:t xml:space="preserve">i iznosu od </w:t>
      </w:r>
      <w:r w:rsidR="009E6050" w:rsidRPr="00E13135">
        <w:rPr>
          <w:rFonts w:hAnsi="Sylfaen" w:ascii="Sylfaen"/>
          <w:sz w:val="24"/>
          <w:szCs w:val="24"/>
        </w:rPr>
        <w:t>51.876,29 kn odnosno sveukupno 2.114.376,29 kn</w:t>
      </w:r>
      <w:r w:rsidR="00E13135" w:rsidRPr="00E13135">
        <w:rPr>
          <w:rFonts w:hAnsi="Sylfaen" w:ascii="Sylfaen"/>
          <w:sz w:val="24"/>
          <w:szCs w:val="24"/>
        </w:rPr>
        <w:t xml:space="preserve"> pa se pri izračunu nagrade</w:t>
      </w:r>
      <w:r w:rsidR="00F744E2">
        <w:rPr>
          <w:rFonts w:hAnsi="Sylfaen" w:ascii="Sylfaen"/>
          <w:sz w:val="24"/>
          <w:szCs w:val="24"/>
        </w:rPr>
        <w:t xml:space="preserve"> stečajnom upravitelju za unovčene predmetne nekretnine</w:t>
      </w:r>
      <w:r w:rsidR="00E13135" w:rsidRPr="00E13135">
        <w:rPr>
          <w:rFonts w:hAnsi="Sylfaen" w:ascii="Sylfaen"/>
          <w:sz w:val="24"/>
          <w:szCs w:val="24"/>
        </w:rPr>
        <w:t xml:space="preserve"> primjenjuje koeficijent od </w:t>
      </w:r>
      <w:r w:rsidR="00F744E2">
        <w:rPr>
          <w:rFonts w:hAnsi="Sylfaen" w:ascii="Sylfaen"/>
          <w:sz w:val="24"/>
          <w:szCs w:val="24"/>
        </w:rPr>
        <w:t>97,</w:t>
      </w:r>
      <w:r w:rsidR="00E13135" w:rsidRPr="00E13135">
        <w:rPr>
          <w:rFonts w:hAnsi="Sylfaen" w:ascii="Sylfaen"/>
          <w:sz w:val="24"/>
          <w:szCs w:val="24"/>
        </w:rPr>
        <w:t xml:space="preserve">55%, a na ostalu imovinu </w:t>
      </w:r>
      <w:r w:rsidR="00F744E2">
        <w:rPr>
          <w:rFonts w:hAnsi="Sylfaen" w:ascii="Sylfaen"/>
          <w:sz w:val="24"/>
          <w:szCs w:val="24"/>
        </w:rPr>
        <w:t xml:space="preserve">koeficijent </w:t>
      </w:r>
      <w:r w:rsidR="00E13135" w:rsidRPr="00E13135">
        <w:rPr>
          <w:rFonts w:hAnsi="Sylfaen" w:ascii="Sylfaen"/>
          <w:sz w:val="24"/>
          <w:szCs w:val="24"/>
        </w:rPr>
        <w:t>od 2,45% i to kako slijedi:</w:t>
      </w:r>
    </w:p>
    <w:p w:rsidRDefault="009E6050" w:rsidP="00C2518E" w:rsidR="009E6050">
      <w:pPr>
        <w:jc w:val="both"/>
        <w:rPr>
          <w:rFonts w:hAnsi="Sylfaen" w:ascii="Sylfaen"/>
          <w:sz w:val="24"/>
          <w:szCs w:val="24"/>
        </w:rPr>
      </w:pPr>
    </w:p>
    <w:p w:rsidRDefault="00E13135" w:rsidP="00E13135" w:rsidR="00E13135" w:rsidRPr="00E13135">
      <w:pPr>
        <w:jc w:val="both"/>
        <w:rPr>
          <w:rFonts w:hAnsi="Sylfaen" w:ascii="Sylfaen"/>
        </w:rPr>
      </w:pPr>
      <w:r w:rsidRPr="00E13135">
        <w:rPr>
          <w:rFonts w:hAnsi="Sylfaen" w:ascii="Sylfaen"/>
        </w:rPr>
        <w:t>-100.000,00 kn</w:t>
      </w:r>
      <w:r w:rsidRPr="00E13135">
        <w:rPr>
          <w:rFonts w:hAnsi="Sylfaen" w:ascii="Sylfaen"/>
        </w:rPr>
        <w:tab/>
      </w:r>
      <w:r w:rsidRPr="00E13135">
        <w:rPr>
          <w:rFonts w:hAnsi="Sylfaen" w:ascii="Sylfaen"/>
        </w:rPr>
        <w:tab/>
      </w:r>
      <w:r w:rsidRPr="00E13135">
        <w:rPr>
          <w:rFonts w:hAnsi="Sylfaen" w:ascii="Sylfaen"/>
        </w:rPr>
        <w:tab/>
      </w:r>
      <w:r w:rsidRPr="00E13135">
        <w:rPr>
          <w:rFonts w:hAnsi="Sylfaen" w:ascii="Sylfaen"/>
        </w:rPr>
        <w:tab/>
      </w:r>
      <w:r>
        <w:rPr>
          <w:rFonts w:hAnsi="Sylfaen" w:ascii="Sylfaen"/>
        </w:rPr>
        <w:t xml:space="preserve"> 16%    </w:t>
      </w:r>
      <w:r w:rsidRPr="00E13135">
        <w:rPr>
          <w:rFonts w:hAnsi="Sylfaen" w:ascii="Sylfaen"/>
        </w:rPr>
        <w:t xml:space="preserve">iznos bruto nagrade  </w:t>
      </w:r>
      <w:r w:rsidRPr="00E13135">
        <w:rPr>
          <w:rFonts w:hAnsi="Sylfaen" w:ascii="Sylfaen"/>
        </w:rPr>
        <w:tab/>
        <w:t xml:space="preserve">            </w:t>
      </w:r>
      <w:r w:rsidRPr="00E13135">
        <w:rPr>
          <w:rFonts w:hAnsi="Sylfaen" w:ascii="Sylfaen"/>
        </w:rPr>
        <w:tab/>
        <w:t>16.000,00 kn</w:t>
      </w:r>
    </w:p>
    <w:p w:rsidRDefault="00E13135" w:rsidP="00E13135" w:rsidR="00E13135" w:rsidRPr="00E13135">
      <w:pPr>
        <w:jc w:val="both"/>
        <w:rPr>
          <w:rFonts w:hAnsi="Sylfaen" w:ascii="Sylfaen"/>
        </w:rPr>
      </w:pPr>
      <w:r w:rsidRPr="00E13135">
        <w:rPr>
          <w:rFonts w:hAnsi="Sylfaen" w:ascii="Sylfaen"/>
        </w:rPr>
        <w:t>100.001,00 kn-300.000,00 kn</w:t>
      </w:r>
      <w:r w:rsidRPr="00E13135">
        <w:rPr>
          <w:rFonts w:hAnsi="Sylfaen" w:ascii="Sylfaen"/>
        </w:rPr>
        <w:tab/>
      </w:r>
      <w:r w:rsidRPr="00E13135">
        <w:rPr>
          <w:rFonts w:hAnsi="Sylfaen" w:ascii="Sylfaen"/>
        </w:rPr>
        <w:tab/>
        <w:t xml:space="preserve"> 12%</w:t>
      </w:r>
      <w:r w:rsidRPr="00E13135">
        <w:rPr>
          <w:rFonts w:hAnsi="Sylfaen" w:ascii="Sylfaen"/>
        </w:rPr>
        <w:tab/>
      </w:r>
      <w:r>
        <w:rPr>
          <w:rFonts w:hAnsi="Sylfaen" w:ascii="Sylfaen"/>
        </w:rPr>
        <w:t xml:space="preserve"> </w:t>
      </w:r>
      <w:r w:rsidRPr="00E13135">
        <w:rPr>
          <w:rFonts w:hAnsi="Sylfaen" w:ascii="Sylfaen"/>
        </w:rPr>
        <w:t xml:space="preserve">iznos bruto nagrade </w:t>
      </w:r>
      <w:r w:rsidRPr="00E13135">
        <w:rPr>
          <w:rFonts w:hAnsi="Sylfaen" w:ascii="Sylfaen"/>
        </w:rPr>
        <w:tab/>
      </w:r>
      <w:r w:rsidRPr="00E13135">
        <w:rPr>
          <w:rFonts w:hAnsi="Sylfaen" w:ascii="Sylfaen"/>
        </w:rPr>
        <w:tab/>
        <w:t>24.000,00 kn</w:t>
      </w:r>
    </w:p>
    <w:p w:rsidRDefault="00E13135" w:rsidP="00E13135" w:rsidR="00E13135" w:rsidRPr="00E13135">
      <w:pPr>
        <w:jc w:val="both"/>
        <w:rPr>
          <w:rFonts w:hAnsi="Sylfaen" w:ascii="Sylfaen"/>
        </w:rPr>
      </w:pPr>
      <w:r w:rsidRPr="00E13135">
        <w:rPr>
          <w:rFonts w:hAnsi="Sylfaen" w:ascii="Sylfaen"/>
        </w:rPr>
        <w:t>300.001,00 kn-500.000,00 kn-</w:t>
      </w:r>
      <w:r w:rsidRPr="00E13135">
        <w:rPr>
          <w:rFonts w:hAnsi="Sylfaen" w:ascii="Sylfaen"/>
        </w:rPr>
        <w:tab/>
      </w:r>
      <w:r w:rsidRPr="00E13135">
        <w:rPr>
          <w:rFonts w:hAnsi="Sylfaen" w:ascii="Sylfaen"/>
        </w:rPr>
        <w:tab/>
        <w:t xml:space="preserve"> 10%    </w:t>
      </w:r>
      <w:r w:rsidRPr="00E13135">
        <w:rPr>
          <w:rFonts w:hAnsi="Sylfaen" w:ascii="Sylfaen"/>
        </w:rPr>
        <w:tab/>
        <w:t xml:space="preserve">iznos bruto nagrade </w:t>
      </w:r>
      <w:r w:rsidRPr="00E13135">
        <w:rPr>
          <w:rFonts w:hAnsi="Sylfaen" w:ascii="Sylfaen"/>
        </w:rPr>
        <w:tab/>
      </w:r>
      <w:r w:rsidRPr="00E13135">
        <w:rPr>
          <w:rFonts w:hAnsi="Sylfaen" w:ascii="Sylfaen"/>
        </w:rPr>
        <w:tab/>
        <w:t xml:space="preserve">20.000,00 kn </w:t>
      </w:r>
    </w:p>
    <w:p w:rsidRDefault="00E13135" w:rsidP="00E13135" w:rsidR="00E13135" w:rsidRPr="00E13135">
      <w:pPr>
        <w:jc w:val="both"/>
        <w:rPr>
          <w:rFonts w:hAnsi="Sylfaen" w:ascii="Sylfaen"/>
        </w:rPr>
      </w:pPr>
      <w:r w:rsidRPr="00E13135">
        <w:rPr>
          <w:rFonts w:hAnsi="Sylfaen" w:ascii="Sylfaen"/>
        </w:rPr>
        <w:t>50</w:t>
      </w:r>
      <w:r>
        <w:rPr>
          <w:rFonts w:hAnsi="Sylfaen" w:ascii="Sylfaen"/>
        </w:rPr>
        <w:t>0.001,00 kn–1.000.000,00 kn</w:t>
      </w:r>
      <w:r>
        <w:rPr>
          <w:rFonts w:hAnsi="Sylfaen" w:ascii="Sylfaen"/>
        </w:rPr>
        <w:tab/>
        <w:t xml:space="preserve">   </w:t>
      </w:r>
      <w:r w:rsidRPr="00E13135">
        <w:rPr>
          <w:rFonts w:hAnsi="Sylfaen" w:ascii="Sylfaen"/>
        </w:rPr>
        <w:t>8%</w:t>
      </w:r>
      <w:r w:rsidRPr="00E13135">
        <w:rPr>
          <w:rFonts w:hAnsi="Sylfaen" w:ascii="Sylfaen"/>
        </w:rPr>
        <w:tab/>
        <w:t xml:space="preserve"> iznos bruto nagrade  </w:t>
      </w:r>
      <w:r w:rsidRPr="00E13135">
        <w:rPr>
          <w:rFonts w:hAnsi="Sylfaen" w:ascii="Sylfaen"/>
        </w:rPr>
        <w:tab/>
      </w:r>
      <w:r w:rsidRPr="00E13135">
        <w:rPr>
          <w:rFonts w:hAnsi="Sylfaen" w:ascii="Sylfaen"/>
        </w:rPr>
        <w:tab/>
        <w:t xml:space="preserve">40.000,00 kn </w:t>
      </w:r>
    </w:p>
    <w:p w:rsidRDefault="00E13135" w:rsidP="00E13135" w:rsidR="00E13135" w:rsidRPr="00E13135">
      <w:pPr>
        <w:jc w:val="both"/>
        <w:rPr>
          <w:rFonts w:hAnsi="Sylfaen" w:ascii="Sylfaen"/>
        </w:rPr>
      </w:pPr>
      <w:r w:rsidRPr="00E13135">
        <w:rPr>
          <w:rFonts w:hAnsi="Sylfaen" w:ascii="Sylfaen"/>
        </w:rPr>
        <w:t xml:space="preserve">1.000.001,00 kn-2.114.376,29 kn </w:t>
      </w:r>
      <w:r w:rsidRPr="00E13135">
        <w:rPr>
          <w:rFonts w:hAnsi="Sylfaen" w:ascii="Sylfaen"/>
        </w:rPr>
        <w:tab/>
        <w:t xml:space="preserve">   7%</w:t>
      </w:r>
      <w:r w:rsidRPr="00E13135">
        <w:rPr>
          <w:rFonts w:hAnsi="Sylfaen" w:ascii="Sylfaen"/>
        </w:rPr>
        <w:tab/>
        <w:t xml:space="preserve"> iznos bruto nagrade </w:t>
      </w:r>
      <w:r w:rsidRPr="00E13135">
        <w:rPr>
          <w:rFonts w:hAnsi="Sylfaen" w:ascii="Sylfaen"/>
        </w:rPr>
        <w:tab/>
        <w:t xml:space="preserve">            </w:t>
      </w:r>
      <w:r>
        <w:rPr>
          <w:rFonts w:hAnsi="Sylfaen" w:ascii="Sylfaen"/>
        </w:rPr>
        <w:t xml:space="preserve"> </w:t>
      </w:r>
      <w:r w:rsidRPr="00E13135">
        <w:rPr>
          <w:rFonts w:hAnsi="Sylfaen" w:ascii="Sylfaen"/>
        </w:rPr>
        <w:t>78.006,34 kn</w:t>
      </w:r>
    </w:p>
    <w:p w:rsidRDefault="00F744E2" w:rsidP="00C2518E" w:rsidR="00F744E2">
      <w:pPr>
        <w:jc w:val="both"/>
        <w:rPr>
          <w:rFonts w:hAnsi="Sylfaen" w:ascii="Sylfaen"/>
          <w:sz w:val="24"/>
          <w:szCs w:val="24"/>
        </w:rPr>
      </w:pPr>
      <w:r>
        <w:rPr>
          <w:rFonts w:hAnsi="Sylfaen" w:ascii="Sylfaen"/>
          <w:sz w:val="24"/>
          <w:szCs w:val="24"/>
        </w:rPr>
        <w:t xml:space="preserve">ukupno nagrada nekretnine i ostala imovina </w:t>
      </w:r>
      <w:r>
        <w:rPr>
          <w:rFonts w:hAnsi="Sylfaen" w:ascii="Sylfaen"/>
          <w:sz w:val="24"/>
          <w:szCs w:val="24"/>
        </w:rPr>
        <w:tab/>
      </w:r>
      <w:r>
        <w:rPr>
          <w:rFonts w:hAnsi="Sylfaen" w:ascii="Sylfaen"/>
          <w:sz w:val="24"/>
          <w:szCs w:val="24"/>
        </w:rPr>
        <w:tab/>
      </w:r>
      <w:r>
        <w:rPr>
          <w:rFonts w:hAnsi="Sylfaen" w:ascii="Sylfaen"/>
          <w:sz w:val="24"/>
          <w:szCs w:val="24"/>
        </w:rPr>
        <w:tab/>
        <w:t xml:space="preserve"> bruto 178.006,34 kn </w:t>
      </w:r>
    </w:p>
    <w:p w:rsidRDefault="00540B31" w:rsidP="006676C3" w:rsidR="00540B31" w:rsidRPr="00753B22">
      <w:pPr>
        <w:jc w:val="both"/>
        <w:rPr>
          <w:rFonts w:hAnsi="Sylfaen" w:ascii="Sylfaen"/>
          <w:sz w:val="24"/>
          <w:szCs w:val="24"/>
        </w:rPr>
      </w:pPr>
    </w:p>
    <w:p w:rsidRDefault="006964A1" w:rsidP="006676C3" w:rsidR="006676C3" w:rsidRPr="00D149B1">
      <w:pPr>
        <w:jc w:val="both"/>
        <w:rPr>
          <w:rFonts w:hAnsi="Sylfaen" w:ascii="Sylfaen"/>
          <w:b/>
          <w:sz w:val="24"/>
          <w:szCs w:val="24"/>
        </w:rPr>
      </w:pPr>
      <w:r w:rsidRPr="00D149B1">
        <w:rPr>
          <w:rFonts w:hAnsi="Sylfaen" w:ascii="Sylfaen"/>
          <w:b/>
          <w:sz w:val="24"/>
          <w:szCs w:val="24"/>
        </w:rPr>
        <w:t xml:space="preserve">Sukladno svemu iznesenome troškovi sukladno čl. </w:t>
      </w:r>
      <w:r w:rsidR="00E13135">
        <w:rPr>
          <w:rFonts w:hAnsi="Sylfaen" w:ascii="Sylfaen"/>
          <w:b/>
          <w:sz w:val="24"/>
          <w:szCs w:val="24"/>
        </w:rPr>
        <w:t>254</w:t>
      </w:r>
      <w:r w:rsidRPr="00D149B1">
        <w:rPr>
          <w:rFonts w:hAnsi="Sylfaen" w:ascii="Sylfaen"/>
          <w:b/>
          <w:sz w:val="24"/>
          <w:szCs w:val="24"/>
        </w:rPr>
        <w:t xml:space="preserve">. st. 2. ukupno iznose </w:t>
      </w:r>
      <w:r w:rsidR="00ED3C89">
        <w:rPr>
          <w:rFonts w:hAnsi="Sylfaen" w:ascii="Sylfaen"/>
          <w:b/>
          <w:sz w:val="24"/>
          <w:szCs w:val="24"/>
        </w:rPr>
        <w:t>894</w:t>
      </w:r>
      <w:r w:rsidRPr="00D149B1">
        <w:rPr>
          <w:rFonts w:hAnsi="Sylfaen" w:ascii="Sylfaen"/>
          <w:b/>
          <w:sz w:val="24"/>
          <w:szCs w:val="24"/>
        </w:rPr>
        <w:t>.</w:t>
      </w:r>
      <w:r w:rsidR="00ED3C89">
        <w:rPr>
          <w:rFonts w:hAnsi="Sylfaen" w:ascii="Sylfaen"/>
          <w:b/>
          <w:sz w:val="24"/>
          <w:szCs w:val="24"/>
        </w:rPr>
        <w:t>984</w:t>
      </w:r>
      <w:r w:rsidRPr="00D149B1">
        <w:rPr>
          <w:rFonts w:hAnsi="Sylfaen" w:ascii="Sylfaen"/>
          <w:b/>
          <w:sz w:val="24"/>
          <w:szCs w:val="24"/>
        </w:rPr>
        <w:t>.</w:t>
      </w:r>
      <w:r w:rsidR="007D4446">
        <w:rPr>
          <w:rFonts w:hAnsi="Sylfaen" w:ascii="Sylfaen"/>
          <w:b/>
          <w:sz w:val="24"/>
          <w:szCs w:val="24"/>
        </w:rPr>
        <w:t>35</w:t>
      </w:r>
      <w:r w:rsidRPr="00D149B1">
        <w:rPr>
          <w:rFonts w:hAnsi="Sylfaen" w:ascii="Sylfaen"/>
          <w:b/>
          <w:sz w:val="24"/>
          <w:szCs w:val="24"/>
        </w:rPr>
        <w:t xml:space="preserve"> kn</w:t>
      </w:r>
      <w:r w:rsidR="007D4446">
        <w:rPr>
          <w:rFonts w:hAnsi="Sylfaen" w:ascii="Sylfaen"/>
          <w:b/>
          <w:sz w:val="24"/>
          <w:szCs w:val="24"/>
        </w:rPr>
        <w:t xml:space="preserve"> (482.</w:t>
      </w:r>
      <w:r w:rsidR="00ED3C89">
        <w:rPr>
          <w:rFonts w:hAnsi="Sylfaen" w:ascii="Sylfaen"/>
          <w:b/>
          <w:sz w:val="24"/>
          <w:szCs w:val="24"/>
        </w:rPr>
        <w:t>484</w:t>
      </w:r>
      <w:r w:rsidR="007D4446">
        <w:rPr>
          <w:rFonts w:hAnsi="Sylfaen" w:ascii="Sylfaen"/>
          <w:b/>
          <w:sz w:val="24"/>
          <w:szCs w:val="24"/>
        </w:rPr>
        <w:t>,35 kn uvećano za PDV 25% u iznosu od 412.500,00 kn)</w:t>
      </w:r>
    </w:p>
    <w:p w:rsidRDefault="00D149B1" w:rsidP="000E0D9A" w:rsidR="00D149B1">
      <w:pPr>
        <w:jc w:val="both"/>
        <w:rPr>
          <w:rFonts w:hAnsi="Sylfaen" w:ascii="Sylfaen"/>
          <w:sz w:val="24"/>
          <w:szCs w:val="24"/>
        </w:rPr>
      </w:pPr>
    </w:p>
    <w:p w:rsidRDefault="00E13135" w:rsidP="000E0D9A" w:rsidR="00E13135">
      <w:pPr>
        <w:jc w:val="both"/>
        <w:rPr>
          <w:rFonts w:hAnsi="Sylfaen" w:ascii="Sylfaen"/>
          <w:sz w:val="24"/>
          <w:szCs w:val="24"/>
        </w:rPr>
      </w:pPr>
    </w:p>
    <w:p w:rsidRDefault="00E13135" w:rsidP="000E0D9A" w:rsidR="00E13135">
      <w:pPr>
        <w:jc w:val="both"/>
        <w:rPr>
          <w:rFonts w:hAnsi="Sylfaen" w:ascii="Sylfaen"/>
          <w:sz w:val="24"/>
          <w:szCs w:val="24"/>
        </w:rPr>
      </w:pPr>
    </w:p>
    <w:p w:rsidRDefault="007D4446" w:rsidP="000E0D9A" w:rsidR="007D4446">
      <w:pPr>
        <w:jc w:val="both"/>
        <w:rPr>
          <w:rFonts w:hAnsi="Sylfaen" w:ascii="Sylfaen"/>
          <w:sz w:val="24"/>
          <w:szCs w:val="24"/>
        </w:rPr>
      </w:pPr>
    </w:p>
    <w:p w:rsidRDefault="007D4446" w:rsidP="000E0D9A" w:rsidR="007D4446">
      <w:pPr>
        <w:jc w:val="both"/>
        <w:rPr>
          <w:rFonts w:hAnsi="Sylfaen" w:ascii="Sylfaen"/>
          <w:sz w:val="24"/>
          <w:szCs w:val="24"/>
        </w:rPr>
      </w:pPr>
    </w:p>
    <w:p w:rsidRDefault="007D4446" w:rsidP="000E0D9A" w:rsidR="007D4446">
      <w:pPr>
        <w:jc w:val="both"/>
        <w:rPr>
          <w:rFonts w:hAnsi="Sylfaen" w:ascii="Sylfaen"/>
          <w:sz w:val="24"/>
          <w:szCs w:val="24"/>
        </w:rPr>
      </w:pPr>
    </w:p>
    <w:p w:rsidRDefault="007D4446" w:rsidP="000E0D9A" w:rsidR="007D4446">
      <w:pPr>
        <w:jc w:val="both"/>
        <w:rPr>
          <w:rFonts w:hAnsi="Sylfaen" w:ascii="Sylfaen"/>
          <w:sz w:val="24"/>
          <w:szCs w:val="24"/>
        </w:rPr>
      </w:pPr>
    </w:p>
    <w:p w:rsidRDefault="007D4446" w:rsidP="000E0D9A" w:rsidR="007D4446">
      <w:pPr>
        <w:jc w:val="both"/>
        <w:rPr>
          <w:rFonts w:hAnsi="Sylfaen" w:ascii="Sylfaen"/>
          <w:sz w:val="24"/>
          <w:szCs w:val="24"/>
        </w:rPr>
      </w:pPr>
    </w:p>
    <w:p w:rsidRDefault="00D149B1" w:rsidP="000E0D9A" w:rsidR="000E0D9A" w:rsidRPr="00753B22">
      <w:pPr>
        <w:jc w:val="both"/>
        <w:rPr>
          <w:rFonts w:hAnsi="Sylfaen" w:ascii="Sylfaen"/>
          <w:sz w:val="24"/>
          <w:szCs w:val="24"/>
        </w:rPr>
      </w:pPr>
      <w:r>
        <w:rPr>
          <w:rFonts w:hAnsi="Sylfaen" w:ascii="Sylfaen"/>
          <w:sz w:val="24"/>
          <w:szCs w:val="24"/>
        </w:rPr>
        <w:t>3</w:t>
      </w:r>
      <w:r w:rsidR="000E0D9A" w:rsidRPr="00753B22">
        <w:rPr>
          <w:rFonts w:hAnsi="Sylfaen" w:ascii="Sylfaen"/>
          <w:sz w:val="24"/>
          <w:szCs w:val="24"/>
        </w:rPr>
        <w:t>. ZAKLJUČAK</w:t>
      </w:r>
    </w:p>
    <w:p w:rsidRDefault="007D4446" w:rsidP="007D4446" w:rsidR="007D4446">
      <w:pPr>
        <w:jc w:val="both"/>
        <w:rPr>
          <w:rFonts w:hAnsi="Sylfaen" w:ascii="Sylfaen"/>
          <w:sz w:val="24"/>
          <w:szCs w:val="24"/>
        </w:rPr>
      </w:pPr>
    </w:p>
    <w:p w:rsidRDefault="007D4446" w:rsidP="007D4446" w:rsidR="007D4446" w:rsidRPr="00753B22">
      <w:pPr>
        <w:jc w:val="both"/>
        <w:rPr>
          <w:rFonts w:hAnsi="Sylfaen" w:ascii="Sylfaen"/>
          <w:sz w:val="24"/>
          <w:szCs w:val="24"/>
        </w:rPr>
      </w:pPr>
      <w:r w:rsidRPr="00753B22">
        <w:rPr>
          <w:rFonts w:hAnsi="Sylfaen" w:ascii="Sylfaen"/>
          <w:sz w:val="24"/>
          <w:szCs w:val="24"/>
        </w:rPr>
        <w:t xml:space="preserve">Sukladno gore iznesenome, sveukupni troškovi sukladno čl. </w:t>
      </w:r>
      <w:r>
        <w:rPr>
          <w:rFonts w:hAnsi="Sylfaen" w:ascii="Sylfaen"/>
          <w:sz w:val="24"/>
          <w:szCs w:val="24"/>
        </w:rPr>
        <w:t>254</w:t>
      </w:r>
      <w:r w:rsidRPr="00753B22">
        <w:rPr>
          <w:rFonts w:hAnsi="Sylfaen" w:ascii="Sylfaen"/>
          <w:sz w:val="24"/>
          <w:szCs w:val="24"/>
        </w:rPr>
        <w:t xml:space="preserve">. Stečajnog zakona iznose sveukupno iznos od </w:t>
      </w:r>
      <w:r w:rsidR="006C2F8A">
        <w:rPr>
          <w:rFonts w:hAnsi="Sylfaen" w:ascii="Sylfaen"/>
          <w:b/>
          <w:sz w:val="24"/>
          <w:szCs w:val="24"/>
        </w:rPr>
        <w:t>894</w:t>
      </w:r>
      <w:r w:rsidRPr="00D149B1">
        <w:rPr>
          <w:rFonts w:hAnsi="Sylfaen" w:ascii="Sylfaen"/>
          <w:b/>
          <w:sz w:val="24"/>
          <w:szCs w:val="24"/>
        </w:rPr>
        <w:t>.</w:t>
      </w:r>
      <w:r w:rsidR="006C2F8A">
        <w:rPr>
          <w:rFonts w:hAnsi="Sylfaen" w:ascii="Sylfaen"/>
          <w:b/>
          <w:sz w:val="24"/>
          <w:szCs w:val="24"/>
        </w:rPr>
        <w:t>984,</w:t>
      </w:r>
      <w:r>
        <w:rPr>
          <w:rFonts w:hAnsi="Sylfaen" w:ascii="Sylfaen"/>
          <w:b/>
          <w:sz w:val="24"/>
          <w:szCs w:val="24"/>
        </w:rPr>
        <w:t>35</w:t>
      </w:r>
      <w:r w:rsidRPr="00D149B1">
        <w:rPr>
          <w:rFonts w:hAnsi="Sylfaen" w:ascii="Sylfaen"/>
          <w:b/>
          <w:sz w:val="24"/>
          <w:szCs w:val="24"/>
        </w:rPr>
        <w:t xml:space="preserve"> kn</w:t>
      </w:r>
      <w:r>
        <w:rPr>
          <w:rFonts w:hAnsi="Sylfaen" w:ascii="Sylfaen"/>
          <w:b/>
          <w:sz w:val="24"/>
          <w:szCs w:val="24"/>
        </w:rPr>
        <w:t xml:space="preserve"> (482.</w:t>
      </w:r>
      <w:r w:rsidR="006C2F8A">
        <w:rPr>
          <w:rFonts w:hAnsi="Sylfaen" w:ascii="Sylfaen"/>
          <w:b/>
          <w:sz w:val="24"/>
          <w:szCs w:val="24"/>
        </w:rPr>
        <w:t>484</w:t>
      </w:r>
      <w:r>
        <w:rPr>
          <w:rFonts w:hAnsi="Sylfaen" w:ascii="Sylfaen"/>
          <w:b/>
          <w:sz w:val="24"/>
          <w:szCs w:val="24"/>
        </w:rPr>
        <w:t>,35 kn uvećano za PDV 25% u iznosu od 412.500,00 kn)</w:t>
      </w:r>
    </w:p>
    <w:p w:rsidRDefault="007D4446" w:rsidP="007D4446" w:rsidR="007D4446">
      <w:pPr>
        <w:jc w:val="both"/>
        <w:rPr>
          <w:rFonts w:hAnsi="Sylfaen" w:ascii="Sylfaen"/>
          <w:b/>
          <w:i/>
          <w:sz w:val="24"/>
          <w:szCs w:val="24"/>
          <w:highlight w:val="yellow"/>
          <w:u w:val="single"/>
        </w:rPr>
      </w:pPr>
    </w:p>
    <w:p w:rsidRDefault="007D4446" w:rsidP="007D4446" w:rsidR="00B53A71">
      <w:pPr>
        <w:jc w:val="both"/>
        <w:rPr>
          <w:rFonts w:hAnsi="Sylfaen" w:ascii="Sylfaen"/>
          <w:sz w:val="24"/>
          <w:szCs w:val="24"/>
        </w:rPr>
      </w:pPr>
      <w:r>
        <w:rPr>
          <w:rFonts w:hAnsi="Sylfaen" w:ascii="Sylfaen"/>
          <w:sz w:val="24"/>
          <w:szCs w:val="24"/>
        </w:rPr>
        <w:t>Kako</w:t>
      </w:r>
      <w:r w:rsidRPr="008E0DB6">
        <w:rPr>
          <w:rFonts w:hAnsi="Sylfaen" w:ascii="Sylfaen"/>
          <w:sz w:val="24"/>
          <w:szCs w:val="24"/>
        </w:rPr>
        <w:t xml:space="preserve"> je cjelokupni poslovni kompleks (sve tri nekretnine) osnovnim elaboratom procjene</w:t>
      </w:r>
      <w:r>
        <w:rPr>
          <w:rFonts w:hAnsi="Sylfaen" w:ascii="Sylfaen"/>
          <w:sz w:val="24"/>
          <w:szCs w:val="24"/>
        </w:rPr>
        <w:t xml:space="preserve"> kao i dopunom procjene</w:t>
      </w:r>
      <w:r w:rsidRPr="008E0DB6">
        <w:rPr>
          <w:rFonts w:hAnsi="Sylfaen" w:ascii="Sylfaen"/>
          <w:sz w:val="24"/>
          <w:szCs w:val="24"/>
        </w:rPr>
        <w:t xml:space="preserve"> valoriziran kao jedna funkcionalna poslovna cjelina što je i odgovaralo stanju zatečenom u naravi</w:t>
      </w:r>
      <w:r w:rsidR="00B53A71">
        <w:rPr>
          <w:rFonts w:hAnsi="Sylfaen" w:ascii="Sylfaen"/>
          <w:sz w:val="24"/>
          <w:szCs w:val="24"/>
        </w:rPr>
        <w:t xml:space="preserve"> to su i nekretnine u stečajnom postupku prodavane kao jedinstvena cjelina.</w:t>
      </w:r>
      <w:r>
        <w:rPr>
          <w:rFonts w:hAnsi="Sylfaen" w:ascii="Sylfaen"/>
          <w:sz w:val="24"/>
          <w:szCs w:val="24"/>
        </w:rPr>
        <w:t xml:space="preserve"> </w:t>
      </w:r>
    </w:p>
    <w:p w:rsidRDefault="00B53A71" w:rsidP="007D4446" w:rsidR="00B53A71">
      <w:pPr>
        <w:jc w:val="both"/>
        <w:rPr>
          <w:rFonts w:hAnsi="Sylfaen" w:ascii="Sylfaen"/>
          <w:sz w:val="24"/>
          <w:szCs w:val="24"/>
        </w:rPr>
      </w:pPr>
    </w:p>
    <w:p w:rsidRDefault="00B53A71" w:rsidP="00B53A71" w:rsidR="00B53A71">
      <w:pPr>
        <w:jc w:val="both"/>
        <w:rPr>
          <w:rFonts w:hAnsi="Sylfaen" w:ascii="Sylfaen"/>
          <w:sz w:val="24"/>
          <w:szCs w:val="24"/>
          <w:u w:val="single"/>
        </w:rPr>
      </w:pPr>
      <w:r>
        <w:rPr>
          <w:rFonts w:hAnsi="Sylfaen" w:ascii="Sylfaen"/>
          <w:sz w:val="24"/>
          <w:szCs w:val="24"/>
        </w:rPr>
        <w:t xml:space="preserve">U navedenom smjeru učešće u ukupnoj utvrđenoj tržišnoj cijeni, te samim time i ostvarenoj kupoprodajnoj cijeni od ukupno </w:t>
      </w:r>
      <w:r w:rsidRPr="00E13135">
        <w:rPr>
          <w:rFonts w:hAnsi="Sylfaen" w:ascii="Sylfaen"/>
          <w:sz w:val="24"/>
          <w:szCs w:val="24"/>
        </w:rPr>
        <w:t>2.062.500,00</w:t>
      </w:r>
      <w:r>
        <w:rPr>
          <w:rFonts w:hAnsi="Sylfaen" w:ascii="Sylfaen"/>
          <w:sz w:val="24"/>
          <w:szCs w:val="24"/>
        </w:rPr>
        <w:t xml:space="preserve"> kao i ostvarenim troškovima stečajnog postupka u ukupnom iznosu od </w:t>
      </w:r>
      <w:r w:rsidR="006C2F8A">
        <w:rPr>
          <w:rFonts w:hAnsi="Sylfaen" w:ascii="Sylfaen"/>
          <w:sz w:val="24"/>
          <w:szCs w:val="24"/>
        </w:rPr>
        <w:t>894</w:t>
      </w:r>
      <w:r w:rsidRPr="00B53A71">
        <w:rPr>
          <w:rFonts w:hAnsi="Sylfaen" w:ascii="Sylfaen"/>
          <w:sz w:val="24"/>
          <w:szCs w:val="24"/>
        </w:rPr>
        <w:t>.</w:t>
      </w:r>
      <w:r w:rsidR="006C2F8A">
        <w:rPr>
          <w:rFonts w:hAnsi="Sylfaen" w:ascii="Sylfaen"/>
          <w:sz w:val="24"/>
          <w:szCs w:val="24"/>
        </w:rPr>
        <w:t>984,</w:t>
      </w:r>
      <w:r w:rsidRPr="00B53A71">
        <w:rPr>
          <w:rFonts w:hAnsi="Sylfaen" w:ascii="Sylfaen"/>
          <w:sz w:val="24"/>
          <w:szCs w:val="24"/>
        </w:rPr>
        <w:t>35 kn</w:t>
      </w:r>
      <w:r>
        <w:rPr>
          <w:rFonts w:hAnsi="Sylfaen" w:ascii="Sylfaen"/>
          <w:sz w:val="24"/>
          <w:szCs w:val="24"/>
        </w:rPr>
        <w:t xml:space="preserve"> za korist </w:t>
      </w:r>
      <w:proofErr w:type="spellStart"/>
      <w:r>
        <w:rPr>
          <w:rFonts w:hAnsi="Sylfaen" w:ascii="Sylfaen"/>
          <w:sz w:val="24"/>
          <w:szCs w:val="24"/>
        </w:rPr>
        <w:t>razlučnog</w:t>
      </w:r>
      <w:proofErr w:type="spellEnd"/>
      <w:r>
        <w:rPr>
          <w:rFonts w:hAnsi="Sylfaen" w:ascii="Sylfaen"/>
          <w:sz w:val="24"/>
          <w:szCs w:val="24"/>
        </w:rPr>
        <w:t xml:space="preserve"> vjerovnika  </w:t>
      </w:r>
      <w:r w:rsidRPr="00A12829">
        <w:rPr>
          <w:rFonts w:hAnsi="Sylfaen" w:ascii="Sylfaen"/>
          <w:sz w:val="24"/>
          <w:szCs w:val="24"/>
        </w:rPr>
        <w:t>HYPO STEIERMARK KRAFTFAHRZEUG-UND MASCHINENLEASING M.B.H., JOANNEUMRING 18, A-8010 GRAZ</w:t>
      </w:r>
      <w:r>
        <w:rPr>
          <w:rFonts w:hAnsi="Sylfaen" w:ascii="Sylfaen"/>
          <w:sz w:val="24"/>
          <w:szCs w:val="24"/>
        </w:rPr>
        <w:t xml:space="preserve"> iznosi </w:t>
      </w:r>
      <w:r w:rsidRPr="008E0DB6">
        <w:rPr>
          <w:rFonts w:hAnsi="Sylfaen" w:ascii="Sylfaen"/>
          <w:sz w:val="24"/>
          <w:szCs w:val="24"/>
          <w:u w:val="single"/>
        </w:rPr>
        <w:t>85,10%,</w:t>
      </w:r>
      <w:r>
        <w:rPr>
          <w:rFonts w:hAnsi="Sylfaen" w:ascii="Sylfaen"/>
          <w:sz w:val="24"/>
          <w:szCs w:val="24"/>
        </w:rPr>
        <w:t xml:space="preserve"> a za korist </w:t>
      </w:r>
      <w:proofErr w:type="spellStart"/>
      <w:r>
        <w:rPr>
          <w:rFonts w:hAnsi="Sylfaen" w:ascii="Sylfaen"/>
          <w:sz w:val="24"/>
          <w:szCs w:val="24"/>
        </w:rPr>
        <w:t>razlučnog</w:t>
      </w:r>
      <w:proofErr w:type="spellEnd"/>
      <w:r>
        <w:rPr>
          <w:rFonts w:hAnsi="Sylfaen" w:ascii="Sylfaen"/>
          <w:sz w:val="24"/>
          <w:szCs w:val="24"/>
        </w:rPr>
        <w:t xml:space="preserve"> vjerovnika REPUBLIKA HRVATSKA</w:t>
      </w:r>
      <w:r w:rsidRPr="00A12829">
        <w:rPr>
          <w:rFonts w:hAnsi="Sylfaen" w:ascii="Sylfaen"/>
          <w:sz w:val="24"/>
          <w:szCs w:val="24"/>
        </w:rPr>
        <w:t>-MINISTARSTVO FINANCIJA</w:t>
      </w:r>
      <w:r>
        <w:rPr>
          <w:rFonts w:hAnsi="Sylfaen" w:ascii="Sylfaen"/>
          <w:sz w:val="24"/>
          <w:szCs w:val="24"/>
        </w:rPr>
        <w:t xml:space="preserve"> iznosi </w:t>
      </w:r>
      <w:r w:rsidRPr="008E0DB6">
        <w:rPr>
          <w:rFonts w:hAnsi="Sylfaen" w:ascii="Sylfaen"/>
          <w:sz w:val="24"/>
          <w:szCs w:val="24"/>
          <w:u w:val="single"/>
        </w:rPr>
        <w:t>14,90%</w:t>
      </w:r>
      <w:r>
        <w:rPr>
          <w:rFonts w:hAnsi="Sylfaen" w:ascii="Sylfaen"/>
          <w:sz w:val="24"/>
          <w:szCs w:val="24"/>
          <w:u w:val="single"/>
        </w:rPr>
        <w:t>.</w:t>
      </w:r>
    </w:p>
    <w:p w:rsidRDefault="00B53A71" w:rsidP="00B53A71" w:rsidR="00B53A71">
      <w:pPr>
        <w:jc w:val="both"/>
        <w:rPr>
          <w:rFonts w:hAnsi="Sylfaen" w:ascii="Sylfaen"/>
          <w:sz w:val="24"/>
          <w:szCs w:val="24"/>
          <w:u w:val="single"/>
        </w:rPr>
      </w:pPr>
    </w:p>
    <w:p w:rsidRDefault="00B53A71" w:rsidP="007D4446" w:rsidR="007D4446" w:rsidRPr="00B53A71">
      <w:pPr>
        <w:jc w:val="both"/>
        <w:rPr>
          <w:rFonts w:hAnsi="Sylfaen" w:ascii="Sylfaen"/>
          <w:sz w:val="24"/>
          <w:szCs w:val="24"/>
        </w:rPr>
      </w:pPr>
      <w:r w:rsidRPr="00B53A71">
        <w:rPr>
          <w:rFonts w:hAnsi="Sylfaen" w:ascii="Sylfaen"/>
          <w:sz w:val="24"/>
          <w:szCs w:val="24"/>
        </w:rPr>
        <w:t xml:space="preserve">U navedenom smjeru troškovi </w:t>
      </w:r>
      <w:r w:rsidR="007D4446" w:rsidRPr="00B53A71">
        <w:rPr>
          <w:rFonts w:hAnsi="Sylfaen" w:ascii="Sylfaen"/>
          <w:sz w:val="24"/>
          <w:szCs w:val="24"/>
        </w:rPr>
        <w:t xml:space="preserve">sukladno čl. 254. st. 2. Stečajnog zakona koji se odnose na </w:t>
      </w:r>
      <w:proofErr w:type="spellStart"/>
      <w:r w:rsidR="007D4446" w:rsidRPr="00B53A71">
        <w:rPr>
          <w:rFonts w:hAnsi="Sylfaen" w:ascii="Sylfaen"/>
          <w:sz w:val="24"/>
          <w:szCs w:val="24"/>
        </w:rPr>
        <w:t>razlučnog</w:t>
      </w:r>
      <w:proofErr w:type="spellEnd"/>
      <w:r w:rsidR="007D4446" w:rsidRPr="00B53A71">
        <w:rPr>
          <w:rFonts w:hAnsi="Sylfaen" w:ascii="Sylfaen"/>
          <w:sz w:val="24"/>
          <w:szCs w:val="24"/>
        </w:rPr>
        <w:t xml:space="preserve"> vjerovnika</w:t>
      </w:r>
      <w:r w:rsidRPr="00B53A71">
        <w:rPr>
          <w:rFonts w:hAnsi="Sylfaen" w:ascii="Sylfaen"/>
          <w:b/>
          <w:i/>
          <w:sz w:val="24"/>
          <w:szCs w:val="24"/>
        </w:rPr>
        <w:t xml:space="preserve"> </w:t>
      </w:r>
      <w:r w:rsidRPr="00B53A71">
        <w:rPr>
          <w:rFonts w:hAnsi="Sylfaen" w:ascii="Sylfaen"/>
          <w:sz w:val="24"/>
          <w:szCs w:val="24"/>
        </w:rPr>
        <w:t>HYPO STEIERMARK KRAFTFAHRZEUG-UND MASCHINENLEASING M.B.H., JOANNEUMRING 18, A-8010 GRAZ</w:t>
      </w:r>
      <w:r>
        <w:rPr>
          <w:rFonts w:hAnsi="Sylfaen" w:ascii="Sylfaen"/>
          <w:sz w:val="24"/>
          <w:szCs w:val="24"/>
        </w:rPr>
        <w:t xml:space="preserve"> iznose </w:t>
      </w:r>
      <w:r w:rsidRPr="00B53A71">
        <w:rPr>
          <w:rFonts w:hAnsi="Sylfaen" w:ascii="Sylfaen"/>
          <w:sz w:val="24"/>
          <w:szCs w:val="24"/>
          <w:u w:val="single"/>
        </w:rPr>
        <w:t>761.</w:t>
      </w:r>
      <w:r w:rsidR="006C2F8A">
        <w:rPr>
          <w:rFonts w:hAnsi="Sylfaen" w:ascii="Sylfaen"/>
          <w:sz w:val="24"/>
          <w:szCs w:val="24"/>
          <w:u w:val="single"/>
        </w:rPr>
        <w:t>631</w:t>
      </w:r>
      <w:r w:rsidRPr="00B53A71">
        <w:rPr>
          <w:rFonts w:hAnsi="Sylfaen" w:ascii="Sylfaen"/>
          <w:sz w:val="24"/>
          <w:szCs w:val="24"/>
          <w:u w:val="single"/>
        </w:rPr>
        <w:t>,</w:t>
      </w:r>
      <w:r w:rsidR="006C2F8A">
        <w:rPr>
          <w:rFonts w:hAnsi="Sylfaen" w:ascii="Sylfaen"/>
          <w:sz w:val="24"/>
          <w:szCs w:val="24"/>
          <w:u w:val="single"/>
        </w:rPr>
        <w:t>68</w:t>
      </w:r>
      <w:r>
        <w:rPr>
          <w:rFonts w:hAnsi="Sylfaen" w:ascii="Sylfaen"/>
          <w:sz w:val="24"/>
          <w:szCs w:val="24"/>
        </w:rPr>
        <w:t xml:space="preserve"> kn, a troškovi koji se odnose na </w:t>
      </w:r>
      <w:proofErr w:type="spellStart"/>
      <w:r>
        <w:rPr>
          <w:rFonts w:hAnsi="Sylfaen" w:ascii="Sylfaen"/>
          <w:sz w:val="24"/>
          <w:szCs w:val="24"/>
        </w:rPr>
        <w:t>razlučnog</w:t>
      </w:r>
      <w:proofErr w:type="spellEnd"/>
      <w:r>
        <w:rPr>
          <w:rFonts w:hAnsi="Sylfaen" w:ascii="Sylfaen"/>
          <w:sz w:val="24"/>
          <w:szCs w:val="24"/>
        </w:rPr>
        <w:t xml:space="preserve"> vjerovnika REPUBLIKA HRVATSKA</w:t>
      </w:r>
      <w:r w:rsidRPr="00A12829">
        <w:rPr>
          <w:rFonts w:hAnsi="Sylfaen" w:ascii="Sylfaen"/>
          <w:sz w:val="24"/>
          <w:szCs w:val="24"/>
        </w:rPr>
        <w:t>-MINISTARSTVO FINANCIJA</w:t>
      </w:r>
      <w:r>
        <w:rPr>
          <w:rFonts w:hAnsi="Sylfaen" w:ascii="Sylfaen"/>
          <w:sz w:val="24"/>
          <w:szCs w:val="24"/>
        </w:rPr>
        <w:t xml:space="preserve"> iznose </w:t>
      </w:r>
      <w:r w:rsidR="006C2F8A">
        <w:rPr>
          <w:rFonts w:hAnsi="Sylfaen" w:ascii="Sylfaen"/>
          <w:sz w:val="24"/>
          <w:szCs w:val="24"/>
          <w:u w:val="single"/>
        </w:rPr>
        <w:t>133.352,67</w:t>
      </w:r>
      <w:r w:rsidRPr="00B53A71">
        <w:rPr>
          <w:rFonts w:hAnsi="Sylfaen" w:ascii="Sylfaen"/>
          <w:sz w:val="24"/>
          <w:szCs w:val="24"/>
          <w:u w:val="single"/>
        </w:rPr>
        <w:t xml:space="preserve"> kn</w:t>
      </w:r>
      <w:r>
        <w:rPr>
          <w:rFonts w:hAnsi="Sylfaen" w:ascii="Sylfaen"/>
          <w:sz w:val="24"/>
          <w:szCs w:val="24"/>
        </w:rPr>
        <w:t>.</w:t>
      </w:r>
    </w:p>
    <w:p w:rsidRDefault="007D4446" w:rsidP="007D4446" w:rsidR="007D4446">
      <w:pPr>
        <w:jc w:val="both"/>
        <w:rPr>
          <w:rFonts w:hAnsi="Sylfaen" w:ascii="Sylfaen"/>
          <w:b/>
          <w:i/>
          <w:color w:val="FF0000"/>
          <w:sz w:val="24"/>
          <w:szCs w:val="24"/>
          <w:u w:val="single"/>
        </w:rPr>
      </w:pPr>
    </w:p>
    <w:p w:rsidRDefault="007D4446" w:rsidP="007D4446" w:rsidR="00B53A71" w:rsidRPr="00B53A71">
      <w:pPr>
        <w:jc w:val="both"/>
        <w:rPr>
          <w:rFonts w:hAnsi="Sylfaen" w:ascii="Sylfaen"/>
          <w:sz w:val="24"/>
          <w:szCs w:val="24"/>
        </w:rPr>
      </w:pPr>
      <w:r w:rsidRPr="00B53A71">
        <w:rPr>
          <w:rFonts w:hAnsi="Sylfaen" w:ascii="Sylfaen"/>
          <w:sz w:val="24"/>
          <w:szCs w:val="24"/>
        </w:rPr>
        <w:t>Iz iznosa os</w:t>
      </w:r>
      <w:r w:rsidR="00B53A71" w:rsidRPr="00B53A71">
        <w:rPr>
          <w:rFonts w:hAnsi="Sylfaen" w:ascii="Sylfaen"/>
          <w:sz w:val="24"/>
          <w:szCs w:val="24"/>
        </w:rPr>
        <w:t xml:space="preserve">tvarene </w:t>
      </w:r>
      <w:proofErr w:type="spellStart"/>
      <w:r w:rsidR="00B53A71" w:rsidRPr="00B53A71">
        <w:rPr>
          <w:rFonts w:hAnsi="Sylfaen" w:ascii="Sylfaen"/>
          <w:sz w:val="24"/>
          <w:szCs w:val="24"/>
        </w:rPr>
        <w:t>kupovnine</w:t>
      </w:r>
      <w:proofErr w:type="spellEnd"/>
      <w:r w:rsidR="00B53A71" w:rsidRPr="00B53A71">
        <w:rPr>
          <w:rFonts w:hAnsi="Sylfaen" w:ascii="Sylfaen"/>
          <w:sz w:val="24"/>
          <w:szCs w:val="24"/>
        </w:rPr>
        <w:t xml:space="preserve"> za nekretnine</w:t>
      </w:r>
      <w:r w:rsidRPr="00B53A71">
        <w:rPr>
          <w:rFonts w:hAnsi="Sylfaen" w:ascii="Sylfaen"/>
          <w:sz w:val="24"/>
          <w:szCs w:val="24"/>
        </w:rPr>
        <w:t xml:space="preserve"> u iznosu od </w:t>
      </w:r>
      <w:r w:rsidR="00B53A71" w:rsidRPr="00B53A71">
        <w:rPr>
          <w:rFonts w:hAnsi="Sylfaen" w:ascii="Sylfaen"/>
          <w:sz w:val="24"/>
          <w:szCs w:val="24"/>
        </w:rPr>
        <w:t>2.062.500,00</w:t>
      </w:r>
      <w:r w:rsidRPr="00B53A71">
        <w:rPr>
          <w:rFonts w:hAnsi="Sylfaen" w:ascii="Sylfaen"/>
          <w:sz w:val="24"/>
          <w:szCs w:val="24"/>
        </w:rPr>
        <w:t xml:space="preserve"> kn,  umanjene za troškove sukladno čl. </w:t>
      </w:r>
      <w:r w:rsidR="00B53A71" w:rsidRPr="00B53A71">
        <w:rPr>
          <w:rFonts w:hAnsi="Sylfaen" w:ascii="Sylfaen"/>
          <w:sz w:val="24"/>
          <w:szCs w:val="24"/>
        </w:rPr>
        <w:t>254</w:t>
      </w:r>
      <w:r w:rsidRPr="00B53A71">
        <w:rPr>
          <w:rFonts w:hAnsi="Sylfaen" w:ascii="Sylfaen"/>
          <w:sz w:val="24"/>
          <w:szCs w:val="24"/>
        </w:rPr>
        <w:t xml:space="preserve">. st. 2. u ukupnom iznosu od </w:t>
      </w:r>
      <w:r w:rsidR="006C2F8A">
        <w:rPr>
          <w:rFonts w:hAnsi="Sylfaen" w:ascii="Sylfaen"/>
          <w:sz w:val="24"/>
          <w:szCs w:val="24"/>
        </w:rPr>
        <w:t>894.984</w:t>
      </w:r>
      <w:r w:rsidR="00B53A71" w:rsidRPr="00B53A71">
        <w:rPr>
          <w:rFonts w:hAnsi="Sylfaen" w:ascii="Sylfaen"/>
          <w:sz w:val="24"/>
          <w:szCs w:val="24"/>
        </w:rPr>
        <w:t xml:space="preserve">,35 kn, </w:t>
      </w:r>
      <w:proofErr w:type="spellStart"/>
      <w:r w:rsidR="00B53A71" w:rsidRPr="00B53A71">
        <w:rPr>
          <w:rFonts w:hAnsi="Sylfaen" w:ascii="Sylfaen"/>
          <w:sz w:val="24"/>
          <w:szCs w:val="24"/>
        </w:rPr>
        <w:t>razlučni</w:t>
      </w:r>
      <w:proofErr w:type="spellEnd"/>
      <w:r w:rsidR="00B53A71" w:rsidRPr="00B53A71">
        <w:rPr>
          <w:rFonts w:hAnsi="Sylfaen" w:ascii="Sylfaen"/>
          <w:sz w:val="24"/>
          <w:szCs w:val="24"/>
        </w:rPr>
        <w:t xml:space="preserve"> vjerovnici namiruju se za ukupan iznos od 1.167.</w:t>
      </w:r>
      <w:r w:rsidR="006C2F8A">
        <w:rPr>
          <w:rFonts w:hAnsi="Sylfaen" w:ascii="Sylfaen"/>
          <w:sz w:val="24"/>
          <w:szCs w:val="24"/>
        </w:rPr>
        <w:t>515</w:t>
      </w:r>
      <w:r w:rsidR="00B53A71" w:rsidRPr="00B53A71">
        <w:rPr>
          <w:rFonts w:hAnsi="Sylfaen" w:ascii="Sylfaen"/>
          <w:sz w:val="24"/>
          <w:szCs w:val="24"/>
        </w:rPr>
        <w:t>,65 kn i to:</w:t>
      </w:r>
    </w:p>
    <w:p w:rsidRDefault="00B53A71" w:rsidP="007D4446" w:rsidR="00B53A71">
      <w:pPr>
        <w:jc w:val="both"/>
        <w:rPr>
          <w:rFonts w:hAnsi="Sylfaen" w:ascii="Sylfaen"/>
          <w:sz w:val="24"/>
          <w:szCs w:val="24"/>
        </w:rPr>
      </w:pPr>
      <w:r w:rsidRPr="00B53A71">
        <w:rPr>
          <w:rFonts w:hAnsi="Sylfaen" w:ascii="Sylfaen"/>
          <w:sz w:val="24"/>
          <w:szCs w:val="24"/>
        </w:rPr>
        <w:t xml:space="preserve">1. </w:t>
      </w:r>
      <w:proofErr w:type="spellStart"/>
      <w:r>
        <w:rPr>
          <w:rFonts w:hAnsi="Sylfaen" w:ascii="Sylfaen"/>
          <w:sz w:val="24"/>
          <w:szCs w:val="24"/>
        </w:rPr>
        <w:t>razlučni</w:t>
      </w:r>
      <w:proofErr w:type="spellEnd"/>
      <w:r>
        <w:rPr>
          <w:rFonts w:hAnsi="Sylfaen" w:ascii="Sylfaen"/>
          <w:sz w:val="24"/>
          <w:szCs w:val="24"/>
        </w:rPr>
        <w:t xml:space="preserve"> vjerovnik </w:t>
      </w:r>
      <w:r w:rsidRPr="00B53A71">
        <w:rPr>
          <w:rFonts w:hAnsi="Sylfaen" w:ascii="Sylfaen"/>
          <w:sz w:val="24"/>
          <w:szCs w:val="24"/>
        </w:rPr>
        <w:t>HYPO STEIERMARK KRAFTFAHRZ</w:t>
      </w:r>
      <w:r>
        <w:rPr>
          <w:rFonts w:hAnsi="Sylfaen" w:ascii="Sylfaen"/>
          <w:sz w:val="24"/>
          <w:szCs w:val="24"/>
        </w:rPr>
        <w:t>EUG-UND MASCHINENLEASING M.B.H. za iznos od 993.</w:t>
      </w:r>
      <w:r w:rsidR="006C2F8A">
        <w:rPr>
          <w:rFonts w:hAnsi="Sylfaen" w:ascii="Sylfaen"/>
          <w:sz w:val="24"/>
          <w:szCs w:val="24"/>
        </w:rPr>
        <w:t>555,82</w:t>
      </w:r>
      <w:r>
        <w:rPr>
          <w:rFonts w:hAnsi="Sylfaen" w:ascii="Sylfaen"/>
          <w:sz w:val="24"/>
          <w:szCs w:val="24"/>
        </w:rPr>
        <w:t xml:space="preserve"> kn</w:t>
      </w:r>
      <w:r w:rsidR="00AB49BC">
        <w:rPr>
          <w:rFonts w:hAnsi="Sylfaen" w:ascii="Sylfaen"/>
          <w:sz w:val="24"/>
          <w:szCs w:val="24"/>
        </w:rPr>
        <w:t xml:space="preserve"> </w:t>
      </w:r>
    </w:p>
    <w:p w:rsidRDefault="00B53A71" w:rsidP="007D4446" w:rsidR="00B53A71" w:rsidRPr="00B53A71">
      <w:pPr>
        <w:jc w:val="both"/>
        <w:rPr>
          <w:rFonts w:hAnsi="Sylfaen" w:ascii="Sylfaen"/>
          <w:sz w:val="24"/>
          <w:szCs w:val="24"/>
        </w:rPr>
      </w:pPr>
      <w:r>
        <w:rPr>
          <w:rFonts w:hAnsi="Sylfaen" w:ascii="Sylfaen"/>
          <w:sz w:val="24"/>
          <w:szCs w:val="24"/>
        </w:rPr>
        <w:t xml:space="preserve">2. REPUBLIKA HRVATSKA </w:t>
      </w:r>
      <w:r w:rsidRPr="00A12829">
        <w:rPr>
          <w:rFonts w:hAnsi="Sylfaen" w:ascii="Sylfaen"/>
          <w:sz w:val="24"/>
          <w:szCs w:val="24"/>
        </w:rPr>
        <w:t>-MINISTARSTVO FINANCIJA</w:t>
      </w:r>
      <w:r>
        <w:rPr>
          <w:rFonts w:hAnsi="Sylfaen" w:ascii="Sylfaen"/>
          <w:sz w:val="24"/>
          <w:szCs w:val="24"/>
        </w:rPr>
        <w:t xml:space="preserve">  u iznosu od </w:t>
      </w:r>
      <w:r w:rsidR="00C52F31">
        <w:rPr>
          <w:rFonts w:hAnsi="Sylfaen" w:ascii="Sylfaen"/>
          <w:sz w:val="24"/>
          <w:szCs w:val="24"/>
        </w:rPr>
        <w:t>173.</w:t>
      </w:r>
      <w:r w:rsidR="006C2F8A">
        <w:rPr>
          <w:rFonts w:hAnsi="Sylfaen" w:ascii="Sylfaen"/>
          <w:sz w:val="24"/>
          <w:szCs w:val="24"/>
        </w:rPr>
        <w:t>959,83</w:t>
      </w:r>
      <w:r w:rsidR="00C52F31">
        <w:rPr>
          <w:rFonts w:hAnsi="Sylfaen" w:ascii="Sylfaen"/>
          <w:sz w:val="24"/>
          <w:szCs w:val="24"/>
        </w:rPr>
        <w:t xml:space="preserve"> kn.</w:t>
      </w:r>
    </w:p>
    <w:p w:rsidRDefault="007D4446" w:rsidP="007D4446" w:rsidR="007D4446">
      <w:pPr>
        <w:jc w:val="both"/>
        <w:rPr>
          <w:rFonts w:hAnsi="Sylfaen" w:ascii="Sylfaen"/>
          <w:b/>
          <w:i/>
          <w:sz w:val="24"/>
          <w:szCs w:val="24"/>
          <w:u w:val="single"/>
        </w:rPr>
      </w:pPr>
    </w:p>
    <w:p w:rsidRDefault="007D4446" w:rsidP="007D4446" w:rsidR="007D4446" w:rsidRPr="00C52F31">
      <w:pPr>
        <w:jc w:val="both"/>
        <w:rPr>
          <w:rFonts w:hAnsi="Sylfaen" w:ascii="Sylfaen"/>
          <w:sz w:val="24"/>
          <w:szCs w:val="24"/>
        </w:rPr>
      </w:pPr>
      <w:r w:rsidRPr="00C52F31">
        <w:rPr>
          <w:rFonts w:hAnsi="Sylfaen" w:ascii="Sylfaen"/>
          <w:sz w:val="24"/>
          <w:szCs w:val="24"/>
        </w:rPr>
        <w:t xml:space="preserve">Predlaže se tom sudu nakon </w:t>
      </w:r>
      <w:r w:rsidR="00C52F31" w:rsidRPr="00C52F31">
        <w:rPr>
          <w:rFonts w:hAnsi="Sylfaen" w:ascii="Sylfaen"/>
          <w:sz w:val="24"/>
          <w:szCs w:val="24"/>
        </w:rPr>
        <w:t xml:space="preserve">djelomičnog namirenja tražbine </w:t>
      </w:r>
      <w:proofErr w:type="spellStart"/>
      <w:r w:rsidR="00C52F31" w:rsidRPr="00C52F31">
        <w:rPr>
          <w:rFonts w:hAnsi="Sylfaen" w:ascii="Sylfaen"/>
          <w:sz w:val="24"/>
          <w:szCs w:val="24"/>
        </w:rPr>
        <w:t>razlučnih</w:t>
      </w:r>
      <w:proofErr w:type="spellEnd"/>
      <w:r w:rsidRPr="00C52F31">
        <w:rPr>
          <w:rFonts w:hAnsi="Sylfaen" w:ascii="Sylfaen"/>
          <w:sz w:val="24"/>
          <w:szCs w:val="24"/>
        </w:rPr>
        <w:t xml:space="preserve"> vjerovnika  </w:t>
      </w:r>
      <w:r w:rsidR="00C52F31" w:rsidRPr="00C52F31">
        <w:rPr>
          <w:rFonts w:hAnsi="Sylfaen" w:ascii="Sylfaen"/>
          <w:sz w:val="24"/>
          <w:szCs w:val="24"/>
        </w:rPr>
        <w:t>HYPO STEIERMARK KRAFTFAHRZEUG-UND MASCHINENLEASING M.B.H. za iznos od 993.</w:t>
      </w:r>
      <w:r w:rsidR="006C2F8A">
        <w:rPr>
          <w:rFonts w:hAnsi="Sylfaen" w:ascii="Sylfaen"/>
          <w:sz w:val="24"/>
          <w:szCs w:val="24"/>
        </w:rPr>
        <w:t>555,82</w:t>
      </w:r>
      <w:r w:rsidR="00C52F31" w:rsidRPr="00C52F31">
        <w:rPr>
          <w:rFonts w:hAnsi="Sylfaen" w:ascii="Sylfaen"/>
          <w:sz w:val="24"/>
          <w:szCs w:val="24"/>
        </w:rPr>
        <w:t xml:space="preserve"> kn te REPUBLIKA HRVATSKA -MINISTARSTVO FINANCIJA  za iznos od 173.</w:t>
      </w:r>
      <w:r w:rsidR="006C2F8A">
        <w:rPr>
          <w:rFonts w:hAnsi="Sylfaen" w:ascii="Sylfaen"/>
          <w:sz w:val="24"/>
          <w:szCs w:val="24"/>
        </w:rPr>
        <w:t>959,83</w:t>
      </w:r>
      <w:r w:rsidR="00C52F31" w:rsidRPr="00C52F31">
        <w:rPr>
          <w:rFonts w:hAnsi="Sylfaen" w:ascii="Sylfaen"/>
          <w:sz w:val="24"/>
          <w:szCs w:val="24"/>
        </w:rPr>
        <w:t xml:space="preserve"> kn </w:t>
      </w:r>
      <w:r w:rsidRPr="00C52F31">
        <w:rPr>
          <w:rFonts w:hAnsi="Sylfaen" w:ascii="Sylfaen"/>
          <w:sz w:val="24"/>
          <w:szCs w:val="24"/>
        </w:rPr>
        <w:t xml:space="preserve">preostali iznos od </w:t>
      </w:r>
      <w:r w:rsidR="006C2F8A">
        <w:rPr>
          <w:rFonts w:hAnsi="Sylfaen" w:ascii="Sylfaen"/>
          <w:sz w:val="24"/>
          <w:szCs w:val="24"/>
        </w:rPr>
        <w:t>894</w:t>
      </w:r>
      <w:r w:rsidRPr="00C52F31">
        <w:rPr>
          <w:rFonts w:hAnsi="Sylfaen" w:ascii="Sylfaen"/>
          <w:sz w:val="24"/>
          <w:szCs w:val="24"/>
        </w:rPr>
        <w:t>.</w:t>
      </w:r>
      <w:r w:rsidR="006C2F8A">
        <w:rPr>
          <w:rFonts w:hAnsi="Sylfaen" w:ascii="Sylfaen"/>
          <w:sz w:val="24"/>
          <w:szCs w:val="24"/>
        </w:rPr>
        <w:t>984,35</w:t>
      </w:r>
      <w:r w:rsidRPr="00C52F31">
        <w:rPr>
          <w:rFonts w:hAnsi="Sylfaen" w:ascii="Sylfaen"/>
          <w:sz w:val="24"/>
          <w:szCs w:val="24"/>
        </w:rPr>
        <w:t xml:space="preserve"> kn uplatiti na žiro račun stečajnog dužnika otvoren kod </w:t>
      </w:r>
      <w:r w:rsidR="00C52F31" w:rsidRPr="00C52F31">
        <w:rPr>
          <w:rFonts w:hAnsi="Sylfaen" w:ascii="Sylfaen"/>
          <w:sz w:val="24"/>
          <w:szCs w:val="24"/>
        </w:rPr>
        <w:t xml:space="preserve">Privredne banke Zagreb </w:t>
      </w:r>
      <w:r w:rsidRPr="00C52F31">
        <w:rPr>
          <w:rFonts w:hAnsi="Sylfaen" w:ascii="Sylfaen"/>
          <w:color w:val="FF0000"/>
          <w:sz w:val="24"/>
          <w:szCs w:val="24"/>
        </w:rPr>
        <w:t xml:space="preserve"> </w:t>
      </w:r>
      <w:r w:rsidRPr="00C52F31">
        <w:rPr>
          <w:rFonts w:hAnsi="Sylfaen" w:ascii="Sylfaen"/>
          <w:sz w:val="24"/>
          <w:szCs w:val="24"/>
        </w:rPr>
        <w:t xml:space="preserve">d.d., broj: IBAN: </w:t>
      </w:r>
      <w:r w:rsidR="00C52F31" w:rsidRPr="00C52F31">
        <w:rPr>
          <w:rFonts w:hAnsi="Sylfaen" w:ascii="Sylfaen"/>
          <w:sz w:val="24"/>
          <w:szCs w:val="24"/>
        </w:rPr>
        <w:t>5323400091190019331</w:t>
      </w:r>
    </w:p>
    <w:p w:rsidRDefault="007D4446" w:rsidP="000E0D9A" w:rsidR="007D4446">
      <w:pPr>
        <w:jc w:val="both"/>
        <w:rPr>
          <w:rFonts w:hAnsi="Sylfaen" w:ascii="Sylfaen"/>
          <w:sz w:val="24"/>
          <w:szCs w:val="24"/>
        </w:rPr>
      </w:pPr>
    </w:p>
    <w:p w:rsidRDefault="007D4446" w:rsidP="000E0D9A" w:rsidR="007D4446">
      <w:pPr>
        <w:jc w:val="both"/>
        <w:rPr>
          <w:rFonts w:hAnsi="Sylfaen" w:ascii="Sylfaen"/>
          <w:sz w:val="24"/>
          <w:szCs w:val="24"/>
        </w:rPr>
      </w:pPr>
    </w:p>
    <w:p w:rsidRDefault="009543DA" w:rsidP="000E0D9A" w:rsidR="007D4446">
      <w:pPr>
        <w:jc w:val="both"/>
        <w:rPr>
          <w:rFonts w:hAnsi="Sylfaen" w:ascii="Sylfaen"/>
          <w:sz w:val="24"/>
          <w:szCs w:val="24"/>
        </w:rPr>
      </w:pPr>
      <w:r w:rsidRPr="009543DA">
        <w:rPr>
          <w:rFonts w:hAnsi="Sylfaen" w:ascii="Sylfaen"/>
          <w:b/>
          <w:sz w:val="24"/>
          <w:szCs w:val="24"/>
        </w:rPr>
        <w:t>Napomena:</w:t>
      </w:r>
      <w:r>
        <w:rPr>
          <w:rFonts w:hAnsi="Sylfaen" w:ascii="Sylfaen"/>
          <w:sz w:val="24"/>
          <w:szCs w:val="24"/>
        </w:rPr>
        <w:t xml:space="preserve"> u gornji obračun troškova nisu obračunate eventualne kamate na PDV koje bi teretile stečajnu masu, te skrećem pozornost da unatoč uloženim naporima od strane nadležnih tijela još nisam dobila sve zatražene informacije glede eventualnog dugovanja na ime </w:t>
      </w:r>
      <w:proofErr w:type="spellStart"/>
      <w:r>
        <w:rPr>
          <w:rFonts w:hAnsi="Sylfaen" w:ascii="Sylfaen"/>
          <w:sz w:val="24"/>
          <w:szCs w:val="24"/>
        </w:rPr>
        <w:t>komunalknih</w:t>
      </w:r>
      <w:proofErr w:type="spellEnd"/>
      <w:r>
        <w:rPr>
          <w:rFonts w:hAnsi="Sylfaen" w:ascii="Sylfaen"/>
          <w:sz w:val="24"/>
          <w:szCs w:val="24"/>
        </w:rPr>
        <w:t xml:space="preserve"> naknada koje terete vlasnika nekretnine o čemu će se sud i </w:t>
      </w:r>
      <w:proofErr w:type="spellStart"/>
      <w:r>
        <w:rPr>
          <w:rFonts w:hAnsi="Sylfaen" w:ascii="Sylfaen"/>
          <w:sz w:val="24"/>
          <w:szCs w:val="24"/>
        </w:rPr>
        <w:t>razlučni</w:t>
      </w:r>
      <w:proofErr w:type="spellEnd"/>
      <w:r>
        <w:rPr>
          <w:rFonts w:hAnsi="Sylfaen" w:ascii="Sylfaen"/>
          <w:sz w:val="24"/>
          <w:szCs w:val="24"/>
        </w:rPr>
        <w:t xml:space="preserve"> vjerovnici odmah po primitku obavijestit</w:t>
      </w:r>
      <w:r w:rsidR="006C2F8A">
        <w:rPr>
          <w:rFonts w:hAnsi="Sylfaen" w:ascii="Sylfaen"/>
          <w:sz w:val="24"/>
          <w:szCs w:val="24"/>
        </w:rPr>
        <w:t>i.</w:t>
      </w:r>
    </w:p>
    <w:p w:rsidRDefault="007D4446" w:rsidP="000E0D9A" w:rsidR="007D4446">
      <w:pPr>
        <w:jc w:val="both"/>
        <w:rPr>
          <w:rFonts w:hAnsi="Sylfaen" w:ascii="Sylfaen"/>
          <w:sz w:val="24"/>
          <w:szCs w:val="24"/>
        </w:rPr>
      </w:pPr>
    </w:p>
    <w:p w:rsidRDefault="007D4446" w:rsidP="000E0D9A" w:rsidR="007D4446">
      <w:pPr>
        <w:jc w:val="both"/>
        <w:rPr>
          <w:rFonts w:hAnsi="Sylfaen" w:ascii="Sylfaen"/>
          <w:sz w:val="24"/>
          <w:szCs w:val="24"/>
        </w:rPr>
      </w:pPr>
    </w:p>
    <w:p w:rsidRDefault="000B757C" w:rsidP="000B757C" w:rsidR="000B757C" w:rsidRPr="00753B22">
      <w:pPr>
        <w:jc w:val="both"/>
        <w:rPr>
          <w:rFonts w:hAnsi="Sylfaen" w:ascii="Sylfaen"/>
          <w:sz w:val="24"/>
          <w:szCs w:val="24"/>
        </w:rPr>
      </w:pP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r>
      <w:r w:rsidRPr="00753B22">
        <w:rPr>
          <w:rFonts w:hAnsi="Sylfaen" w:ascii="Sylfaen"/>
          <w:sz w:val="24"/>
          <w:szCs w:val="24"/>
        </w:rPr>
        <w:tab/>
        <w:t xml:space="preserve">     Za GENO d.o.o. u stečaju</w:t>
      </w:r>
    </w:p>
    <w:p w:rsidRDefault="005D2DCF" w:rsidP="001A1D5F" w:rsidR="005D2DCF">
      <w:pPr>
        <w:jc w:val="both"/>
        <w:rPr>
          <w:rFonts w:hAnsi="Sylfaen" w:ascii="Sylfaen"/>
          <w:sz w:val="24"/>
          <w:szCs w:val="24"/>
        </w:rPr>
      </w:pP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r>
      <w:r>
        <w:rPr>
          <w:rFonts w:hAnsi="Sylfaen" w:ascii="Sylfaen"/>
          <w:sz w:val="24"/>
          <w:szCs w:val="24"/>
        </w:rPr>
        <w:tab/>
        <w:t xml:space="preserve"> </w:t>
      </w:r>
      <w:r w:rsidR="000B757C" w:rsidRPr="00753B22">
        <w:rPr>
          <w:rFonts w:hAnsi="Sylfaen" w:ascii="Sylfaen"/>
          <w:sz w:val="24"/>
          <w:szCs w:val="24"/>
        </w:rPr>
        <w:t>Stečajna</w:t>
      </w:r>
      <w:r>
        <w:rPr>
          <w:rFonts w:hAnsi="Sylfaen" w:ascii="Sylfaen"/>
          <w:sz w:val="24"/>
          <w:szCs w:val="24"/>
        </w:rPr>
        <w:t xml:space="preserve"> upraviteljica Anamaria Ivanković</w:t>
      </w:r>
      <w:r w:rsidR="000B757C" w:rsidRPr="00753B22">
        <w:rPr>
          <w:rFonts w:hAnsi="Sylfaen" w:ascii="Sylfaen"/>
          <w:sz w:val="24"/>
          <w:szCs w:val="24"/>
        </w:rPr>
        <w:tab/>
      </w:r>
    </w:p>
    <w:p w:rsidRDefault="00D149B1" w:rsidP="001A1D5F" w:rsidR="00C35CF3" w:rsidRPr="00D04A47">
      <w:pPr>
        <w:jc w:val="both"/>
        <w:rPr>
          <w:rFonts w:hAnsi="Sylfaen" w:ascii="Sylfaen"/>
          <w:sz w:val="24"/>
          <w:szCs w:val="24"/>
        </w:rPr>
      </w:pPr>
      <w:r>
        <w:rPr>
          <w:rFonts w:hAnsi="Sylfaen" w:ascii="Sylfaen"/>
          <w:sz w:val="24"/>
          <w:szCs w:val="24"/>
        </w:rPr>
        <w:t xml:space="preserve">U Zagrebu, </w:t>
      </w:r>
      <w:r w:rsidR="009543DA">
        <w:rPr>
          <w:rFonts w:hAnsi="Sylfaen" w:ascii="Sylfaen"/>
          <w:sz w:val="24"/>
          <w:szCs w:val="24"/>
        </w:rPr>
        <w:t>30.10.2017</w:t>
      </w:r>
      <w:r>
        <w:rPr>
          <w:rFonts w:hAnsi="Sylfaen" w:ascii="Sylfaen"/>
          <w:sz w:val="24"/>
          <w:szCs w:val="24"/>
        </w:rPr>
        <w:t>. go</w:t>
      </w:r>
      <w:r w:rsidR="001A1D5F">
        <w:rPr>
          <w:rFonts w:hAnsi="Sylfaen" w:ascii="Sylfaen"/>
          <w:sz w:val="24"/>
          <w:szCs w:val="24"/>
        </w:rPr>
        <w:t>d.</w:t>
      </w:r>
    </w:p>
    <w:sectPr w:rsidR="00C35CF3" w:rsidRPr="00D04A47">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22640BC1"/>
    <w:multiLevelType w:val="hybridMultilevel"/>
    <w:tmpl w:val="C150BAC6"/>
    <w:lvl w:tplc="D702EB48" w:ilvl="0">
      <w:start w:val="1"/>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BFC6063"/>
    <w:multiLevelType w:val="hybridMultilevel"/>
    <w:tmpl w:val="4C20D1F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6">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5F0C21D0"/>
    <w:multiLevelType w:val="multilevel"/>
    <w:tmpl w:val="25A4569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num w:numId="1">
    <w:abstractNumId w:val="0"/>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5"/>
  </w:num>
  <w:num w:numId="9">
    <w:abstractNumId w:val="3"/>
  </w:num>
  <w:num w:numId="10">
    <w:abstractNumId w:val="7"/>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A57"/>
    <w:rsid w:val="00006B2E"/>
    <w:rsid w:val="00025A33"/>
    <w:rsid w:val="0005759D"/>
    <w:rsid w:val="000A095B"/>
    <w:rsid w:val="000B757C"/>
    <w:rsid w:val="000E0D9A"/>
    <w:rsid w:val="00101035"/>
    <w:rsid w:val="00115BB3"/>
    <w:rsid w:val="00115E55"/>
    <w:rsid w:val="001541B1"/>
    <w:rsid w:val="001A1D5F"/>
    <w:rsid w:val="001E45B9"/>
    <w:rsid w:val="001F129B"/>
    <w:rsid w:val="00221D68"/>
    <w:rsid w:val="0025160A"/>
    <w:rsid w:val="002A5B92"/>
    <w:rsid w:val="002B5809"/>
    <w:rsid w:val="002E080B"/>
    <w:rsid w:val="00326509"/>
    <w:rsid w:val="00342453"/>
    <w:rsid w:val="00343001"/>
    <w:rsid w:val="00365E5E"/>
    <w:rsid w:val="00367631"/>
    <w:rsid w:val="003747ED"/>
    <w:rsid w:val="003A1C74"/>
    <w:rsid w:val="003C1118"/>
    <w:rsid w:val="003C2C22"/>
    <w:rsid w:val="003E16FA"/>
    <w:rsid w:val="003F1A14"/>
    <w:rsid w:val="00406421"/>
    <w:rsid w:val="00417B15"/>
    <w:rsid w:val="00454186"/>
    <w:rsid w:val="004908DA"/>
    <w:rsid w:val="004A595F"/>
    <w:rsid w:val="004B54C7"/>
    <w:rsid w:val="004D0F3D"/>
    <w:rsid w:val="00540B31"/>
    <w:rsid w:val="00597CDB"/>
    <w:rsid w:val="005A4F28"/>
    <w:rsid w:val="005B5E18"/>
    <w:rsid w:val="005D2DCF"/>
    <w:rsid w:val="005D5D40"/>
    <w:rsid w:val="005D63EF"/>
    <w:rsid w:val="005F16B3"/>
    <w:rsid w:val="00612D5C"/>
    <w:rsid w:val="00654F0A"/>
    <w:rsid w:val="006676C3"/>
    <w:rsid w:val="0068183F"/>
    <w:rsid w:val="00683168"/>
    <w:rsid w:val="00693C4A"/>
    <w:rsid w:val="00694B94"/>
    <w:rsid w:val="006964A1"/>
    <w:rsid w:val="006C2F8A"/>
    <w:rsid w:val="006D0384"/>
    <w:rsid w:val="007341BA"/>
    <w:rsid w:val="00753B22"/>
    <w:rsid w:val="00762AB4"/>
    <w:rsid w:val="0077581B"/>
    <w:rsid w:val="007820FD"/>
    <w:rsid w:val="007D4446"/>
    <w:rsid w:val="007F6245"/>
    <w:rsid w:val="0080117C"/>
    <w:rsid w:val="00834843"/>
    <w:rsid w:val="008E0DB6"/>
    <w:rsid w:val="008E7070"/>
    <w:rsid w:val="00911ACD"/>
    <w:rsid w:val="00925BC4"/>
    <w:rsid w:val="00931799"/>
    <w:rsid w:val="009543DA"/>
    <w:rsid w:val="009548DE"/>
    <w:rsid w:val="009555B9"/>
    <w:rsid w:val="00977390"/>
    <w:rsid w:val="0098137B"/>
    <w:rsid w:val="00983ACF"/>
    <w:rsid w:val="00996920"/>
    <w:rsid w:val="009977A2"/>
    <w:rsid w:val="009A7A07"/>
    <w:rsid w:val="009D3498"/>
    <w:rsid w:val="009E6050"/>
    <w:rsid w:val="009F3CE3"/>
    <w:rsid w:val="00A12829"/>
    <w:rsid w:val="00A64C18"/>
    <w:rsid w:val="00A702D9"/>
    <w:rsid w:val="00AA065C"/>
    <w:rsid w:val="00AB36E6"/>
    <w:rsid w:val="00AB49BC"/>
    <w:rsid w:val="00B11258"/>
    <w:rsid w:val="00B17801"/>
    <w:rsid w:val="00B22561"/>
    <w:rsid w:val="00B3715B"/>
    <w:rsid w:val="00B53A71"/>
    <w:rsid w:val="00B8361F"/>
    <w:rsid w:val="00B95BBD"/>
    <w:rsid w:val="00BB731B"/>
    <w:rsid w:val="00BD3BA8"/>
    <w:rsid w:val="00BE7F35"/>
    <w:rsid w:val="00BF5B80"/>
    <w:rsid w:val="00C0328B"/>
    <w:rsid w:val="00C2518E"/>
    <w:rsid w:val="00C3295D"/>
    <w:rsid w:val="00C35CF3"/>
    <w:rsid w:val="00C446B2"/>
    <w:rsid w:val="00C52F31"/>
    <w:rsid w:val="00CC686F"/>
    <w:rsid w:val="00CF3232"/>
    <w:rsid w:val="00CF3F70"/>
    <w:rsid w:val="00D04A47"/>
    <w:rsid w:val="00D11099"/>
    <w:rsid w:val="00D149B1"/>
    <w:rsid w:val="00D163D9"/>
    <w:rsid w:val="00D259D5"/>
    <w:rsid w:val="00D36706"/>
    <w:rsid w:val="00D4529E"/>
    <w:rsid w:val="00D96966"/>
    <w:rsid w:val="00DE778A"/>
    <w:rsid w:val="00DF527B"/>
    <w:rsid w:val="00E01BE7"/>
    <w:rsid w:val="00E10089"/>
    <w:rsid w:val="00E13135"/>
    <w:rsid w:val="00E16FAF"/>
    <w:rsid w:val="00E23AAF"/>
    <w:rsid w:val="00E412BB"/>
    <w:rsid w:val="00E66ED9"/>
    <w:rsid w:val="00EB0AA1"/>
    <w:rsid w:val="00ED3C89"/>
    <w:rsid w:val="00F04150"/>
    <w:rsid w:val="00F2580F"/>
    <w:rsid w:val="00F676ED"/>
    <w:rsid w:val="00F744E2"/>
    <w:rsid w:val="00F96708"/>
    <w:rsid w:val="00FA3C98"/>
    <w:rsid w:val="00FD3BA5"/>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Tekstrezerviranogmjesta" w:type="character">
    <w:name w:val="Placeholder Text"/>
    <w:basedOn w:val="Zadanifontodlomka"/>
    <w:uiPriority w:val="99"/>
    <w:semiHidden/>
    <w:rsid w:val="00BE7F35"/>
    <w:rPr>
      <w:color w:val="808080"/>
      <w:bdr w:space="0" w:sz="0" w:color="auto" w:val="none"/>
      <w:shd w:fill="auto" w:color="auto" w:val="clear"/>
    </w:rPr>
  </w:style>
  <w:style w:customStyle="true" w:styleId="eSPISCCParagraphDefaultFont" w:type="character">
    <w:name w:val="eSPIS_CC_Paragraph Default Font"/>
    <w:basedOn w:val="Zadanifontodlomka"/>
    <w:rsid w:val="00BE7F3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7F35"/>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BE7F35"/>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7F35"/>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Tekstrezerviranogmjesta" w:type="character">
    <w:name w:val="Placeholder Text"/>
    <w:basedOn w:val="Zadanifontodlomka"/>
    <w:uiPriority w:val="99"/>
    <w:semiHidden/>
    <w:rsid w:val="00BE7F35"/>
    <w:rPr>
      <w:color w:val="808080"/>
      <w:bdr w:color="auto" w:space="0" w:sz="0" w:val="none"/>
      <w:shd w:color="auto" w:fill="auto" w:val="clear"/>
    </w:rPr>
  </w:style>
  <w:style w:customStyle="1" w:styleId="eSPISCCParagraphDefaultFont" w:type="character">
    <w:name w:val="eSPIS_CC_Paragraph Default Font"/>
    <w:basedOn w:val="Zadanifontodlomka"/>
    <w:rsid w:val="00BE7F3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7F35"/>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BE7F35"/>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7F35"/>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120733255">
      <w:bodyDiv w:val="true"/>
      <w:marLeft w:val="0"/>
      <w:marRight w:val="0"/>
      <w:marTop w:val="0"/>
      <w:marBottom w:val="0"/>
      <w:divBdr>
        <w:top w:space="0" w:sz="0" w:color="auto" w:val="none"/>
        <w:left w:space="0" w:sz="0" w:color="auto" w:val="none"/>
        <w:bottom w:space="0" w:sz="0" w:color="auto" w:val="none"/>
        <w:right w:space="0" w:sz="0" w:color="auto" w:val="none"/>
      </w:divBdr>
    </w:div>
    <w:div w:id="309211552">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628819558">
      <w:bodyDiv w:val="true"/>
      <w:marLeft w:val="0"/>
      <w:marRight w:val="0"/>
      <w:marTop w:val="0"/>
      <w:marBottom w:val="0"/>
      <w:divBdr>
        <w:top w:space="0" w:sz="0" w:color="auto" w:val="none"/>
        <w:left w:space="0" w:sz="0" w:color="auto" w:val="none"/>
        <w:bottom w:space="0" w:sz="0" w:color="auto" w:val="none"/>
        <w:right w:space="0" w:sz="0" w:color="auto" w:val="none"/>
      </w:divBdr>
    </w:div>
    <w:div w:id="1071544283">
      <w:bodyDiv w:val="true"/>
      <w:marLeft w:val="0"/>
      <w:marRight w:val="0"/>
      <w:marTop w:val="0"/>
      <w:marBottom w:val="0"/>
      <w:divBdr>
        <w:top w:space="0" w:sz="0" w:color="auto" w:val="none"/>
        <w:left w:space="0" w:sz="0" w:color="auto" w:val="none"/>
        <w:bottom w:space="0" w:sz="0" w:color="auto" w:val="none"/>
        <w:right w:space="0" w:sz="0" w:color="auto" w:val="none"/>
      </w:divBdr>
    </w:div>
    <w:div w:id="1488859271">
      <w:bodyDiv w:val="true"/>
      <w:marLeft w:val="0"/>
      <w:marRight w:val="0"/>
      <w:marTop w:val="0"/>
      <w:marBottom w:val="0"/>
      <w:divBdr>
        <w:top w:space="0" w:sz="0" w:color="auto" w:val="none"/>
        <w:left w:space="0" w:sz="0" w:color="auto" w:val="none"/>
        <w:bottom w:space="0" w:sz="0" w:color="auto" w:val="none"/>
        <w:right w:space="0" w:sz="0" w:color="auto" w:val="none"/>
      </w:divBdr>
    </w:div>
    <w:div w:id="1574702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St-1367/2011-173</izvorni_sadrzaj>
    <derivirana_varijabla naziv="DomainObject.Oznaka_1">St-1367/2011-173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 PERFA - BIO d.o.o. za proizvodnju i trgovinu; Odvjetničko društvo KALLAY &amp; PARTNERI, društvo s ograničenom odgovornošću</izvorni_sadrzaj>
    <derivirana_varijabla naziv="DomainObject.Predmet.StrankaFormated_1">  REPUBLIKA HRVATSKA, MINISTARSTVO FINANCIJA, POREZNA UPRAVA zastupanog po punomoćniku ŽUPANIJSKO DRŽAVNO ODVJETNIŠTVO U VELIKOJ GORICI; VALOVITI PAPIRI DUNAPACK; PERFA - BIO d.o.o. za proizvodnju i trgovinu; Odvjetničko društvo KALLAY &amp; PARTNERI, društvo s ograničenom odgovornošću</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 PERFA - BIO d.o.o. za proizvodnju i trgovinu, OIB 77145316465; Odvjetničko društvo KALLAY &amp; PARTNERI, društvo s ograničenom odgovornošću, OIB 86709918716</izvorni_sadrzaj>
    <derivirana_varijabla naziv="DomainObject.Predmet.StrankaFormatedOIB_1">  REPUBLIKA HRVATSKA, MINISTARSTVO FINANCIJA, POREZNA UPRAVA, OIB 18683136487 zastupanog po punomoćniku ŽUPANIJSKO DRŽAVNO ODVJETNIŠTVO U VELIKOJ GORICI; VALOVITI PAPIRI DUNAPACK, OIB 96648829623; PERFA - BIO d.o.o. za proizvodnju i trgovinu, OIB 77145316465; Odvjetničko društvo KALLAY &amp; PARTNERI, društvo s ograničenom odgovornošću, OIB 86709918716</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 PERFA - BIO d.o.o. za proizvodnju i trgovinu, Golubovečka 44, 49240 Donja Stubica; Odvjetničko društvo KALLAY &amp; PARTNERI, društvo s ograničenom odgovornošću, Ilica 1A/III, 10000 Zagreb</izvorni_sadrzaj>
    <derivirana_varijabla naziv="DomainObject.Predmet.StrankaFormatedWithAdress_1"> REPUBLIKA HRVATSKA, MINISTARSTVO FINANCIJA, POREZNA UPRAVA zastupanog po punomoćniku ŽUPANIJSKO DRŽAVNO ODVJETNIŠTVO U VELIKOJ GORICI; VALOVITI PAPIRI DUNAPACK; PERFA - BIO d.o.o. za proizvodnju i trgovinu, Golubovečka 44, 49240 Donja Stubica; Odvjetničko društvo KALLAY &amp; PARTNERI, društvo s ograničenom odgovornošću, Ilica 1A/III, 10000 Zagreb</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 PERFA - BIO d.o.o. za proizvodnju i trgovinu, OIB 77145316465, Golubovečka 44, 49240 Donja Stubica; Odvjetničko društvo KALLAY &amp; PARTNERI, društvo s ograničenom odgovornošću, OIB 86709918716, Ilica 1A/III, 10000 Zagreb</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 PERFA - BIO d.o.o. za proizvodnju i trgovinu, OIB 77145316465, Golubovečka 44, 49240 Donja Stubica; Odvjetničko društvo KALLAY &amp; PARTNERI, društvo s ograničenom odgovornošću, OIB 86709918716, Ilica 1A/III, 10000 Zagreb</derivirana_varijabla>
  </DomainObject.Predmet.StrankaFormatedWithAdressOIB>
  <DomainObject.Predmet.StrankaWithAdress>
    <izvorni_sadrzaj>REPUBLIKA HRVATSKA, MINISTARSTVO FINANCIJA, POREZNA UPRAVA ,VALOVITI PAPIRI DUNAPACK ,PERFA - BIO d.o.o. za proizvodnju i trgovinu Golubovečka 44,49240 Donja Stubica,Odvjetničko društvo KALLAY &amp; PARTNERI, društvo s ograničenom odgovornošću Ilica 1A/III,10000 Zagreb</izvorni_sadrzaj>
    <derivirana_varijabla naziv="DomainObject.Predmet.StrankaWithAdress_1">REPUBLIKA HRVATSKA, MINISTARSTVO FINANCIJA, POREZNA UPRAVA ,VALOVITI PAPIRI DUNAPACK ,PERFA - BIO d.o.o. za proizvodnju i trgovinu Golubovečka 44,49240 Donja Stubica,Odvjetničko društvo KALLAY &amp; PARTNERI, društvo s ograničenom odgovornošću Ilica 1A/III,10000 Zagreb</derivirana_varijabla>
  </DomainObject.Predmet.StrankaWithAdress>
  <DomainObject.Predmet.StrankaWithAdressOIB>
    <izvorni_sadrzaj>REPUBLIKA HRVATSKA, MINISTARSTVO FINANCIJA, POREZNA UPRAVA, OIB 18683136487,VALOVITI PAPIRI DUNAPACK, OIB 96648829623,PERFA - BIO d.o.o. za proizvodnju i trgovinu, OIB 77145316465, Golubovečka 44,49240 Donja Stubica,Odvjetničko društvo KALLAY &amp; PARTNERI, društvo s ograničenom odgovornošću, OIB 86709918716, Ilica 1A/III,10000 Zagreb</izvorni_sadrzaj>
    <derivirana_varijabla naziv="DomainObject.Predmet.StrankaWithAdressOIB_1">REPUBLIKA HRVATSKA, MINISTARSTVO FINANCIJA, POREZNA UPRAVA, OIB 18683136487,VALOVITI PAPIRI DUNAPACK, OIB 96648829623,PERFA - BIO d.o.o. za proizvodnju i trgovinu, OIB 77145316465, Golubovečka 44,49240 Donja Stubica,Odvjetničko društvo KALLAY &amp; PARTNERI, društvo s ograničenom odgovornošću, OIB 86709918716, Ilica 1A/III,10000 Zagreb</derivirana_varijabla>
  </DomainObject.Predmet.StrankaWithAdressOIB>
  <DomainObject.Predmet.StrankaNazivFormated>
    <izvorni_sadrzaj>REPUBLIKA HRVATSKA, MINISTARSTVO FINANCIJA, POREZNA UPRAVA,VALOVITI PAPIRI DUNAPACK,PERFA - BIO d.o.o. za proizvodnju i trgovinu,Odvjetničko društvo KALLAY &amp; PARTNERI, društvo s ograničenom odgovornošću</izvorni_sadrzaj>
    <derivirana_varijabla naziv="DomainObject.Predmet.StrankaNazivFormated_1">REPUBLIKA HRVATSKA, MINISTARSTVO FINANCIJA, POREZNA UPRAVA,VALOVITI PAPIRI DUNAPACK,PERFA - BIO d.o.o. za proizvodnju i trgovinu,Odvjetničko društvo KALLAY &amp; PARTNERI, društvo s ograničenom odgovornošću</derivirana_varijabla>
  </DomainObject.Predmet.StrankaNazivFormated>
  <DomainObject.Predmet.StrankaNazivFormatedOIB>
    <izvorni_sadrzaj>REPUBLIKA HRVATSKA, MINISTARSTVO FINANCIJA, POREZNA UPRAVA, OIB 18683136487,VALOVITI PAPIRI DUNAPACK, OIB 96648829623,PERFA - BIO d.o.o. za proizvodnju i trgovinu, OIB 77145316465,Odvjetničko društvo KALLAY &amp; PARTNERI, društvo s ograničenom odgovornošću, OIB 86709918716</izvorni_sadrzaj>
    <derivirana_varijabla naziv="DomainObject.Predmet.StrankaNazivFormatedOIB_1">REPUBLIKA HRVATSKA, MINISTARSTVO FINANCIJA, POREZNA UPRAVA, OIB 18683136487,VALOVITI PAPIRI DUNAPACK, OIB 96648829623,PERFA - BIO d.o.o. za proizvodnju i trgovinu, OIB 77145316465,Odvjetničko društvo KALLAY &amp; PARTNERI, društvo s ograničenom odgovornošću, OIB 86709918716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tem>PERFA - BIO d.o.o. za proizvodnju i trgovinu</item>
      <item>Odvjetničko društvo KALLAY &amp; PARTNERI, društvo s ograničenom odgovornošću</item>
    </izvorni_sadrzaj>
    <derivirana_varijabla naziv="DomainObject.Predmet.StrankaListFormated_1">
      <item>REPUBLIKA HRVATSKA, MINISTARSTVO FINANCIJA, POREZNA UPRAVA zastupanog po punomoćniku ŽUPANIJSKO DRŽAVNO ODVJETNIŠTVO U VELIKOJ GORICI</item>
      <item>VALOVITI PAPIRI DUNAPACK</item>
      <item>PERFA - BIO d.o.o. za proizvodnju i trgovinu</item>
      <item>Odvjetničko društvo KALLAY &amp; PARTNERI, društvo s ograničenom odgovornošću</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tem>PERFA - BIO d.o.o. za proizvodnju i trgovinu, OIB 77145316465</item>
      <item>Odvjetničko društvo KALLAY &amp; PARTNERI, društvo s ograničenom odgovornošću, OIB 86709918716</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item>PERFA - BIO d.o.o. za proizvodnju i trgovinu, OIB 77145316465</item>
      <item>Odvjetničko društvo KALLAY &amp; PARTNERI, društvo s ograničenom odgovornošću, OIB 86709918716</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tem>PERFA - BIO d.o.o. za proizvodnju i trgovinu, Golubovečka 44, 49240 Donja Stubica</item>
      <item>Odvjetničko društvo KALLAY &amp; PARTNERI, društvo s ograničenom odgovornošću, Ilica 1A/III, 10000 Zagreb</item>
    </izvorni_sadrzaj>
    <derivirana_varijabla naziv="DomainObject.Predmet.StrankaListFormatedWithAdress_1">
      <item>REPUBLIKA HRVATSKA, MINISTARSTVO FINANCIJA, POREZNA UPRAVA zastupanog po punomoćniku ŽUPANIJSKO DRŽAVNO ODVJETNIŠTVO U VELIKOJ GORICI</item>
      <item>VALOVITI PAPIRI DUNAPACK</item>
      <item>PERFA - BIO d.o.o. za proizvodnju i trgovinu, Golubovečka 44, 49240 Donja Stubica</item>
      <item>Odvjetničko društvo KALLAY &amp; PARTNERI, društvo s ograničenom odgovornošću, Ilica 1A/III, 10000 Zagreb</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tem>PERFA - BIO d.o.o. za proizvodnju i trgovinu, OIB 77145316465, Golubovečka 44, 49240 Donja Stubica</item>
      <item>Odvjetničko društvo KALLAY &amp; PARTNERI, društvo s ograničenom odgovornošću, OIB 86709918716, Ilica 1A/III, 10000 Zagreb</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item>PERFA - BIO d.o.o. za proizvodnju i trgovinu, OIB 77145316465, Golubovečka 44, 49240 Donja Stubica</item>
      <item>Odvjetničko društvo KALLAY &amp; PARTNERI, društvo s ograničenom odgovornošću, OIB 86709918716, Ilica 1A/III, 10000 Zagreb</item>
    </derivirana_varijabla>
  </DomainObject.Predmet.StrankaListFormatedWithAdressOIB>
  <DomainObject.Predmet.StrankaListNazivFormated>
    <izvorni_sadrzaj>
      <item>REPUBLIKA HRVATSKA, MINISTARSTVO FINANCIJA, POREZNA UPRAVA</item>
      <item>VALOVITI PAPIRI DUNAPACK</item>
      <item>PERFA - BIO d.o.o. za proizvodnju i trgovinu</item>
      <item>Odvjetničko društvo KALLAY &amp; PARTNERI, društvo s ograničenom odgovornošću</item>
    </izvorni_sadrzaj>
    <derivirana_varijabla naziv="DomainObject.Predmet.StrankaListNazivFormated_1">
      <item>REPUBLIKA HRVATSKA, MINISTARSTVO FINANCIJA, POREZNA UPRAVA</item>
      <item>VALOVITI PAPIRI DUNAPACK</item>
      <item>PERFA - BIO d.o.o. za proizvodnju i trgovinu</item>
      <item>Odvjetničko društvo KALLAY &amp; PARTNERI, društvo s ograničenom odgovornošću</item>
    </derivirana_varijabla>
  </DomainObject.Predmet.StrankaListNazivFormated>
  <DomainObject.Predmet.StrankaListNazivFormatedOIB>
    <izvorni_sadrzaj>
      <item>REPUBLIKA HRVATSKA, MINISTARSTVO FINANCIJA, POREZNA UPRAVA, OIB 18683136487</item>
      <item>VALOVITI PAPIRI DUNAPACK, OIB 96648829623</item>
      <item>PERFA - BIO d.o.o. za proizvodnju i trgovinu, OIB 77145316465</item>
      <item>Odvjetničko društvo KALLAY &amp; PARTNERI, društvo s ograničenom odgovornošću, OIB 86709918716</item>
    </izvorni_sadrzaj>
    <derivirana_varijabla naziv="DomainObject.Predmet.StrankaListNazivFormatedOIB_1">
      <item>REPUBLIKA HRVATSKA, MINISTARSTVO FINANCIJA, POREZNA UPRAVA, OIB 18683136487</item>
      <item>VALOVITI PAPIRI DUNAPACK, OIB 96648829623</item>
      <item>PERFA - BIO d.o.o. za proizvodnju i trgovinu, OIB 77145316465</item>
      <item>Odvjetničko društvo KALLAY &amp; PARTNERI, društvo s ograničenom odgovornošću, OIB 86709918716</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ŽUPANIJSKO DRŽAVNO ODVJETNIŠTVO U VELIKOJ GORICI</item>
      <item>REPUBLIKA HRVATSKA MINISTARSTVO FINANCIJA</item>
      <item>OD HAČIĆ &amp; BOŠNJAK</item>
      <item>Zoran Tomić</item>
      <item>Općinski sud u Novom Zagrebu, SS u Zaprešiću, zk. odjel</item>
      <item>Ivica Škunca</item>
      <item>PERFA - BIO d.o.o. za proizvodnju i trgovinu</item>
      <item>OD Kallay &amp; partneri</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ŽUPANIJSKO DRŽAVNO ODVJETNIŠTVO U VELIKOJ GORICI</item>
      <item>REPUBLIKA HRVATSKA MINISTARSTVO FINANCIJA</item>
      <item>OD HAČIĆ &amp; BOŠNJAK</item>
      <item>Zoran Tomić</item>
      <item>Općinski sud u Novom Zagrebu, SS u Zaprešiću, zk. odjel</item>
      <item>Ivica Škunca</item>
      <item>PERFA - BIO d.o.o. za proizvodnju i trgovinu</item>
      <item>OD Kallay &amp; partneri</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ŽUPANIJSKO DRŽAVNO ODVJETNIŠTVO U VELIKOJ GORICI, OIB 96292040276</item>
      <item>REPUBLIKA HRVATSKA MINISTARSTVO FINANCIJA, OIB 18683136487</item>
      <item>OD HAČIĆ &amp; BOŠNJAK</item>
      <item>Zoran Tomić, OIB 80809284399</item>
      <item>Općinski sud u Novom Zagrebu, SS u Zaprešiću, zk. odjel</item>
      <item>Ivica Škunca</item>
      <item>PERFA - BIO d.o.o. za proizvodnju i trgovinu, OIB 77145316465</item>
      <item>OD Kallay &amp; partneri</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ŽUPANIJSKO DRŽAVNO ODVJETNIŠTVO U VELIKOJ GORICI, OIB 96292040276</item>
      <item>REPUBLIKA HRVATSKA MINISTARSTVO FINANCIJA, OIB 18683136487</item>
      <item>OD HAČIĆ &amp; BOŠNJAK</item>
      <item>Zoran Tomić, OIB 80809284399</item>
      <item>Općinski sud u Novom Zagrebu, SS u Zaprešiću, zk. odjel</item>
      <item>Ivica Škunca</item>
      <item>PERFA - BIO d.o.o. za proizvodnju i trgovinu, OIB 77145316465</item>
      <item>OD Kallay &amp; partneri</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item>Općinski sud u Novom Zagrebu, SS u Zaprešiću, zk. odjel, TŽF br. 1, 10290 Zaprešić</item>
      <item>Ivica Škunca, Trg M. Tita 2, 10290 Zaprešić</item>
      <item>PERFA - BIO d.o.o. za proizvodnju i trgovinu, Golubovečka 44, 49240 Donja Stubica</item>
      <item>OD Kallay &amp; partneri, Ilica 1A/III,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item>Općinski sud u Novom Zagrebu, SS u Zaprešiću, zk. odjel, TŽF br. 1, 10290 Zaprešić</item>
      <item>Ivica Škunca, Trg M. Tita 2, 10290 Zaprešić</item>
      <item>PERFA - BIO d.o.o. za proizvodnju i trgovinu, Golubovečka 44, 49240 Donja Stubica</item>
      <item>OD Kallay &amp; partneri, Ilica 1A/III,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item>Općinski sud u Novom Zagrebu, SS u Zaprešiću, zk. odjel, TŽF br. 1, 10290 Zaprešić</item>
      <item>Ivica Škunca, Trg M. Tita 2, 10290 Zaprešić</item>
      <item>PERFA - BIO d.o.o. za proizvodnju i trgovinu, OIB 77145316465, Golubovečka 44, 49240 Donja Stubica</item>
      <item>OD Kallay &amp; partneri, Ilica 1A/III,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item>Općinski sud u Novom Zagrebu, SS u Zaprešiću, zk. odjel, TŽF br. 1, 10290 Zaprešić</item>
      <item>Ivica Škunca, Trg M. Tita 2, 10290 Zaprešić</item>
      <item>PERFA - BIO d.o.o. za proizvodnju i trgovinu, OIB 77145316465, Golubovečka 44, 49240 Donja Stubica</item>
      <item>OD Kallay &amp; partneri, Ilica 1A/III,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ŽUPANIJSKO DRŽAVNO ODVJETNIŠTVO U VELIKOJ GORICI</item>
      <item>REPUBLIKA HRVATSKA MINISTARSTVO FINANCIJA</item>
      <item>OD HAČIĆ &amp; BOŠNJAK</item>
      <item>Zoran Tomić</item>
      <item>Općinski sud u Novom Zagrebu, SS u Zaprešiću, zk. odjel</item>
      <item>Ivica Škunca</item>
      <item>PERFA - BIO d.o.o. za proizvodnju i trgovinu</item>
      <item>OD Kallay &amp; partneri</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ŽUPANIJSKO DRŽAVNO ODVJETNIŠTVO U VELIKOJ GORICI</item>
      <item>REPUBLIKA HRVATSKA MINISTARSTVO FINANCIJA</item>
      <item>OD HAČIĆ &amp; BOŠNJAK</item>
      <item>Zoran Tomić</item>
      <item>Općinski sud u Novom Zagrebu, SS u Zaprešiću, zk. odjel</item>
      <item>Ivica Škunca</item>
      <item>PERFA - BIO d.o.o. za proizvodnju i trgovinu</item>
      <item>OD Kallay &amp; partneri</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ŽUPANIJSKO DRŽAVNO ODVJETNIŠTVO U VELIKOJ GORICI, OIB 96292040276</item>
      <item>REPUBLIKA HRVATSKA MINISTARSTVO FINANCIJA, OIB 18683136487</item>
      <item>OD HAČIĆ &amp; BOŠNJAK</item>
      <item>Zoran Tomić, OIB 80809284399</item>
      <item>Općinski sud u Novom Zagrebu, SS u Zaprešiću, zk. odjel</item>
      <item>Ivica Škunca</item>
      <item>PERFA - BIO d.o.o. za proizvodnju i trgovinu, OIB 77145316465</item>
      <item>OD Kallay &amp; partneri</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ŽUPANIJSKO DRŽAVNO ODVJETNIŠTVO U VELIKOJ GORICI, OIB 96292040276</item>
      <item>REPUBLIKA HRVATSKA MINISTARSTVO FINANCIJA, OIB 18683136487</item>
      <item>OD HAČIĆ &amp; BOŠNJAK</item>
      <item>Zoran Tomić, OIB 80809284399</item>
      <item>Općinski sud u Novom Zagrebu, SS u Zaprešiću, zk. odjel</item>
      <item>Ivica Škunca</item>
      <item>PERFA - BIO d.o.o. za proizvodnju i trgovinu, OIB 77145316465</item>
      <item>OD Kallay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ŽUPANIJSKO DRŽAVNO ODVJETNIŠTVO U VELIKOJ GORICI</item>
      <item>REPUBLIKA HRVATSKA MINISTARSTVO FINANCIJA</item>
      <item>OD HAČIĆ &amp; BOŠNJAK</item>
      <item>Zoran Tomić</item>
      <item>PERFA - BIO d.o.o. za proizvodnju i trgovinu</item>
      <item>Odvjetničko društvo KALLAY &amp; PARTNERI, društvo s ograničenom odgovornošću</item>
      <item>Općinski sud u Novom Zagrebu, SS u Zaprešiću, zk. odjel</item>
      <item>Ivica Škunca</item>
      <item>PERFA - BIO d.o.o. za proizvodnju i trgovinu</item>
      <item>OD Kallay &amp; partneri</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ŽUPANIJSKO DRŽAVNO ODVJETNIŠTVO U VELIKOJ GORICI</item>
      <item>REPUBLIKA HRVATSKA MINISTARSTVO FINANCIJA</item>
      <item>OD HAČIĆ &amp; BOŠNJAK</item>
      <item>Zoran Tomić</item>
      <item>PERFA - BIO d.o.o. za proizvodnju i trgovinu</item>
      <item>Odvjetničko društvo KALLAY &amp; PARTNERI, društvo s ograničenom odgovornošću</item>
      <item>Općinski sud u Novom Zagrebu, SS u Zaprešiću, zk. odjel</item>
      <item>Ivica Škunca</item>
      <item>PERFA - BIO d.o.o. za proizvodnju i trgovinu</item>
      <item>OD Kallay &amp; partneri</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item>PERFA - BIO d.o.o. za proizvodnju i trgovinu, OIB 77145316465, Golubovečka 44,49240 Donja Stubica</item>
      <item>Odvjetničko društvo KALLAY &amp; PARTNERI, društvo s ograničenom odgovornošću, OIB 86709918716, Ilica 1A/III,10000 Zagreb</item>
      <item>Općinski sud u Novom Zagrebu, SS u Zaprešiću, zk. odjel, TŽF br. 1,10290 Zaprešić</item>
      <item>Ivica Škunca, Trg M. Tita 2,10290 Zaprešić</item>
      <item>PERFA - BIO d.o.o. za proizvodnju i trgovinu, OIB 77145316465, Golubovečka 44,49240 Donja Stubica</item>
      <item>OD Kallay &amp; partneri, Ilica 1A/III,10000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item>PERFA - BIO d.o.o. za proizvodnju i trgovinu, OIB 77145316465, Golubovečka 44,49240 Donja Stubica</item>
      <item>Odvjetničko društvo KALLAY &amp; PARTNERI, društvo s ograničenom odgovornošću, OIB 86709918716, Ilica 1A/III,10000 Zagreb</item>
      <item>Općinski sud u Novom Zagrebu, SS u Zaprešiću, zk. odjel, TŽF br. 1,10290 Zaprešić</item>
      <item>Ivica Škunca, Trg M. Tita 2,10290 Zaprešić</item>
      <item>PERFA - BIO d.o.o. za proizvodnju i trgovinu, OIB 77145316465, Golubovečka 44,49240 Donja Stubica</item>
      <item>OD Kallay &amp; partneri, Ilica 1A/III,10000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96292040276</item>
      <item>, OIB 18683136487</item>
      <item>, OIB null</item>
      <item>, OIB 80809284399</item>
      <item>, OIB 77145316465</item>
      <item>, OIB 86709918716</item>
      <item>, OIB null</item>
      <item>, OIB null</item>
      <item>, OIB 77145316465</item>
      <item>, OIB null</item>
    </izvorni_sadrzaj>
    <derivirana_varijabla naziv="DomainObject.Predmet.SudioniciListNazivOIB_1">
      <item>, OIB 65223300901</item>
      <item>, OIB 96292040276</item>
      <item>, OIB 18683136487</item>
      <item>, OIB null</item>
      <item>, OIB null</item>
      <item>, OIB 96648829623</item>
      <item>, OIB null</item>
      <item>, OIB 26902318451</item>
      <item>, OIB 96292040276</item>
      <item>, OIB 18683136487</item>
      <item>, OIB null</item>
      <item>, OIB 80809284399</item>
      <item>, OIB 77145316465</item>
      <item>, OIB 86709918716</item>
      <item>, OIB null</item>
      <item>, OIB null</item>
      <item>, OIB 77145316465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C56083-EAAB-4FB9-9A0B-8E3ED5E2F0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1918</properties:Words>
  <properties:Characters>11343</properties:Characters>
  <properties:Lines>266</properties:Lines>
  <properties:Paragraphs>87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DUBROVNIK AIRLINE d</vt:lpstr>
      <vt:lpstr>DUBROVNIK AIRLINE d</vt:lpstr>
    </vt:vector>
  </properties:TitlesOfParts>
  <properties:LinksUpToDate>false</properties:LinksUpToDate>
  <properties:CharactersWithSpaces>13411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2017-12-04T08:10:00Z</dcterms:created>
  <dc:creator>Ami</dc:creator>
  <cp:lastModifiedBy>Jadranka Zelić</cp:lastModifiedBy>
  <cp:lastPrinted>2017-11-07T17:53:00Z</cp:lastPrinted>
  <dcterms:modified xmlns:xsi="http://www.w3.org/2001/XMLSchema-instance" xsi:type="dcterms:W3CDTF">2017-12-04T08:11:00Z</dcterms:modified>
  <cp:revision>3</cp:revision>
  <dc:title>DUBROVNIK AIRLINE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St-1367/2011-173 / Podnesak - Podnesak</vt:lpwstr>
  </prop:property>
  <prop:property name="CC_coloring" pid="4" fmtid="{D5CDD505-2E9C-101B-9397-08002B2CF9AE}">
    <vt:bool>false</vt:bool>
  </prop:property>
  <prop:property name="BrojStranica" pid="5" fmtid="{D5CDD505-2E9C-101B-9397-08002B2CF9AE}">
    <vt:i4>7</vt:i4>
  </prop:property>
</prop:Properties>
</file>