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1c07" w14:paraId="9681c07" w:rsidRDefault="00BD6D49" w:rsidP="00BD6D49" w:rsidR="00BD6D49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641</w:t>
      </w:r>
      <w:r>
        <w:rPr>
          <w:szCs w:val="24"/>
        </w:rPr>
        <w:t>/2015-5</w:t>
      </w:r>
    </w:p>
    <w:p w:rsidRDefault="00BD6D49" w:rsidP="00BD6D49" w:rsidR="00BD6D4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D6D49" w:rsidP="00BD6D49" w:rsidR="00BD6D4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BD6D49" w:rsidP="00BD6D49" w:rsidR="00BD6D4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BD6D49" w:rsidP="00BD6D49" w:rsidR="00BD6D49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BD6D49" w:rsidP="00BD6D49" w:rsidR="00BD6D49">
      <w:pPr>
        <w:rPr>
          <w:szCs w:val="24"/>
        </w:rPr>
      </w:pPr>
    </w:p>
    <w:p w:rsidRDefault="00BD6D49" w:rsidP="00BD6D49" w:rsidR="00BD6D49">
      <w:pPr>
        <w:rPr>
          <w:szCs w:val="24"/>
        </w:rPr>
      </w:pPr>
    </w:p>
    <w:p w:rsidRDefault="00BD6D49" w:rsidP="00BD6D49" w:rsidR="00BD6D49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BD6D49" w:rsidP="00BD6D49" w:rsidR="00BD6D49">
      <w:pPr>
        <w:rPr>
          <w:szCs w:val="24"/>
        </w:rPr>
      </w:pPr>
    </w:p>
    <w:p w:rsidRDefault="00BD6D49" w:rsidP="00BD6D49" w:rsidR="00BD6D4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BD6D49" w:rsidP="00BD6D49" w:rsidR="00BD6D49">
      <w:pPr>
        <w:rPr>
          <w:szCs w:val="24"/>
        </w:rPr>
      </w:pPr>
    </w:p>
    <w:p w:rsidRDefault="00BD6D49" w:rsidP="00BD6D49" w:rsidR="00BD6D49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IZO-TERM d.o.o., OIB: 54533325525, sa sjedištem u Mladine 37, Križevci</w:t>
      </w:r>
      <w:r>
        <w:t>, dana 26. siječnja 2016. godine</w:t>
      </w:r>
    </w:p>
    <w:p w:rsidRDefault="00BD6D49" w:rsidP="00BD6D49" w:rsidR="00BD6D49">
      <w:pPr>
        <w:jc w:val="both"/>
      </w:pPr>
    </w:p>
    <w:p w:rsidRDefault="00BD6D49" w:rsidP="00BD6D49" w:rsidR="00BD6D4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BD6D49" w:rsidP="00BD6D49" w:rsidR="00BD6D49">
      <w:pPr>
        <w:rPr>
          <w:szCs w:val="24"/>
        </w:rPr>
      </w:pPr>
    </w:p>
    <w:p w:rsidRDefault="00BD6D49" w:rsidP="00BD6D49" w:rsidR="00BD6D49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IZO-TERM d.o.o., OIB: 54533325525, sa sjedištem u Mladine 37, Križevci</w:t>
      </w:r>
      <w:r>
        <w:rPr>
          <w:szCs w:val="24"/>
        </w:rPr>
        <w:t>, s danom 26. siječnja 2016. u 14,00 sati.</w:t>
      </w:r>
    </w:p>
    <w:p w:rsidRDefault="00BD6D49" w:rsidP="00BD6D49" w:rsidR="00BD6D49">
      <w:pPr>
        <w:jc w:val="both"/>
        <w:rPr>
          <w:szCs w:val="24"/>
        </w:rPr>
      </w:pPr>
    </w:p>
    <w:p w:rsidRDefault="00BD6D49" w:rsidP="00BD6D49" w:rsidR="00BD6D49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IZO-TERM d.o.o., OIB: 54533325525, sa sjedištem u Mladine 37, Križevci.</w:t>
      </w:r>
    </w:p>
    <w:p w:rsidRDefault="00BD6D49" w:rsidP="00BD6D49" w:rsidR="00BD6D49">
      <w:pPr>
        <w:jc w:val="both"/>
      </w:pPr>
    </w:p>
    <w:p w:rsidRDefault="00BD6D49" w:rsidP="00BD6D49" w:rsidR="00BD6D49">
      <w:pPr>
        <w:jc w:val="both"/>
      </w:pPr>
      <w:r>
        <w:tab/>
        <w:t xml:space="preserve">III Za stečajnog upravitelja imenuje se </w:t>
      </w:r>
      <w:r>
        <w:t>Renato Sabljić, OIB: 74644810692, Zdenački zavoj 14, Zagreb.</w:t>
      </w:r>
    </w:p>
    <w:p w:rsidRDefault="00BD6D49" w:rsidP="00BD6D49" w:rsidR="00BD6D49">
      <w:pPr>
        <w:jc w:val="both"/>
        <w:rPr>
          <w:color w:val="FF0000"/>
        </w:rPr>
      </w:pPr>
    </w:p>
    <w:p w:rsidRDefault="00BD6D49" w:rsidP="00BD6D49" w:rsidR="00BD6D49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BD6D49" w:rsidP="00BD6D49" w:rsidR="00BD6D49">
      <w:pPr>
        <w:jc w:val="both"/>
        <w:rPr>
          <w:szCs w:val="24"/>
        </w:rPr>
      </w:pPr>
    </w:p>
    <w:p w:rsidRDefault="00BD6D49" w:rsidP="00BD6D49" w:rsidR="00BD6D49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IZO-TERM d.o.o., OIB: 54533325525, sa sjedištem u Mladine 37, Križevci</w:t>
      </w:r>
      <w:r>
        <w:rPr>
          <w:szCs w:val="24"/>
        </w:rPr>
        <w:t>, bit će brisan iz sudskog registra.</w:t>
      </w:r>
    </w:p>
    <w:p w:rsidRDefault="00BD6D49" w:rsidP="00BD6D49" w:rsidR="00BD6D49">
      <w:pPr>
        <w:rPr>
          <w:szCs w:val="24"/>
        </w:rPr>
      </w:pPr>
    </w:p>
    <w:p w:rsidRDefault="00BD6D49" w:rsidP="00BD6D49" w:rsidR="00BD6D4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BD6D49" w:rsidP="00BD6D49" w:rsidR="00BD6D49">
      <w:pPr>
        <w:rPr>
          <w:szCs w:val="24"/>
        </w:rPr>
      </w:pPr>
    </w:p>
    <w:p w:rsidRDefault="00BD6D49" w:rsidP="00BD6D49" w:rsidR="00BD6D49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BD6D49" w:rsidP="00BD6D49" w:rsidR="00BD6D49">
      <w:pPr>
        <w:rPr>
          <w:szCs w:val="24"/>
        </w:rPr>
      </w:pPr>
    </w:p>
    <w:p w:rsidRDefault="00BD6D49" w:rsidP="00BD6D49" w:rsidR="00BD6D49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D6D49" w:rsidP="00BD6D49" w:rsidR="00BD6D49">
      <w:pPr>
        <w:rPr>
          <w:szCs w:val="24"/>
        </w:rPr>
      </w:pPr>
    </w:p>
    <w:p w:rsidRDefault="00BD6D49" w:rsidP="00BD6D49" w:rsidR="00BD6D49">
      <w:pPr>
        <w:rPr>
          <w:szCs w:val="24"/>
        </w:rPr>
      </w:pPr>
    </w:p>
    <w:p w:rsidRDefault="00BD6D49" w:rsidP="00BD6D49" w:rsidR="00BD6D49">
      <w:pPr>
        <w:jc w:val="center"/>
        <w:rPr>
          <w:szCs w:val="24"/>
        </w:rPr>
      </w:pPr>
      <w:r>
        <w:rPr>
          <w:szCs w:val="24"/>
        </w:rPr>
        <w:t>U Varaždinu, 26. siječnja 2016.</w:t>
      </w:r>
    </w:p>
    <w:p w:rsidRDefault="00BD6D49" w:rsidP="00BD6D49" w:rsidR="00BD6D4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BD6D49" w:rsidP="00BD6D49" w:rsidR="00BD6D49">
      <w:pPr>
        <w:rPr>
          <w:szCs w:val="24"/>
        </w:rPr>
      </w:pPr>
      <w:r>
        <w:rPr>
          <w:szCs w:val="24"/>
        </w:rPr>
        <w:t xml:space="preserve">     </w:t>
      </w:r>
    </w:p>
    <w:p w:rsidRDefault="00BD6D49" w:rsidP="00BD6D49" w:rsidR="00BD6D4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BD6D49" w:rsidP="00BD6D49" w:rsidR="00BD6D49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BD6D49" w:rsidP="00BD6D49" w:rsidR="00BD6D49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</w:p>
    <w:p w:rsidRDefault="00BD6D49" w:rsidP="00BD6D49" w:rsidR="00BD6D49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BD6D49" w:rsidP="00BD6D49" w:rsidR="00BD6D49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BD6D49" w:rsidP="00BD6D49" w:rsidR="00BD6D4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D6D49" w:rsidP="00BD6D49" w:rsidR="00BD6D49">
      <w:pPr>
        <w:rPr>
          <w:szCs w:val="24"/>
        </w:rPr>
      </w:pPr>
    </w:p>
    <w:p w:rsidRDefault="00BD6D49" w:rsidP="00BD6D49" w:rsidR="00BD6D49">
      <w:pPr>
        <w:rPr>
          <w:szCs w:val="24"/>
        </w:rPr>
      </w:pPr>
    </w:p>
    <w:p w:rsidRDefault="00BD6D49" w:rsidP="00BD6D49" w:rsidR="00BD6D49">
      <w:pPr>
        <w:rPr>
          <w:szCs w:val="24"/>
        </w:rPr>
      </w:pPr>
      <w:r>
        <w:rPr>
          <w:szCs w:val="24"/>
        </w:rPr>
        <w:t>DNA:</w:t>
      </w:r>
    </w:p>
    <w:p w:rsidRDefault="00BD6D49" w:rsidP="00BD6D49" w:rsidR="00BD6D4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BD6D49" w:rsidP="00BD6D49" w:rsidR="00BD6D49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BD6D49" w:rsidP="00BD6D49" w:rsidR="00BD6D4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IZO-TERM d.o.o., OIB: 54533325525, sa sjedištem u Mladine 37, Križevci</w:t>
      </w:r>
    </w:p>
    <w:p w:rsidRDefault="00BD6D49" w:rsidP="00BD6D49" w:rsidR="00BD6D49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Mario </w:t>
      </w:r>
      <w:proofErr w:type="spellStart"/>
      <w:r>
        <w:t>Jasek</w:t>
      </w:r>
      <w:proofErr w:type="spellEnd"/>
      <w:r>
        <w:t>, OIB: 07851090182, Križevci, Ulica Matije Gupca 46</w:t>
      </w:r>
    </w:p>
    <w:p w:rsidRDefault="00BD6D49" w:rsidP="00BD6D49" w:rsidR="00BD6D4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BD6D49" w:rsidP="00BD6D49" w:rsidR="00BD6D4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BD6D49" w:rsidP="00BD6D49" w:rsidR="00BD6D49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Renato Sabljić, Zdenački zavoj 14, Zagreb</w:t>
      </w:r>
    </w:p>
    <w:p w:rsidRDefault="00BD6D49" w:rsidP="00BD6D49" w:rsidR="00BD6D4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BD6D49" w:rsidP="00BD6D49" w:rsidR="00BD6D49">
      <w:pPr>
        <w:rPr>
          <w:szCs w:val="24"/>
        </w:rPr>
      </w:pPr>
    </w:p>
    <w:p w:rsidRDefault="00BD6D49" w:rsidP="00BD6D49" w:rsidR="00BD6D49">
      <w:pPr>
        <w:rPr>
          <w:szCs w:val="24"/>
        </w:rPr>
      </w:pPr>
    </w:p>
    <w:p w:rsidRDefault="00BD6D49" w:rsidP="00BD6D49" w:rsidR="00BD6D49">
      <w:pPr>
        <w:rPr>
          <w:szCs w:val="24"/>
        </w:rPr>
      </w:pPr>
    </w:p>
    <w:p w:rsidRDefault="00BD6D49" w:rsidP="00BD6D49" w:rsidR="00BD6D49">
      <w:pPr>
        <w:rPr>
          <w:szCs w:val="24"/>
        </w:rPr>
      </w:pPr>
    </w:p>
    <w:p w:rsidRDefault="00BD6D49" w:rsidP="00BD6D49" w:rsidR="00BD6D49">
      <w:pPr>
        <w:rPr>
          <w:szCs w:val="24"/>
        </w:rPr>
      </w:pPr>
    </w:p>
    <w:p w:rsidRDefault="00BD6D49" w:rsidP="00BD6D49" w:rsidR="00BD6D49"/>
    <w:p w:rsidRDefault="00BD6D49" w:rsidP="00BD6D49" w:rsidR="00BD6D49"/>
    <w:p w:rsidRDefault="00DA0242" w:rsidP="00BD6D49" w:rsidR="00DA0242" w:rsidRPr="00BD6D49"/>
    <w:sectPr w:rsidSect="00EB0D4C" w:rsidR="00DA0242" w:rsidRPr="00BD6D4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6D49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D6D4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D6D4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709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St-641/2015-5</izvorni_sadrzaj>
    <derivirana_varijabla naziv="DomainObject.Oznaka_1">St-641/2015-5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St-641/2015</izvorni_sadrzaj>
    <derivirana_varijabla naziv="DomainObject.Predmet.OznakaBroj_1">St-641/2015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IZO-TERM MONTAŽA - završni radovi u građevinarstvu, proizvodnja, trgovina i usluge d.o.o.</izvorni_sadrzaj>
    <derivirana_varijabla naziv="DomainObject.Predmet.ProtustrankaFormated_1">  IZO-TERM MONTAŽA - završni radovi u građevinarstvu, proizvodnja, trgovina i usluge d.o.o.</derivirana_varijabla>
  </DomainObject.Predmet.ProtustrankaFormated>
  <DomainObject.Predmet.ProtustrankaFormatedOIB>
    <izvorni_sadrzaj>  IZO-TERM MONTAŽA - završni radovi u građevinarstvu, proizvodnja, trgovina i usluge d.o.o., OIB 54533325525</izvorni_sadrzaj>
    <derivirana_varijabla naziv="DomainObject.Predmet.ProtustrankaFormatedOIB_1">  IZO-TERM MONTAŽA - završni radovi u građevinarstvu, proizvodnja, trgovina i usluge d.o.o., OIB 54533325525</derivirana_varijabla>
  </DomainObject.Predmet.ProtustrankaFormatedOIB>
  <DomainObject.Predmet.ProtustrankaFormatedWithAdress>
    <izvorni_sadrzaj> IZO-TERM MONTAŽA - završni radovi u građevinarstvu, proizvodnja, trgovina i usluge d.o.o., Mladine 37, 48260 Križevci</izvorni_sadrzaj>
    <derivirana_varijabla naziv="DomainObject.Predmet.ProtustrankaFormatedWithAdress_1"> IZO-TERM MONTAŽA - završni radovi u građevinarstvu, proizvodnja, trgovina i usluge d.o.o., Mladine 37, 48260 Križevci</derivirana_varijabla>
  </DomainObject.Predmet.ProtustrankaFormatedWithAdress>
  <DomainObject.Predmet.ProtustrankaFormatedWithAdressOIB>
    <izvorni_sadrzaj> IZO-TERM MONTAŽA - završni radovi u građevinarstvu, proizvodnja, trgovina i usluge d.o.o., OIB 54533325525, Mladine 37, 48260 Križevci</izvorni_sadrzaj>
    <derivirana_varijabla naziv="DomainObject.Predmet.ProtustrankaFormatedWithAdressOIB_1"> IZO-TERM MONTAŽA - završni radovi u građevinarstvu, proizvodnja, trgovina i usluge d.o.o., OIB 54533325525, Mladine 37, 48260 Križevci</derivirana_varijabla>
  </DomainObject.Predmet.ProtustrankaFormatedWithAdressOIB>
  <DomainObject.Predmet.ProtustrankaWithAdress>
    <izvorni_sadrzaj>IZO-TERM MONTAŽA - završni radovi u građevinarstvu, proizvodnja, trgovina i usluge d.o.o. Mladine 37, 48260 Križevci</izvorni_sadrzaj>
    <derivirana_varijabla naziv="DomainObject.Predmet.ProtustrankaWithAdress_1">IZO-TERM MONTAŽA - završni radovi u građevinarstvu, proizvodnja, trgovina i usluge d.o.o. Mladine 37, 48260 Križevci</derivirana_varijabla>
  </DomainObject.Predmet.ProtustrankaWithAdress>
  <DomainObject.Predmet.ProtustrankaWithAdressOIB>
    <izvorni_sadrzaj>IZO-TERM MONTAŽA - završni radovi u građevinarstvu, proizvodnja, trgovina i usluge d.o.o., OIB 54533325525, Mladine 37, 48260 Križevci</izvorni_sadrzaj>
    <derivirana_varijabla naziv="DomainObject.Predmet.ProtustrankaWithAdressOIB_1">IZO-TERM MONTAŽA - završni radovi u građevinarstvu, proizvodnja, trgovina i usluge d.o.o., OIB 54533325525, Mladine 37, 48260 Križevci</derivirana_varijabla>
  </DomainObject.Predmet.ProtustrankaWithAdressOIB>
  <DomainObject.Predmet.ProtustrankaNazivFormated>
    <izvorni_sadrzaj>IZO-TERM MONTAŽA - završni radovi u građevinarstvu, proizvodnja, trgovina i usluge d.o.o.</izvorni_sadrzaj>
    <derivirana_varijabla naziv="DomainObject.Predmet.ProtustrankaNazivFormated_1">IZO-TERM MONTAŽA - završni radovi u građevinarstvu, proizvodnja, trgovina i usluge d.o.o.</derivirana_varijabla>
  </DomainObject.Predmet.ProtustrankaNazivFormated>
  <DomainObject.Predmet.ProtustrankaNazivFormatedOIB>
    <izvorni_sadrzaj>IZO-TERM MONTAŽA - završni radovi u građevinarstvu, proizvodnja, trgovina i usluge d.o.o., OIB 54533325525</izvorni_sadrzaj>
    <derivirana_varijabla naziv="DomainObject.Predmet.ProtustrankaNazivFormatedOIB_1">IZO-TERM MONTAŽA - završni radovi u građevinarstvu, proizvodnja, trgovina i usluge d.o.o., OIB 54533325525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104913.68</izvorni_sadrzaj>
    <derivirana_varijabla naziv="DomainObject.Predmet.TrenutnaVrijednost_1">104913.68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IZO-TERM MONTAŽA - završni radovi u građevinarstvu, proizvodnja, trgovina i usluge d.o.o.</item>
    </izvorni_sadrzaj>
    <derivirana_varijabla naziv="DomainObject.Predmet.ProtuStrankaListFormated_1">
      <item>IZO-TERM MONTAŽA - završni radovi u građevinarstvu, proizvodnja, trgovina i usluge d.o.o.</item>
    </derivirana_varijabla>
  </DomainObject.Predmet.ProtuStrankaListFormated>
  <DomainObject.Predmet.ProtuStrankaListFormatedOIB>
    <izvorni_sadrzaj>
      <item>IZO-TERM MONTAŽA - završni radovi u građevinarstvu, proizvodnja, trgovina i usluge d.o.o., OIB 54533325525</item>
    </izvorni_sadrzaj>
    <derivirana_varijabla naziv="DomainObject.Predmet.ProtuStrankaListFormatedOIB_1">
      <item>IZO-TERM MONTAŽA - završni radovi u građevinarstvu, proizvodnja, trgovina i usluge d.o.o., OIB 54533325525</item>
    </derivirana_varijabla>
  </DomainObject.Predmet.ProtuStrankaListFormatedOIB>
  <DomainObject.Predmet.ProtuStrankaListFormatedWithAdress>
    <izvorni_sadrzaj>
      <item>IZO-TERM MONTAŽA - završni radovi u građevinarstvu, proizvodnja, trgovina i usluge d.o.o., Mladine 37, 48260 Križevci</item>
    </izvorni_sadrzaj>
    <derivirana_varijabla naziv="DomainObject.Predmet.ProtuStrankaListFormatedWithAdress_1">
      <item>IZO-TERM MONTAŽA - završni radovi u građevinarstvu, proizvodnja, trgovina i usluge d.o.o., Mladine 37, 48260 Križevci</item>
    </derivirana_varijabla>
  </DomainObject.Predmet.ProtuStrankaListFormatedWithAdress>
  <DomainObject.Predmet.ProtuStrankaListFormatedWithAdressOIB>
    <izvorni_sadrzaj>
      <item>IZO-TERM MONTAŽA - završni radovi u građevinarstvu, proizvodnja, trgovina i usluge d.o.o., OIB 54533325525, Mladine 37, 48260 Križevci</item>
    </izvorni_sadrzaj>
    <derivirana_varijabla naziv="DomainObject.Predmet.ProtuStrankaListFormatedWithAdressOIB_1">
      <item>IZO-TERM MONTAŽA - završni radovi u građevinarstvu, proizvodnja, trgovina i usluge d.o.o., OIB 54533325525, Mladine 37, 48260 Križevci</item>
    </derivirana_varijabla>
  </DomainObject.Predmet.ProtuStrankaListFormatedWithAdressOIB>
  <DomainObject.Predmet.ProtuStrankaListNazivFormated>
    <izvorni_sadrzaj>
      <item>IZO-TERM MONTAŽA - završni radovi u građevinarstvu, proizvodnja, trgovina i usluge d.o.o.</item>
    </izvorni_sadrzaj>
    <derivirana_varijabla naziv="DomainObject.Predmet.ProtuStrankaListNazivFormated_1">
      <item>IZO-TERM MONTAŽA - završni radovi u građevinarstvu, proizvodnja, trgovina i usluge d.o.o.</item>
    </derivirana_varijabla>
  </DomainObject.Predmet.ProtuStrankaListNazivFormated>
  <DomainObject.Predmet.ProtuStrankaListNazivFormatedOIB>
    <izvorni_sadrzaj>
      <item>IZO-TERM MONTAŽA - završni radovi u građevinarstvu, proizvodnja, trgovina i usluge d.o.o., OIB 54533325525</item>
    </izvorni_sadrzaj>
    <derivirana_varijabla naziv="DomainObject.Predmet.ProtuStrankaListNazivFormatedOIB_1">
      <item>IZO-TERM MONTAŽA - završni radovi u građevinarstvu, proizvodnja, trgovina i usluge d.o.o., OIB 54533325525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St-641/2015-5</izvorni_sadrzaj>
    <derivirana_varijabla naziv="DomainObject.PoslovniBrojDokumenta_1">St-641/2015-5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IZO-TERM MONTAŽA - završni radovi u građevinarstvu, proizvodnja, trgovina i usluge d.o.o.</izvorni_sadrzaj>
    <derivirana_varijabla naziv="DomainObject.Predmet.ProtustrankaIDrugi_1">IZO-TERM MONTAŽA - završni radovi u građevinarstvu, proizvodnja, trgovina i usluge d.o.o.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IZO-TERM MONTAŽA - završni radovi u građevinarstvu, proizvodnja, trgovina i usluge d.o.o., OIB 54533325525, Mladine 37, 48260 Križevci</izvorni_sadrzaj>
    <derivirana_varijabla naziv="DomainObject.Predmet.ProtustrankaIDrugiAdressOIB_1">IZO-TERM MONTAŽA - završni radovi u građevinarstvu, proizvodnja, trgovina i usluge d.o.o., OIB 54533325525, Mladine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IZO-TERM MONTAŽA - završni radovi u građevinarstvu, proizvodnja, trgovina i usluge d.o.o.</item>
      <item>e-Oglasna</item>
      <item>Sudski registar</item>
    </izvorni_sadrzaj>
    <derivirana_varijabla naziv="DomainObject.Predmet.SudioniciListNaziv_1">
      <item>Financijska agencija</item>
      <item>IZO-TERM MONTAŽA - završni radovi u građevinarstvu, proizvodnja, trgovina i usluge d.o.o.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IZO-TERM MONTAŽA - završni radovi u građevinarstvu, proizvodnja, trgovina i usluge d.o.o., OIB 54533325525, Mladine 37,48260 Križevci</item>
      <item>e-Oglasna</item>
      <item>Sudski registar</item>
    </izvorni_sadrzaj>
    <derivirana_varijabla naziv="DomainObject.Predmet.SudioniciListAdressOIB_1">
      <item>Financijska agencija, OIB 85821130368, A.Cesarca 2,42000 Varaždin</item>
      <item>IZO-TERM MONTAŽA - završni radovi u građevinarstvu, proizvodnja, trgovina i usluge d.o.o., OIB 54533325525, Mladine 37,48260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AC6038-A408-4836-BB79-9D3021AAA8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2787</properties:Characters>
  <properties:Lines>84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2016-01-26T09:21:00Z</cp:lastPrinted>
  <dcterms:modified xmlns:xsi="http://www.w3.org/2001/XMLSchema-instance" xsi:type="dcterms:W3CDTF">2016-01-26T09:22:00Z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