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96b0" w14:paraId="23596b0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FA20A0">
        <w:t>49</w:t>
      </w:r>
      <w:r w:rsidR="006B41C9">
        <w:t>/2017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822BD8" w:rsidR="00822BD8" w:rsidRPr="00822BD8">
      <w:pPr>
        <w:jc w:val="both"/>
      </w:pPr>
      <w:r>
        <w:t>I        </w:t>
      </w:r>
      <w:r>
        <w:tab/>
      </w:r>
      <w:r w:rsidR="00361F1A">
        <w:t>Za dužnika</w:t>
      </w:r>
      <w:r w:rsidR="00FA20A0">
        <w:t xml:space="preserve"> </w:t>
      </w:r>
      <w:r w:rsidR="00FA20A0" w:rsidRPr="00FA20A0">
        <w:t>IZVOR ENERGIJE d.o.o.</w:t>
      </w:r>
      <w:r w:rsidR="00FA20A0">
        <w:t>,</w:t>
      </w:r>
      <w:r w:rsidR="00AA59EC">
        <w:t xml:space="preserve"> </w:t>
      </w:r>
      <w:proofErr w:type="spellStart"/>
      <w:r w:rsidR="00FA20A0">
        <w:t>Đorđićeva</w:t>
      </w:r>
      <w:proofErr w:type="spellEnd"/>
      <w:r w:rsidR="00FA20A0">
        <w:t xml:space="preserve"> 21, Zagreb</w:t>
      </w:r>
      <w:r w:rsidR="00AA59EC">
        <w:t>,</w:t>
      </w:r>
      <w:r w:rsidR="00822BD8">
        <w:t xml:space="preserve"> OIB:</w:t>
      </w:r>
      <w:r w:rsidR="00AA59EC">
        <w:t xml:space="preserve"> </w:t>
      </w:r>
      <w:r w:rsidR="00FA20A0" w:rsidRPr="00FA20A0">
        <w:t>14721512519</w:t>
      </w:r>
      <w:r w:rsidR="00FA20A0">
        <w:t>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FA20A0">
        <w:t>nova za plaćanje je 17.683,81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  <w:r w:rsidR="004C265E">
        <w:t>-za 2 zak. zastupnika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4D4" w:rsidR="007A74D4">
      <w:r>
        <w:separator/>
      </w:r>
    </w:p>
  </w:endnote>
  <w:endnote w:id="0" w:type="continuationSeparator">
    <w:p w:rsidRDefault="007A74D4" w:rsidR="007A7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4D4" w:rsidR="007A74D4">
      <w:r>
        <w:separator/>
      </w:r>
    </w:p>
  </w:footnote>
  <w:footnote w:id="0" w:type="continuationSeparator">
    <w:p w:rsidRDefault="007A74D4" w:rsidR="007A74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D6EE4"/>
    <w:rsid w:val="00BF1811"/>
    <w:rsid w:val="00BF421F"/>
    <w:rsid w:val="00BF7ABA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ENERGIJE d.o.o. zastupanog po punomoćniku JANKO ŠUPIH-KVATERNIK</izvorni_sadrzaj>
    <derivirana_varijabla naziv="DomainObject.Predmet.ProtustrankaFormated_1">  IZVOR ENERGIJE d.o.o. zastupanog po punomoćniku JANKO ŠUPIH-KVATERNIK</derivirana_varijabla>
  </DomainObject.Predmet.ProtustrankaFormated>
  <DomainObject.Predmet.ProtustrankaFormatedOIB>
    <izvorni_sadrzaj>  IZVOR ENERGIJE d.o.o., OIB 14721512519 zastupanog po punomoćniku JANKO ŠUPIH-KVATERNIK</izvorni_sadrzaj>
    <derivirana_varijabla naziv="DomainObject.Predmet.ProtustrankaFormatedOIB_1">  IZVOR ENERGIJE d.o.o., OIB 14721512519 zastupanog po punomoćniku JANKO ŠUPIH-KVATERNIK</derivirana_varijabla>
  </DomainObject.Predmet.ProtustrankaFormatedOIB>
  <DomainObject.Predmet.ProtustrankaFormatedWithAdress>
    <izvorni_sadrzaj> IZVOR ENERGIJE d.o.o., Đorđićeva 21, 10000 Zagreb zastupanog po punomoćniku JANKO ŠUPIH-KVATERNIK</izvorni_sadrzaj>
    <derivirana_varijabla naziv="DomainObject.Predmet.ProtustrankaFormatedWithAdress_1"> IZVOR ENERGIJE d.o.o., Đorđićeva 21, 10000 Zagreb zastupanog po punomoćniku JANKO ŠUPIH-KVATERNIK</derivirana_varijabla>
  </DomainObject.Predmet.ProtustrankaFormatedWithAdress>
  <DomainObject.Predmet.ProtustrankaFormatedWithAdressOIB>
    <izvorni_sadrzaj> IZVOR ENERGIJE d.o.o., OIB 14721512519, Đorđićeva 21, 10000 Zagreb zastupanog po punomoćniku JANKO ŠUPIH-KVATERNIK</izvorni_sadrzaj>
    <derivirana_varijabla naziv="DomainObject.Predmet.ProtustrankaFormatedWithAdressOIB_1"> IZVOR ENERGIJE d.o.o., OIB 14721512519, Đorđićeva 21, 10000 Zagreb zastupanog po punomoćniku JANKO ŠUPIH-KVATERNIK</derivirana_varijabla>
  </DomainObject.Predmet.ProtustrankaFormatedWithAdressOIB>
  <DomainObject.Predmet.ProtustrankaWithAdress>
    <izvorni_sadrzaj>IZVOR ENERGIJE d.o.o. Đorđićeva 21, 10000 Zagreb</izvorni_sadrzaj>
    <derivirana_varijabla naziv="DomainObject.Predmet.ProtustrankaWithAdress_1">IZVOR ENERGIJE d.o.o. Đorđićeva 21, 10000 Zagreb</derivirana_varijabla>
  </DomainObject.Predmet.ProtustrankaWithAdress>
  <DomainObject.Predmet.ProtustrankaWithAdressOIB>
    <izvorni_sadrzaj>IZVOR ENERGIJE d.o.o., OIB 14721512519, Đorđićeva 21, 10000 Zagreb</izvorni_sadrzaj>
    <derivirana_varijabla naziv="DomainObject.Predmet.ProtustrankaWithAdressOIB_1">IZVOR ENERGIJE d.o.o., OIB 14721512519, Đorđićeva 21, 10000 Zagreb</derivirana_varijabla>
  </DomainObject.Predmet.ProtustrankaWithAdressOIB>
  <DomainObject.Predmet.ProtustrankaNazivFormated>
    <izvorni_sadrzaj>IZVOR ENERGIJE d.o.o.</izvorni_sadrzaj>
    <derivirana_varijabla naziv="DomainObject.Predmet.ProtustrankaNazivFormated_1">IZVOR ENERGIJE d.o.o.</derivirana_varijabla>
  </DomainObject.Predmet.ProtustrankaNazivFormated>
  <DomainObject.Predmet.ProtustrankaNazivFormatedOIB>
    <izvorni_sadrzaj>IZVOR ENERGIJE d.o.o., OIB 14721512519</izvorni_sadrzaj>
    <derivirana_varijabla naziv="DomainObject.Predmet.ProtustrankaNazivFormatedOIB_1">IZVOR ENERGIJE d.o.o., OIB 14721512519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ENERGIJE d.o.o. zastupanog po punomoćniku JANKO ŠUPIH-KVATERNIK</item>
    </izvorni_sadrzaj>
    <derivirana_varijabla naziv="DomainObject.Predmet.ProtuStrankaListFormated_1">
      <item>IZVOR ENERGIJE d.o.o. zastupanog po punomoćniku JANKO ŠUPIH-KVATERNIK</item>
    </derivirana_varijabla>
  </DomainObject.Predmet.ProtuStrankaListFormated>
  <DomainObject.Predmet.ProtuStrankaListFormatedOIB>
    <izvorni_sadrzaj>
      <item>IZVOR ENERGIJE d.o.o., OIB 14721512519 zastupanog po punomoćniku JANKO ŠUPIH-KVATERNIK</item>
    </izvorni_sadrzaj>
    <derivirana_varijabla naziv="DomainObject.Predmet.ProtuStrankaListFormatedOIB_1">
      <item>IZVOR ENERGIJE d.o.o., OIB 14721512519 zastupanog po punomoćniku JANKO ŠUPIH-KVATERNIK</item>
    </derivirana_varijabla>
  </DomainObject.Predmet.ProtuStrankaListFormatedOIB>
  <DomainObject.Predmet.ProtuStrankaListFormatedWithAdress>
    <izvorni_sadrzaj>
      <item>IZVOR ENERGIJE d.o.o., Đorđićeva 21, 10000 Zagreb zastupanog po punomoćniku JANKO ŠUPIH-KVATERNIK</item>
    </izvorni_sadrzaj>
    <derivirana_varijabla naziv="DomainObject.Predmet.ProtuStrankaListFormatedWithAdress_1">
      <item>IZVOR ENERGIJE d.o.o., Đorđićeva 21, 10000 Zagreb zastupanog po punomoćniku JANKO ŠUPIH-KVATERNIK</item>
    </derivirana_varijabla>
  </DomainObject.Predmet.ProtuStrankaListFormatedWithAdress>
  <DomainObject.Predmet.ProtuStrankaListFormatedWithAdressOIB>
    <izvorni_sadrzaj>
      <item>IZVOR ENERGIJE d.o.o., OIB 14721512519, Đorđićeva 21, 10000 Zagreb zastupanog po punomoćniku JANKO ŠUPIH-KVATERNIK</item>
    </izvorni_sadrzaj>
    <derivirana_varijabla naziv="DomainObject.Predmet.ProtuStrankaListFormatedWithAdressOIB_1">
      <item>IZVOR ENERGIJE d.o.o., OIB 14721512519, Đorđićeva 21, 10000 Zagreb zastupanog po punomoćniku JANKO ŠUPIH-KVATERNIK</item>
    </derivirana_varijabla>
  </DomainObject.Predmet.ProtuStrankaListFormatedWithAdressOIB>
  <DomainObject.Predmet.ProtuStrankaListNazivFormated>
    <izvorni_sadrzaj>
      <item>IZVOR ENERGIJE d.o.o.</item>
    </izvorni_sadrzaj>
    <derivirana_varijabla naziv="DomainObject.Predmet.ProtuStrankaListNazivFormated_1">
      <item>IZVOR ENERGIJE d.o.o.</item>
    </derivirana_varijabla>
  </DomainObject.Predmet.ProtuStrankaListNazivFormated>
  <DomainObject.Predmet.ProtuStrankaListNazivFormatedOIB>
    <izvorni_sadrzaj>
      <item>IZVOR ENERGIJE d.o.o., OIB 14721512519</item>
    </izvorni_sadrzaj>
    <derivirana_varijabla naziv="DomainObject.Predmet.ProtuStrankaListNazivFormatedOIB_1">
      <item>IZVOR ENERGIJE d.o.o., OIB 14721512519</item>
    </derivirana_varijabla>
  </DomainObject.Predmet.ProtuStrankaListNazivFormatedOIB>
  <DomainObject.Predmet.OstaliListFormated>
    <izvorni_sadrzaj>
      <item>JANKO ŠUPIH-KVATERNIK punomoćnik sudionika u postupku IZVOR ENERGIJE d.o.o.</item>
    </izvorni_sadrzaj>
    <derivirana_varijabla naziv="DomainObject.Predmet.OstaliListFormated_1">
      <item>JANKO ŠUPIH-KVATERNIK punomoćnik sudionika u postupku IZVOR ENERGIJE d.o.o.</item>
    </derivirana_varijabla>
  </DomainObject.Predmet.OstaliListFormated>
  <DomainObject.Predmet.OstaliListFormatedOIB>
    <izvorni_sadrzaj>
      <item>JANKO ŠUPIH-KVATERNIK, OIB 70596884758 punomoćnik sudionika u postupku IZVOR ENERGIJE d.o.o.</item>
    </izvorni_sadrzaj>
    <derivirana_varijabla naziv="DomainObject.Predmet.OstaliListFormatedOIB_1">
      <item>JANKO ŠUPIH-KVATERNIK, OIB 70596884758 punomoćnik sudionika u postupku IZVOR ENERGIJE d.o.o.</item>
    </derivirana_varijabla>
  </DomainObject.Predmet.OstaliListFormatedOIB>
  <DomainObject.Predmet.OstaliListFormatedWithAdress>
    <izvorni_sadrzaj>
      <item>JANKO ŠUPIH-KVATERNIK, ĐORĐIĆEVA 21, 10000 Zagreb punomoćnik sudionika u postupku IZVOR ENERGIJE d.o.o.</item>
    </izvorni_sadrzaj>
    <derivirana_varijabla naziv="DomainObject.Predmet.OstaliListFormatedWithAdress_1">
      <item>JANKO ŠUPIH-KVATERNIK, ĐORĐIĆEVA 21, 10000 Zagreb punomoćnik sudionika u postupku IZVOR ENERGIJE d.o.o.</item>
    </derivirana_varijabla>
  </DomainObject.Predmet.OstaliListFormatedWithAdress>
  <DomainObject.Predmet.OstaliListFormatedWithAdressOIB>
    <izvorni_sadrzaj>
      <item>JANKO ŠUPIH-KVATERNIK, OIB 70596884758, ĐORĐIĆEVA 21, 10000 Zagreb punomoćnik sudionika u postupku IZVOR ENERGIJE d.o.o.</item>
    </izvorni_sadrzaj>
    <derivirana_varijabla naziv="DomainObject.Predmet.OstaliListFormatedWithAdressOIB_1">
      <item>JANKO ŠUPIH-KVATERNIK, OIB 70596884758, ĐORĐIĆEVA 21, 10000 Zagreb punomoćnik sudionika u postupku IZVOR ENERGIJE d.o.o.</item>
    </derivirana_varijabla>
  </DomainObject.Predmet.OstaliListFormatedWithAdressOIB>
  <DomainObject.Predmet.OstaliListNazivFormated>
    <izvorni_sadrzaj>
      <item>JANKO ŠUPIH-KVATERNIK</item>
    </izvorni_sadrzaj>
    <derivirana_varijabla naziv="DomainObject.Predmet.OstaliListNazivFormated_1">
      <item>JANKO ŠUPIH-KVATERNIK</item>
    </derivirana_varijabla>
  </DomainObject.Predmet.OstaliListNazivFormated>
  <DomainObject.Predmet.OstaliListNazivFormatedOIB>
    <izvorni_sadrzaj>
      <item>JANKO ŠUPIH-KVATERNIK, OIB 70596884758</item>
    </izvorni_sadrzaj>
    <derivirana_varijabla naziv="DomainObject.Predmet.OstaliListNazivFormatedOIB_1">
      <item>JANKO ŠUPIH-KVATERNIK, OIB 70596884758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ENERGIJE d.o.o.</izvorni_sadrzaj>
    <derivirana_varijabla naziv="DomainObject.Predmet.ProtustrankaIDrugi_1">IZVOR ENERGIJE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IZVOR ENERGIJE d.o.o., OIB 14721512519, Đorđićeva 21, 10000 Zagreb</izvorni_sadrzaj>
    <derivirana_varijabla naziv="DomainObject.Predmet.ProtustrankaIDrugiAdressOIB_1">IZVOR ENERGIJE d.o.o., OIB 14721512519,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IZVOR ENERGIJE d.o.o.</item>
      <item>JANKO ŠUPIH-KVATERNIK</item>
    </izvorni_sadrzaj>
    <derivirana_varijabla naziv="DomainObject.Predmet.SudioniciListNaziv_1">
      <item>FINA Regionalni centar Zagreb</item>
      <item>IZVOR ENERGIJE d.o.o.</item>
      <item>JANKO ŠUPIH-KVATERNIK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IZVOR ENERGIJE d.o.o., OIB 14721512519, Đorđićeva 21,10000 Zagreb</item>
      <item>JANKO ŠUPIH-KVATERNIK, OIB 70596884758, ĐORĐIĆEVA 21,10000 Zagreb</item>
    </izvorni_sadrzaj>
    <derivirana_varijabla naziv="DomainObject.Predmet.SudioniciListAdressOIB_1">
      <item>FINA Regionalni centar Zagreb, OIB 85821130368, Trg svibanjskih žrtava 1995. br. 1,10000 Zagreb</item>
      <item>IZVOR ENERGIJE d.o.o., OIB 14721512519, Đorđićeva 21,10000 Zagreb</item>
      <item>JANKO ŠUPIH-KVATERNIK, OIB 70596884758, ĐORĐIĆEVA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14721512519</item>
      <item>, OIB 70596884758</item>
    </izvorni_sadrzaj>
    <derivirana_varijabla naziv="DomainObject.Predmet.SudioniciListNazivOIB_1">
      <item>, OIB 85821130368</item>
      <item>, OIB 14721512519</item>
      <item>, OIB 70596884758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B8DEA-4327-418A-9A18-040C751B8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1380</properties:Characters>
  <properties:Lines>44</properties:Lines>
  <properties:Paragraphs>20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2017-03-10T07:22:00Z</cp:lastPrinted>
  <dcterms:modified xmlns:xsi="http://www.w3.org/2001/XMLSchema-instance" xsi:type="dcterms:W3CDTF">2017-03-10T07:22:00Z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