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4781" w14:paraId="0634781" w:rsidRDefault="00243285" w:rsidP="0086115E" w:rsidR="00243285" w:rsidRPr="00F268B0">
      <w:pPr>
        <w:jc w:val="both"/>
        <w15:collapsed w:val="false"/>
      </w:pPr>
      <w:bookmarkStart w:name="_GoBack" w:id="0"/>
      <w:bookmarkEnd w:id="0"/>
    </w:p>
    <w:p w:rsidRDefault="003115A9" w:rsidP="003115A9" w:rsidR="003115A9" w:rsidRPr="002C1EF2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5A9" w:rsidP="003115A9" w:rsidR="003115A9" w:rsidRPr="002C1EF2">
      <w:r w:rsidRPr="002C1EF2">
        <w:t>REPUBLIKA HRVATSKA</w:t>
      </w:r>
    </w:p>
    <w:p w:rsidRDefault="003115A9" w:rsidP="003115A9" w:rsidR="003115A9" w:rsidRPr="002C1EF2">
      <w:r w:rsidRPr="002C1EF2">
        <w:t xml:space="preserve">  Trgovački sud u Zagrebu</w:t>
      </w:r>
    </w:p>
    <w:p w:rsidRDefault="003115A9" w:rsidP="003115A9" w:rsidR="003115A9" w:rsidRPr="002C1EF2">
      <w:r w:rsidRPr="002C1EF2">
        <w:t xml:space="preserve">Zagreb, Amruševa 2/II                                                                    </w:t>
      </w:r>
    </w:p>
    <w:p w:rsidRDefault="003115A9" w:rsidP="003115A9" w:rsidR="003115A9" w:rsidRPr="002C1EF2">
      <w:r w:rsidRPr="002C1EF2">
        <w:tab/>
      </w:r>
      <w:r w:rsidRPr="002C1EF2">
        <w:tab/>
      </w:r>
      <w:r w:rsidRPr="002C1EF2">
        <w:tab/>
      </w:r>
      <w:r w:rsidRPr="002C1EF2">
        <w:tab/>
        <w:t xml:space="preserve"> REPUBLIKA HRVATSKA</w:t>
      </w:r>
    </w:p>
    <w:p w:rsidRDefault="003115A9" w:rsidP="003115A9" w:rsidR="003115A9" w:rsidRPr="002C1EF2">
      <w:pPr>
        <w:jc w:val="center"/>
      </w:pPr>
      <w:r w:rsidRPr="002C1EF2">
        <w:t>R J E Š E N J E</w:t>
      </w:r>
    </w:p>
    <w:p w:rsidRDefault="003115A9" w:rsidP="003115A9" w:rsidR="003115A9" w:rsidRPr="002C1EF2">
      <w:pPr>
        <w:jc w:val="center"/>
        <w:rPr>
          <w:b/>
        </w:rPr>
      </w:pPr>
    </w:p>
    <w:p w:rsidRDefault="003115A9" w:rsidP="003115A9" w:rsidR="003115A9" w:rsidRPr="002C1EF2">
      <w:pPr>
        <w:jc w:val="both"/>
      </w:pPr>
      <w:r w:rsidRPr="00080437">
        <w:t>Trgovački sud u Zagrebu, po sucu Nikoli Ribariću, u stečajnom predmetu nad dužnikom INKOP OBUĆA d.o.o. u stečaju, Poznanovec (Općina Bedekovčina), Zagorske bri</w:t>
      </w:r>
      <w:r w:rsidR="006B3818">
        <w:t>gade 1, OIB: 51100142652, dana 4</w:t>
      </w:r>
      <w:r w:rsidRPr="00080437">
        <w:t>. travnja 2017. godine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3115A9" w:rsidP="00804ED2" w:rsidR="00935646" w:rsidRPr="00F268B0">
      <w:pPr>
        <w:numPr>
          <w:ilvl w:val="0"/>
          <w:numId w:val="1"/>
        </w:numPr>
        <w:jc w:val="both"/>
      </w:pPr>
      <w:r w:rsidRPr="00E46A1B">
        <w:t xml:space="preserve">Zlatko Kosec, Mali Bukovec, Dubovica 4, OIB: </w:t>
      </w:r>
      <w:r>
        <w:t>70875793577</w:t>
      </w:r>
      <w:r w:rsidR="00935646" w:rsidRPr="00F268B0">
        <w:t>, razrješuje se dužnosti stečajnog upravitelja u ovom stečajnom postupku.</w:t>
      </w:r>
    </w:p>
    <w:p w:rsidRDefault="00935646" w:rsidP="00B67F46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0363C1">
        <w:t>TOMISLAVA ĐURIČIN, Varaždin, Dravska poljana 1, OIB: 01733609458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>Na</w:t>
      </w:r>
      <w:r w:rsidR="00B67F46">
        <w:t xml:space="preserve"> izvještajnom ročištu održanom </w:t>
      </w:r>
      <w:r w:rsidR="000363C1">
        <w:t>4</w:t>
      </w:r>
      <w:r w:rsidRPr="00F268B0">
        <w:t>.</w:t>
      </w:r>
      <w:r w:rsidR="00B67F46">
        <w:t xml:space="preserve"> </w:t>
      </w:r>
      <w:r w:rsidR="000363C1">
        <w:t>travnja</w:t>
      </w:r>
      <w:r w:rsidRPr="00F268B0">
        <w:t xml:space="preserve"> 201</w:t>
      </w:r>
      <w:r w:rsidR="00B67F46">
        <w:t>7</w:t>
      </w:r>
      <w:r w:rsidRPr="00F268B0">
        <w:t xml:space="preserve">., skupština vjerovnika donijela je odluku da se umjesto </w:t>
      </w:r>
      <w:r w:rsidR="000363C1">
        <w:t>Zlatka Koseca</w:t>
      </w:r>
      <w:r w:rsidRPr="00F268B0">
        <w:t xml:space="preserve">, stečajnog upravitelja kojeg je imenovao sud, izabere novi stečajni upravitelj </w:t>
      </w:r>
      <w:r w:rsidR="000363C1">
        <w:t>Tomislav Đuričin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0363C1" w:rsidP="00F418B3" w:rsidR="00886CB2">
      <w:pPr>
        <w:ind w:firstLine="708"/>
        <w:jc w:val="both"/>
      </w:pPr>
      <w:r>
        <w:t>Na skupštini vjerovnika bili su vjerovnici</w:t>
      </w:r>
      <w:r w:rsidR="00886CB2">
        <w:t>:</w:t>
      </w:r>
    </w:p>
    <w:p w:rsidRDefault="00886CB2" w:rsidP="00F418B3" w:rsidR="00886CB2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55"/>
        <w:gridCol w:w="2108"/>
        <w:gridCol w:w="1389"/>
        <w:gridCol w:w="1886"/>
        <w:gridCol w:w="1273"/>
        <w:gridCol w:w="1577"/>
      </w:tblGrid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BELOŠEVIĆ (Rudolf) KREŠIMIR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75556609036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OREH. 79,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68.670,63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68.670,63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JAKOPEC (Stjepan) ZDRAVKO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20462871469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SELNICA 137, MARIJA BISTRICA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43.078,05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43.078,05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26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GRABUŠIĆ (Ivan) MELITA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35739030259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NAS. CERINA 14,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37.666,55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37.666,55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30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HAUS (Josip) SLAVKO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80766251231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VUČAK 137,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37.623,55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37.623,55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31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JUREC (Maks) LJILJANA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39911273482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BRAĆE SAJKO 9A,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40.557,58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40.557,58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32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TRČAK (Stjepan) BOŽICA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59005521263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ČAJKOVLJANSKO NAS. 2,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3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 </w:t>
            </w:r>
          </w:p>
        </w:tc>
        <w:tc>
          <w:tcPr>
            <w:tcW w:type="dxa" w:w="2311"/>
            <w:vMerge w:val="restart"/>
            <w:hideMark/>
          </w:tcPr>
          <w:p w:rsidRDefault="00886CB2" w:rsidP="00886CB2" w:rsidR="00886CB2" w:rsidRPr="00D1704E">
            <w:r w:rsidRPr="00D1704E">
              <w:t>ANDROIĆ (Stjepan) MARIJA</w:t>
            </w:r>
          </w:p>
        </w:tc>
        <w:tc>
          <w:tcPr>
            <w:tcW w:type="dxa" w:w="1630"/>
            <w:vMerge w:val="restart"/>
            <w:hideMark/>
          </w:tcPr>
          <w:p w:rsidRDefault="00886CB2" w:rsidP="00886CB2" w:rsidR="00886CB2" w:rsidRPr="00D1704E">
            <w:r w:rsidRPr="00D1704E">
              <w:t>94509165418</w:t>
            </w:r>
          </w:p>
        </w:tc>
        <w:tc>
          <w:tcPr>
            <w:tcW w:type="dxa" w:w="2044"/>
            <w:vMerge w:val="restart"/>
            <w:hideMark/>
          </w:tcPr>
          <w:p w:rsidRDefault="00886CB2" w:rsidP="00886CB2" w:rsidR="00886CB2" w:rsidRPr="00D1704E">
            <w:r w:rsidRPr="00D1704E">
              <w:t>PERŠ.  FRKULJEVEC 11 , MAČE</w:t>
            </w:r>
          </w:p>
        </w:tc>
        <w:tc>
          <w:tcPr>
            <w:tcW w:type="dxa" w:w="1490"/>
            <w:vMerge w:val="restart"/>
            <w:hideMark/>
          </w:tcPr>
          <w:p w:rsidRDefault="00886CB2" w:rsidP="00886CB2" w:rsidR="00886CB2" w:rsidRPr="00D1704E">
            <w:r w:rsidRPr="00D1704E">
              <w:t>45.777,55</w:t>
            </w:r>
          </w:p>
        </w:tc>
        <w:tc>
          <w:tcPr>
            <w:tcW w:type="dxa" w:w="1857"/>
            <w:vMerge w:val="restart"/>
            <w:hideMark/>
          </w:tcPr>
          <w:p w:rsidRDefault="00886CB2" w:rsidP="00886CB2" w:rsidR="00886CB2" w:rsidRPr="00D1704E">
            <w:r w:rsidRPr="00D1704E">
              <w:t>45.777,55</w:t>
            </w:r>
          </w:p>
        </w:tc>
      </w:tr>
      <w:tr w:rsidTr="00886CB2" w:rsidR="00886CB2" w:rsidRPr="00D1704E">
        <w:trPr>
          <w:trHeight w:val="33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36</w:t>
            </w:r>
          </w:p>
        </w:tc>
        <w:tc>
          <w:tcPr>
            <w:tcW w:type="dxa" w:w="2311"/>
            <w:vMerge/>
            <w:hideMark/>
          </w:tcPr>
          <w:p w:rsidRDefault="00886CB2" w:rsidP="00886CB2" w:rsidR="00886CB2" w:rsidRPr="00D1704E"/>
        </w:tc>
        <w:tc>
          <w:tcPr>
            <w:tcW w:type="dxa" w:w="1630"/>
            <w:vMerge/>
            <w:hideMark/>
          </w:tcPr>
          <w:p w:rsidRDefault="00886CB2" w:rsidP="00886CB2" w:rsidR="00886CB2" w:rsidRPr="00D1704E"/>
        </w:tc>
        <w:tc>
          <w:tcPr>
            <w:tcW w:type="dxa" w:w="2044"/>
            <w:vMerge/>
            <w:hideMark/>
          </w:tcPr>
          <w:p w:rsidRDefault="00886CB2" w:rsidP="00886CB2" w:rsidR="00886CB2" w:rsidRPr="00D1704E"/>
        </w:tc>
        <w:tc>
          <w:tcPr>
            <w:tcW w:type="dxa" w:w="1490"/>
            <w:vMerge/>
            <w:hideMark/>
          </w:tcPr>
          <w:p w:rsidRDefault="00886CB2" w:rsidP="00886CB2" w:rsidR="00886CB2" w:rsidRPr="00D1704E"/>
        </w:tc>
        <w:tc>
          <w:tcPr>
            <w:tcW w:type="dxa" w:w="1857"/>
            <w:vMerge/>
            <w:hideMark/>
          </w:tcPr>
          <w:p w:rsidRDefault="00886CB2" w:rsidP="00886CB2" w:rsidR="00886CB2" w:rsidRPr="00D1704E"/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47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BEDIĆ (Franjo)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27960551263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42,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45.489,05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45.489,05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48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VRAGOVIĆ (Josip)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41884774727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BREGOVITA 25,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38.308,98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38.308,98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ŠARONJA (Adolf) VERA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9801730459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PUSTODOL OREHOV. 51,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38.708,68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38.708,68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TRČAK (Stanko) BLAŽENKA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45045283243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MALI BUKOVEC 16,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45.387,35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45.387,35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BELOŠEVIĆ (Petar) VIŠNJICA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28702123794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OREH. 79,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29.420,13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29.420,13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ADANIĆ (Bož.) LJUBICAJADRANKA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98865747902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PERŠAVES 105 E,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41.277,62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41.277,62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PTIČAR (Dragutin) LJUBICA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65597997305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VALENTA JAKUŠA 12,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58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SALAR (Stjepan) BOŽICA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44221244080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ZAGORSKE BRIGADE 30,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36.803,28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36.803,28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SINKOVIĆ (Stanko) BOŽICA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26566819033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NASELJE KOMARI 13,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40.411,16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40.411,16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GALO (Stjepan) MIRJANA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95612995577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NARODNIH HEROJA 7,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33.594,24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33.594,24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ROGINA (Josip) LJUBICA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37341606077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LIPOVEC 29, ZLATAR BISTRICA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24.146,80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24.146,80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66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DED (Antun) MIRJANA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34993254977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20,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</w:tr>
      <w:tr w:rsidTr="00886CB2" w:rsidR="00886CB2" w:rsidRPr="00D1704E">
        <w:trPr>
          <w:trHeight w:val="127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HERCIGONJA (Ivan) VESNA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37623002493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POLJANICA BISTR. 258, MARIJA BISTRICAs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45.686,55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45.686,55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IVANČIR (Stjepan)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34808522616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KOMOR 75,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45.545,05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45.545,05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69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MIKULEC (Mirko) MIRJANA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1355144493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GRANČARSKA 45, ZLATAR BISTRICA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36.181,25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36.181,25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KOLETIĆ (Petar) BOŽICA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47107684223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OREHOVIČKI,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40.222,16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40.222,16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BAN (Mijo) MARIJA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57575539731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NASELJE JALŠEVEC 26,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40.753,28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40.753,28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KUNIĆ (Rudolf) BARICA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82461350056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ČAJKOVLJANSKO NAS. 1,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VIDAK (Rudolf) GORDANA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78087109571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PALIH BORACA 40,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39.886,16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39.886,16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DRAGANIĆ (Vladislav) ĐURĐICA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6147504915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109 B,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38.598,39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38.598,39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79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FERNEŽIR (Petar) MARICA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13688905640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ŽIDOVINJAK  1 A,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PAVLEK (Gabrijel) MIRICA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7688881453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PUSTODOL OREHOV. 35,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32.957,78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32.957,78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KOLARIĆ (Franjo) SUZANA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29725854185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NASELJE JURCI 8,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43.416,56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43.416,56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VIDEK (Nikola) RENATA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7417700965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NASELJE POLJANA 4,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45.323,25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45.323,25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84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HULJAK (Branko) VERICA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4206574193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OREHOVIČKA CESTA 2 B,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46.762,55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46.762,55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85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JAKUŠ (Petar)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60100687700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BELOVAR ZLATARSKI 8,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43.371,55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43.371,55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SIKETIĆ (Petar) LJUBICA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8646109167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OREHOVICA 105,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39.787,55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39.787,55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JUREC (Vlado) MARICA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20455252461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BRAĆE SAJKO 9 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89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ŠLIBAR (Janko) VESNA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59461460765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LUG OREHOVIČKI 37,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ANDROIĆ (Branko) JASENKA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25767957255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VELIKA VETERNIČKA 51, MIHOVLJAN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40.065,10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40.065,10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FILIPEC (Ivan) BLAŽENKA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57874118484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OREHOV. 80A,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45.190,55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45.190,55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HERCEG (Josip) ZDENKA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5837387594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ŠPIČKOVINA 31, ZABOK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45.582,55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45.582,55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HABLJAK (Dragutin) ZDENKA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2106963160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GRABE 25 B,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32.739,89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32.739,89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95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PTIČAR (Antun) MIRJANA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61570024947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R.J.ŠPANCA 23,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41.249,10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41.249,10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KROK (Franjo) VESNA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13034335709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N.JALŠEVEC 30 D,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40.665,28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40.665,28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POTOČKI (Stjepan) JASNICA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39865066065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NARODNIH HEROJA 6,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39.388,38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39.388,38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99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MILETIĆ (Dragutin) JADRANKA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38346480428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MLINARIĆI DONJI 10,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45.462,55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102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VIDIČEK (Ignac) SNJEŽANA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1758939690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NARODNIH HEROJA 19,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30.603,61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30.603,61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103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NOVOSEL (Josip) AGATA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6446914070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BRAĆE SAJKO 10,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44.510,52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44.510,52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104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KOMORSKI (Josip) SNJEŽANA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52362587601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OREHOVIČKI 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39.330,16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39.330,16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109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TURČIN (Ivan) IVANA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19837781191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KOMOR 44,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44.600,25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44.600,25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110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PUSTAK (Janko) JADRANKA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43959617613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ZAGORSKA 56,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38.478,55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38.478,55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111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NOVOSEL (Božidar) MAJA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64991495148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LUG OREHOVEČKI 44,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39.151,28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39.151,28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112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ROD (Dragutin) ŠTEFICA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37393608863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PERŠAVES 33,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41.177,61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41.177,61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113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KROFLIN (Dragutin) KATICA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4512718385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BUKOVEC 11,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117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MARKOVIĆ (Dragutin) BLAŽENKA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25213232390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MAČE 165,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120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SOPINA (Stjepan) BERNARDA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51302925357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11,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38.836,28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38.836,28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122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DED (Ivan)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36796677698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ZAGORSKI PUT 4,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42.080,55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42.080,55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123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HERCEG (Franjo) PAVICA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7235827150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BRESTOVEC OREHOV. 2,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38.523,55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38.523,55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125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GORIČKI (Adolf) SNJEŽANA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95018023908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30,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38.368,55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38.368,55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126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ĐURKAN (Stjepan) JASNA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52846777422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LUG OREHOVIČKI 6,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39.505,28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39.505,28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127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ŠARONJA (Janko) BOŽICA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36633955372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PUSTODOL OREHOV. 67,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39.059,28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39.059,28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133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BAJS (Ivan) ĐURĐA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43170576484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SELNICA 267, MARIJA BISTRICA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26.812,95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26.812,95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144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HORVAT (Vlado) KRISTINKA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62383729680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VUČAK 44,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45.384,05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45.384,05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146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JUREC (Ivan) ANICA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29151811007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NAS. JURCI 3,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38.166,55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38.166,55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149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SUPINA (Ivan) DRAGUTIN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97887662792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KEBEL 88,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45.620,05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MIHOLIĆ (Ivan) BORIS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77526820084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MARTINEC OREH. 90,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TRČAK (Ivan) RADOVAN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18565245612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ČAJKOVLJANSKO NAS. 2,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53.046,72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53.046,72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152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VARGA (Stjepan) MARICA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84738977386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MAČE 160 A,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38.697,05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38.697,05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HERCEG (Josip) IVANKA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64232011750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BUKOVEC 34,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156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MARKOVIĆ (Dragutin) ŽELJKO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29236407030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BUKOVEC 64a,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38.477,55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38.477,55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160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BUBNJAR (Antun) VESNICA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83968666978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GRABE 61,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167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JAKUŠ MEJAREC (Lacko) VERICA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763275439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V. JAKUŠA 32, LUG POZNANOVEČKI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45.437,55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45.437,55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168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NOVOSEL (Josip) STJEPAN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66278604591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BRAĆE SAJKO 10,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40.456,19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40.456,19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171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ANDROIĆ (Đuro) JOSIP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21314374667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PERŠ.  FRKULJEVEC 11 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45.777,55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45.777,55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lastRenderedPageBreak/>
              <w:t>180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BUKVIĆ (Ladislav) ZDENKA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38711173102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MAČE 133 C 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44.070,55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44.070,55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183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BISTROVIĆ (Vladimir) MARICA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87173535404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NARODNIH HEROJA 26, POZNANOVEC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44.611,55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44.611,55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184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KUNŠTOVIĆ (Dragutin) DRAGICA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28576211016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NASELJE CERINA 3a, BEDEKOVČINA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45.447,55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45.447,55</w:t>
            </w:r>
          </w:p>
        </w:tc>
      </w:tr>
      <w:tr w:rsidTr="00886CB2" w:rsidR="00886CB2" w:rsidRPr="00D1704E">
        <w:trPr>
          <w:trHeight w:val="645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186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SEDAK (Stjepan) IVAN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62435628373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VUKANCI 54,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45.597,55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194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HABULIN (Zlatko) GORDANA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68644674533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KOMOR 7,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40.397,55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40.397,55</w:t>
            </w:r>
          </w:p>
        </w:tc>
      </w:tr>
      <w:tr w:rsidTr="00886CB2" w:rsidR="00886CB2" w:rsidRPr="00D1704E">
        <w:trPr>
          <w:trHeight w:val="960"/>
        </w:trPr>
        <w:tc>
          <w:tcPr>
            <w:tcW w:type="dxa" w:w="1228"/>
            <w:hideMark/>
          </w:tcPr>
          <w:p w:rsidRDefault="00886CB2" w:rsidP="00886CB2" w:rsidR="00886CB2" w:rsidRPr="00D1704E">
            <w:r w:rsidRPr="00D1704E">
              <w:t>197</w:t>
            </w:r>
          </w:p>
        </w:tc>
        <w:tc>
          <w:tcPr>
            <w:tcW w:type="dxa" w:w="2311"/>
            <w:hideMark/>
          </w:tcPr>
          <w:p w:rsidRDefault="00886CB2" w:rsidP="00886CB2" w:rsidR="00886CB2" w:rsidRPr="00D1704E">
            <w:r w:rsidRPr="00D1704E">
              <w:t>KROFLIN  (Ivan) SNJEŽANA</w:t>
            </w:r>
          </w:p>
        </w:tc>
        <w:tc>
          <w:tcPr>
            <w:tcW w:type="dxa" w:w="1630"/>
            <w:hideMark/>
          </w:tcPr>
          <w:p w:rsidRDefault="00886CB2" w:rsidP="00886CB2" w:rsidR="00886CB2" w:rsidRPr="00D1704E">
            <w:r w:rsidRPr="00D1704E">
              <w:t>26051616090</w:t>
            </w:r>
          </w:p>
        </w:tc>
        <w:tc>
          <w:tcPr>
            <w:tcW w:type="dxa" w:w="2044"/>
            <w:hideMark/>
          </w:tcPr>
          <w:p w:rsidRDefault="00886CB2" w:rsidP="00886CB2" w:rsidR="00886CB2" w:rsidRPr="00D1704E">
            <w:r w:rsidRPr="00D1704E">
              <w:t>VELIKI BUKOVEC 56, MAČE</w:t>
            </w:r>
          </w:p>
        </w:tc>
        <w:tc>
          <w:tcPr>
            <w:tcW w:type="dxa" w:w="1490"/>
            <w:hideMark/>
          </w:tcPr>
          <w:p w:rsidRDefault="00886CB2" w:rsidP="00886CB2" w:rsidR="00886CB2" w:rsidRPr="00D1704E">
            <w:r w:rsidRPr="00D1704E">
              <w:t>44.140,05</w:t>
            </w:r>
          </w:p>
        </w:tc>
        <w:tc>
          <w:tcPr>
            <w:tcW w:type="dxa" w:w="1857"/>
            <w:hideMark/>
          </w:tcPr>
          <w:p w:rsidRDefault="00886CB2" w:rsidP="00886CB2" w:rsidR="00886CB2" w:rsidRPr="00D1704E">
            <w:r w:rsidRPr="00D1704E">
              <w:t>44.140,05</w:t>
            </w:r>
          </w:p>
        </w:tc>
      </w:tr>
      <w:tr w:rsidTr="00886CB2" w:rsidR="00886CB2" w:rsidRPr="00D1704E">
        <w:trPr>
          <w:trHeight w:val="315"/>
        </w:trPr>
        <w:tc>
          <w:tcPr>
            <w:tcW w:type="dxa" w:w="1228"/>
            <w:noWrap/>
            <w:hideMark/>
          </w:tcPr>
          <w:p w:rsidRDefault="00886CB2" w:rsidP="00886CB2" w:rsidR="00886CB2" w:rsidRPr="00D1704E"/>
        </w:tc>
        <w:tc>
          <w:tcPr>
            <w:tcW w:type="dxa" w:w="2311"/>
            <w:noWrap/>
            <w:hideMark/>
          </w:tcPr>
          <w:p w:rsidRDefault="00886CB2" w:rsidP="00886CB2" w:rsidR="00886CB2" w:rsidRPr="00D1704E"/>
        </w:tc>
        <w:tc>
          <w:tcPr>
            <w:tcW w:type="dxa" w:w="1630"/>
            <w:noWrap/>
            <w:hideMark/>
          </w:tcPr>
          <w:p w:rsidRDefault="00886CB2" w:rsidP="00886CB2" w:rsidR="00886CB2" w:rsidRPr="00D1704E"/>
        </w:tc>
        <w:tc>
          <w:tcPr>
            <w:tcW w:type="dxa" w:w="2044"/>
            <w:noWrap/>
            <w:hideMark/>
          </w:tcPr>
          <w:p w:rsidRDefault="00886CB2" w:rsidP="00886CB2" w:rsidR="00886CB2" w:rsidRPr="00D1704E"/>
        </w:tc>
        <w:tc>
          <w:tcPr>
            <w:tcW w:type="dxa" w:w="1490"/>
            <w:noWrap/>
            <w:hideMark/>
          </w:tcPr>
          <w:p w:rsidRDefault="00886CB2" w:rsidP="00886CB2" w:rsidR="00886CB2" w:rsidRPr="00D1704E">
            <w:r w:rsidRPr="00D1704E">
              <w:t>3.258.686,26</w:t>
            </w:r>
          </w:p>
        </w:tc>
        <w:tc>
          <w:tcPr>
            <w:tcW w:type="dxa" w:w="1857"/>
            <w:noWrap/>
            <w:hideMark/>
          </w:tcPr>
          <w:p w:rsidRDefault="00886CB2" w:rsidP="00886CB2" w:rsidR="00886CB2" w:rsidRPr="00D1704E">
            <w:r w:rsidRPr="00D1704E">
              <w:t>3.258.686,26</w:t>
            </w:r>
          </w:p>
        </w:tc>
      </w:tr>
    </w:tbl>
    <w:p w:rsidRDefault="00886CB2" w:rsidP="00886CB2" w:rsidR="00886CB2">
      <w:pPr>
        <w:rPr>
          <w:bCs/>
        </w:rPr>
      </w:pPr>
      <w:r>
        <w:t xml:space="preserve">zastupani po </w:t>
      </w:r>
      <w:r>
        <w:rPr>
          <w:bCs/>
        </w:rPr>
        <w:t xml:space="preserve">Sindikata tekstila, obuće, kože, gume Hrvatske, </w:t>
      </w:r>
    </w:p>
    <w:p w:rsidRDefault="00886CB2" w:rsidP="00886CB2" w:rsidR="00886CB2">
      <w:pPr>
        <w:rPr>
          <w:bCs/>
        </w:rPr>
      </w:pPr>
      <w:r>
        <w:rPr>
          <w:bCs/>
        </w:rPr>
        <w:t xml:space="preserve">te vjerovnici: </w:t>
      </w:r>
    </w:p>
    <w:p w:rsidRDefault="00886CB2" w:rsidP="00886CB2" w:rsidR="00A963E5">
      <w:pPr>
        <w:jc w:val="both"/>
        <w:rPr>
          <w:bCs/>
        </w:rPr>
      </w:pPr>
      <w:r w:rsidRPr="006A63EF">
        <w:rPr>
          <w:bCs/>
        </w:rPr>
        <w:t xml:space="preserve">- RH Ministarstvo financija Porezna uprava  – </w:t>
      </w:r>
      <w:r w:rsidR="00A963E5">
        <w:rPr>
          <w:bCs/>
        </w:rPr>
        <w:t>s iznosom tražbine od 5.615.482,59 kn,</w:t>
      </w:r>
    </w:p>
    <w:p w:rsidRDefault="00886CB2" w:rsidP="00886CB2" w:rsidR="00886CB2">
      <w:pPr>
        <w:jc w:val="both"/>
        <w:rPr>
          <w:bCs/>
        </w:rPr>
      </w:pPr>
      <w:r w:rsidRPr="006A63EF">
        <w:rPr>
          <w:bCs/>
        </w:rPr>
        <w:t xml:space="preserve">- ZAGREBAČKA BANKA d.d. – </w:t>
      </w:r>
      <w:r w:rsidR="00A963E5">
        <w:rPr>
          <w:bCs/>
        </w:rPr>
        <w:t xml:space="preserve">s iznosom tražbine od </w:t>
      </w:r>
      <w:r w:rsidR="00A963E5" w:rsidRPr="00EA4D45">
        <w:t>70.686,55</w:t>
      </w:r>
      <w:r w:rsidR="00A963E5">
        <w:t xml:space="preserve"> kuna, </w:t>
      </w:r>
    </w:p>
    <w:p w:rsidRDefault="00886CB2" w:rsidP="00886CB2" w:rsidR="00886CB2">
      <w:pPr>
        <w:jc w:val="both"/>
        <w:rPr>
          <w:bCs/>
        </w:rPr>
      </w:pPr>
      <w:r>
        <w:rPr>
          <w:bCs/>
        </w:rPr>
        <w:t xml:space="preserve">- CROATIA OSIGURANJE d.d. – </w:t>
      </w:r>
      <w:r w:rsidR="00A963E5">
        <w:rPr>
          <w:bCs/>
        </w:rPr>
        <w:t xml:space="preserve">s iznosom tražbine od </w:t>
      </w:r>
      <w:r w:rsidR="00A963E5" w:rsidRPr="00A963E5">
        <w:rPr>
          <w:bCs/>
        </w:rPr>
        <w:t>29.024,32</w:t>
      </w:r>
      <w:r w:rsidR="00A963E5">
        <w:rPr>
          <w:bCs/>
        </w:rPr>
        <w:t xml:space="preserve"> kuna,</w:t>
      </w:r>
    </w:p>
    <w:p w:rsidRDefault="00886CB2" w:rsidP="00886CB2" w:rsidR="00A963E5">
      <w:pPr>
        <w:jc w:val="both"/>
        <w:rPr>
          <w:bCs/>
        </w:rPr>
      </w:pPr>
      <w:r>
        <w:rPr>
          <w:bCs/>
        </w:rPr>
        <w:t xml:space="preserve">- INA – INDUSTRIJA NAFTE d.d. – </w:t>
      </w:r>
      <w:r w:rsidR="00A963E5">
        <w:rPr>
          <w:bCs/>
        </w:rPr>
        <w:t>s iznosom tražbine od</w:t>
      </w:r>
      <w:r w:rsidR="009C4CF7">
        <w:rPr>
          <w:bCs/>
        </w:rPr>
        <w:t xml:space="preserve"> </w:t>
      </w:r>
      <w:r w:rsidR="009C4CF7" w:rsidRPr="009C4CF7">
        <w:rPr>
          <w:bCs/>
        </w:rPr>
        <w:t>12.309,64</w:t>
      </w:r>
      <w:r w:rsidR="009C4CF7">
        <w:rPr>
          <w:bCs/>
        </w:rPr>
        <w:t xml:space="preserve"> kuna,</w:t>
      </w:r>
    </w:p>
    <w:p w:rsidRDefault="00886CB2" w:rsidP="00886CB2" w:rsidR="00A963E5">
      <w:pPr>
        <w:jc w:val="both"/>
        <w:rPr>
          <w:bCs/>
        </w:rPr>
      </w:pPr>
      <w:r>
        <w:rPr>
          <w:bCs/>
        </w:rPr>
        <w:t xml:space="preserve">- KBM LEASING HRVATSKA d.o.o. u likvidaciji – </w:t>
      </w:r>
      <w:r w:rsidR="00A963E5">
        <w:rPr>
          <w:bCs/>
        </w:rPr>
        <w:t xml:space="preserve">s iznosom tražbine od </w:t>
      </w:r>
      <w:r w:rsidR="009C4CF7">
        <w:rPr>
          <w:bCs/>
        </w:rPr>
        <w:t xml:space="preserve"> </w:t>
      </w:r>
      <w:r w:rsidR="009C4CF7" w:rsidRPr="009C4CF7">
        <w:rPr>
          <w:bCs/>
        </w:rPr>
        <w:t>8.721.218,57</w:t>
      </w:r>
      <w:r w:rsidR="009C4CF7">
        <w:rPr>
          <w:bCs/>
        </w:rPr>
        <w:t xml:space="preserve"> kuna, </w:t>
      </w:r>
    </w:p>
    <w:p w:rsidRDefault="00886CB2" w:rsidP="00886CB2" w:rsidR="00886CB2">
      <w:pPr>
        <w:jc w:val="both"/>
        <w:rPr>
          <w:bCs/>
        </w:rPr>
      </w:pPr>
      <w:r>
        <w:rPr>
          <w:bCs/>
        </w:rPr>
        <w:t xml:space="preserve">- ČATEKS d.d. – </w:t>
      </w:r>
      <w:r w:rsidR="00A963E5">
        <w:rPr>
          <w:bCs/>
        </w:rPr>
        <w:t>s iznosom tražbine od</w:t>
      </w:r>
      <w:r w:rsidR="009C4CF7">
        <w:rPr>
          <w:bCs/>
        </w:rPr>
        <w:t xml:space="preserve"> </w:t>
      </w:r>
      <w:r w:rsidR="009C4CF7" w:rsidRPr="009C4CF7">
        <w:rPr>
          <w:bCs/>
        </w:rPr>
        <w:t>17.805,01</w:t>
      </w:r>
      <w:r w:rsidR="009C4CF7">
        <w:rPr>
          <w:bCs/>
        </w:rPr>
        <w:t xml:space="preserve"> kuna, </w:t>
      </w:r>
    </w:p>
    <w:p w:rsidRDefault="00886CB2" w:rsidP="00886CB2" w:rsidR="00886CB2">
      <w:pPr>
        <w:jc w:val="both"/>
        <w:rPr>
          <w:bCs/>
        </w:rPr>
      </w:pPr>
      <w:r>
        <w:rPr>
          <w:bCs/>
        </w:rPr>
        <w:t xml:space="preserve">- PRIVREDNA BANKA ZAGREB d.d. – </w:t>
      </w:r>
      <w:r w:rsidR="00A963E5">
        <w:rPr>
          <w:bCs/>
        </w:rPr>
        <w:t>s iznosom tražbine od</w:t>
      </w:r>
      <w:r w:rsidR="009C4CF7">
        <w:rPr>
          <w:bCs/>
        </w:rPr>
        <w:t xml:space="preserve"> </w:t>
      </w:r>
      <w:r w:rsidR="009C4CF7" w:rsidRPr="009C4CF7">
        <w:rPr>
          <w:bCs/>
        </w:rPr>
        <w:t>71.697,85</w:t>
      </w:r>
      <w:r w:rsidR="009C4CF7">
        <w:rPr>
          <w:bCs/>
        </w:rPr>
        <w:t xml:space="preserve"> kuna,</w:t>
      </w:r>
    </w:p>
    <w:p w:rsidRDefault="00886CB2" w:rsidP="00886CB2" w:rsidR="00A963E5">
      <w:pPr>
        <w:jc w:val="both"/>
        <w:rPr>
          <w:bCs/>
        </w:rPr>
      </w:pPr>
      <w:r>
        <w:rPr>
          <w:bCs/>
        </w:rPr>
        <w:t xml:space="preserve">- BARBARA KRAVOS s.p. – </w:t>
      </w:r>
      <w:r w:rsidR="00A963E5">
        <w:rPr>
          <w:bCs/>
        </w:rPr>
        <w:t xml:space="preserve">s iznosom tražbine od </w:t>
      </w:r>
      <w:r w:rsidR="009C4CF7" w:rsidRPr="009C4CF7">
        <w:rPr>
          <w:bCs/>
        </w:rPr>
        <w:t>68.820,90</w:t>
      </w:r>
      <w:r w:rsidR="009C4CF7">
        <w:rPr>
          <w:bCs/>
        </w:rPr>
        <w:t xml:space="preserve"> kuna, </w:t>
      </w:r>
    </w:p>
    <w:p w:rsidRDefault="00886CB2" w:rsidP="00886CB2" w:rsidR="00A963E5">
      <w:pPr>
        <w:jc w:val="both"/>
        <w:rPr>
          <w:bCs/>
        </w:rPr>
      </w:pPr>
      <w:r>
        <w:rPr>
          <w:bCs/>
        </w:rPr>
        <w:t xml:space="preserve">- Fond za zaštitu okoliša i energetsku učinkovitost – </w:t>
      </w:r>
      <w:r w:rsidR="00A963E5">
        <w:rPr>
          <w:bCs/>
        </w:rPr>
        <w:t xml:space="preserve">s iznosom tražbine od </w:t>
      </w:r>
      <w:r w:rsidR="009C4CF7" w:rsidRPr="009C4CF7">
        <w:rPr>
          <w:bCs/>
        </w:rPr>
        <w:t>1.181,74</w:t>
      </w:r>
      <w:r w:rsidR="00DD74BE">
        <w:rPr>
          <w:bCs/>
        </w:rPr>
        <w:t xml:space="preserve"> kuna, </w:t>
      </w:r>
    </w:p>
    <w:p w:rsidRDefault="00DD74BE" w:rsidP="00886CB2" w:rsidR="00DD74BE">
      <w:pPr>
        <w:jc w:val="both"/>
        <w:rPr>
          <w:bCs/>
        </w:rPr>
      </w:pPr>
      <w:r>
        <w:rPr>
          <w:bCs/>
        </w:rPr>
        <w:t>-</w:t>
      </w:r>
      <w:r w:rsidRPr="00DD74BE">
        <w:rPr>
          <w:bCs/>
        </w:rPr>
        <w:t xml:space="preserve"> </w:t>
      </w:r>
      <w:r>
        <w:rPr>
          <w:bCs/>
        </w:rPr>
        <w:t xml:space="preserve">KREDITNA BANKA ZAGREB d.d. – s iznosom utvrđene tražbine od </w:t>
      </w:r>
      <w:r w:rsidRPr="00DD74BE">
        <w:rPr>
          <w:bCs/>
        </w:rPr>
        <w:t>10.413.993,93</w:t>
      </w:r>
      <w:r>
        <w:rPr>
          <w:bCs/>
        </w:rPr>
        <w:t xml:space="preserve"> kuna.</w:t>
      </w:r>
    </w:p>
    <w:p w:rsidRDefault="009C4CF7" w:rsidP="00886CB2" w:rsidR="009C4CF7">
      <w:pPr>
        <w:jc w:val="both"/>
        <w:rPr>
          <w:bCs/>
        </w:rPr>
      </w:pPr>
    </w:p>
    <w:p w:rsidRDefault="009C4CF7" w:rsidP="00886CB2" w:rsidR="009C4CF7">
      <w:pPr>
        <w:jc w:val="both"/>
        <w:rPr>
          <w:bCs/>
        </w:rPr>
      </w:pPr>
      <w:r>
        <w:rPr>
          <w:bCs/>
        </w:rPr>
        <w:t xml:space="preserve">Dakle, na skupštini vjerovnika ukupno je bilo </w:t>
      </w:r>
      <w:r w:rsidR="007547F9">
        <w:rPr>
          <w:bCs/>
        </w:rPr>
        <w:t xml:space="preserve">vjerovnika s </w:t>
      </w:r>
      <w:r w:rsidR="00DD74BE" w:rsidRPr="00DD74BE">
        <w:rPr>
          <w:bCs/>
        </w:rPr>
        <w:t>28</w:t>
      </w:r>
      <w:r w:rsidR="00DD74BE">
        <w:rPr>
          <w:bCs/>
        </w:rPr>
        <w:t>.</w:t>
      </w:r>
      <w:r w:rsidR="00DD74BE" w:rsidRPr="00DD74BE">
        <w:rPr>
          <w:bCs/>
        </w:rPr>
        <w:t>280</w:t>
      </w:r>
      <w:r w:rsidR="00DD74BE">
        <w:rPr>
          <w:bCs/>
        </w:rPr>
        <w:t>.</w:t>
      </w:r>
      <w:r w:rsidR="00DD74BE" w:rsidRPr="00DD74BE">
        <w:rPr>
          <w:bCs/>
        </w:rPr>
        <w:t>907,36</w:t>
      </w:r>
      <w:r>
        <w:rPr>
          <w:bCs/>
        </w:rPr>
        <w:t xml:space="preserve">  kuna utvrđenih tražbina. </w:t>
      </w:r>
    </w:p>
    <w:p w:rsidRDefault="00EE648D" w:rsidP="00EE648D" w:rsidR="00EE648D">
      <w:pPr>
        <w:ind w:left="360"/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t xml:space="preserve">Vjerovnici Kreditna banka Zagreb d.d. s iznosom tražbine od 10.413.993,93 kn i vjerovnik KBM Leasing Hrvatska d.o.o. u likvidaciji s iznosom tražbine od 8.721.218,57 kn </w:t>
      </w:r>
      <w:r w:rsidR="00BA735B">
        <w:rPr>
          <w:bCs/>
        </w:rPr>
        <w:t xml:space="preserve">glasovali su </w:t>
      </w:r>
      <w:r>
        <w:rPr>
          <w:bCs/>
        </w:rPr>
        <w:t>ZA razrješenje steč</w:t>
      </w:r>
      <w:r w:rsidR="00BA735B">
        <w:rPr>
          <w:bCs/>
        </w:rPr>
        <w:t>ajnog</w:t>
      </w:r>
      <w:r>
        <w:rPr>
          <w:bCs/>
        </w:rPr>
        <w:t xml:space="preserve"> upravitelja.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t xml:space="preserve">Slijedom navedenoga stečajni sudac je utvrdio kako su za razrješenje stečajnog upravitelja glasovali vjerovnici  s ukupnim iznosom tražbina od </w:t>
      </w:r>
      <w:r w:rsidRPr="00EE648D">
        <w:rPr>
          <w:bCs/>
        </w:rPr>
        <w:t>19</w:t>
      </w:r>
      <w:r>
        <w:rPr>
          <w:bCs/>
        </w:rPr>
        <w:t>.</w:t>
      </w:r>
      <w:r w:rsidRPr="00EE648D">
        <w:rPr>
          <w:bCs/>
        </w:rPr>
        <w:t>135</w:t>
      </w:r>
      <w:r>
        <w:rPr>
          <w:bCs/>
        </w:rPr>
        <w:t>.</w:t>
      </w:r>
      <w:r w:rsidRPr="00EE648D">
        <w:rPr>
          <w:bCs/>
        </w:rPr>
        <w:t>212,5</w:t>
      </w:r>
      <w:r>
        <w:rPr>
          <w:bCs/>
        </w:rPr>
        <w:t xml:space="preserve">0 kuna, od ukupnog iznosa tražbina vjerovnika nazočnih na skupini od </w:t>
      </w:r>
      <w:r w:rsidRPr="00DD74BE">
        <w:rPr>
          <w:bCs/>
        </w:rPr>
        <w:t>28</w:t>
      </w:r>
      <w:r>
        <w:rPr>
          <w:bCs/>
        </w:rPr>
        <w:t>.</w:t>
      </w:r>
      <w:r w:rsidRPr="00DD74BE">
        <w:rPr>
          <w:bCs/>
        </w:rPr>
        <w:t>280</w:t>
      </w:r>
      <w:r>
        <w:rPr>
          <w:bCs/>
        </w:rPr>
        <w:t>.</w:t>
      </w:r>
      <w:r w:rsidRPr="00DD74BE">
        <w:rPr>
          <w:bCs/>
        </w:rPr>
        <w:t>907,36</w:t>
      </w:r>
      <w:r>
        <w:rPr>
          <w:bCs/>
        </w:rPr>
        <w:t xml:space="preserve">  kuna. 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t>Stoga je sud utvrdio kako je odluka o razrješenju stečajnog upravitelja prihvaćena</w:t>
      </w:r>
      <w:r w:rsidR="00DF043E">
        <w:rPr>
          <w:bCs/>
        </w:rPr>
        <w:t xml:space="preserve"> na skupštini vjerovnika</w:t>
      </w:r>
      <w:r>
        <w:rPr>
          <w:bCs/>
        </w:rPr>
        <w:t>.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r>
        <w:t>Za imenovanje novog stečajnog upravitelja Tomislava Đuričin, glasovali su vjerovnici:</w:t>
      </w:r>
    </w:p>
    <w:p w:rsidRDefault="00A67262" w:rsidP="00A67262" w:rsidR="00A67262">
      <w:r>
        <w:t>Kreditna banka Zagreb d.d. s iznosom tražbine od 10.413.993,93 kn</w:t>
      </w:r>
    </w:p>
    <w:p w:rsidRDefault="00A67262" w:rsidP="00A67262" w:rsidR="00A67262">
      <w:r>
        <w:t>KBM Leasing Hrvatska d.o.o. u likvidaciji s iznosom tražbine od 8.721.218,57 kn.</w:t>
      </w:r>
    </w:p>
    <w:p w:rsidRDefault="00A67262" w:rsidP="00A67262" w:rsidR="00A67262">
      <w:r>
        <w:t>RH, Ministarstvo financija s iznosom tražbine od 5.615.482,59 kn</w:t>
      </w:r>
    </w:p>
    <w:p w:rsidRDefault="00A67262" w:rsidP="00A67262" w:rsidR="00A67262">
      <w:r>
        <w:t>Fond za zaštitu okoliša s iznosom tražbine od 1.181,74 kn</w:t>
      </w:r>
    </w:p>
    <w:p w:rsidRDefault="00A67262" w:rsidP="00A67262" w:rsidR="00A67262"/>
    <w:p w:rsidRDefault="00A67262" w:rsidP="00A67262" w:rsidR="00A67262">
      <w:pPr>
        <w:jc w:val="both"/>
        <w:rPr>
          <w:bCs/>
        </w:rPr>
      </w:pPr>
      <w:r>
        <w:t xml:space="preserve">Sudac je utvrdio kako su za imenovanje Tomislava Đuričina glasali vjerovnici s ukupnim iznosom tražbina od 24.751.876,83 kn </w:t>
      </w:r>
      <w:r>
        <w:rPr>
          <w:bCs/>
        </w:rPr>
        <w:t xml:space="preserve">od ukupnog iznosa tražbina vjerovnika nazočnih na skupini od </w:t>
      </w:r>
      <w:r w:rsidRPr="00DD74BE">
        <w:rPr>
          <w:bCs/>
        </w:rPr>
        <w:t>28</w:t>
      </w:r>
      <w:r>
        <w:rPr>
          <w:bCs/>
        </w:rPr>
        <w:t>.</w:t>
      </w:r>
      <w:r w:rsidRPr="00DD74BE">
        <w:rPr>
          <w:bCs/>
        </w:rPr>
        <w:t>280</w:t>
      </w:r>
      <w:r>
        <w:rPr>
          <w:bCs/>
        </w:rPr>
        <w:t>.</w:t>
      </w:r>
      <w:r w:rsidRPr="00DD74BE">
        <w:rPr>
          <w:bCs/>
        </w:rPr>
        <w:t>907,36</w:t>
      </w:r>
      <w:r>
        <w:rPr>
          <w:bCs/>
        </w:rPr>
        <w:t xml:space="preserve">  kuna. </w:t>
      </w:r>
    </w:p>
    <w:p w:rsidRDefault="00A67262" w:rsidP="00A67262" w:rsidR="00A67262">
      <w:pPr>
        <w:jc w:val="both"/>
        <w:rPr>
          <w:bCs/>
        </w:rPr>
      </w:pPr>
    </w:p>
    <w:p w:rsidRDefault="00A67262" w:rsidP="00886CB2" w:rsidR="00A963E5">
      <w:pPr>
        <w:jc w:val="both"/>
        <w:rPr>
          <w:bCs/>
        </w:rPr>
      </w:pPr>
      <w:r>
        <w:rPr>
          <w:bCs/>
        </w:rPr>
        <w:t>Stečajni sudac je utvrdio da je Skupština donijela odluku o imenovanju Tomislava Đuričina za stečajnog upravitelja u ovosudnom predmetu.</w:t>
      </w:r>
    </w:p>
    <w:p w:rsidRDefault="000363C1" w:rsidP="00F418B3" w:rsidR="000363C1">
      <w:pPr>
        <w:ind w:firstLine="708"/>
        <w:jc w:val="both"/>
      </w:pPr>
    </w:p>
    <w:p w:rsidRDefault="00935646" w:rsidP="00A67262" w:rsidR="00935646" w:rsidRPr="000363C1">
      <w:pPr>
        <w:jc w:val="both"/>
      </w:pPr>
      <w:r w:rsidRPr="00F268B0">
        <w:t xml:space="preserve">Slijedom navedenog, sud je na temelju odredbe čl. 87. st. 3. SZ-a potvrdio imenovanje </w:t>
      </w:r>
      <w:r w:rsidR="006B3818">
        <w:rPr>
          <w:bCs/>
        </w:rPr>
        <w:t>Tomislava Đuričina</w:t>
      </w:r>
      <w:r w:rsidR="00790671">
        <w:rPr>
          <w:bCs/>
        </w:rPr>
        <w:t xml:space="preserve"> za novog</w:t>
      </w:r>
      <w:r w:rsidRPr="000363C1">
        <w:t xml:space="preserve"> stečajn</w:t>
      </w:r>
      <w:r w:rsidR="00790671">
        <w:t>og</w:t>
      </w:r>
      <w:r w:rsidRPr="000363C1">
        <w:t xml:space="preserve">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6B3818" w:rsidR="00935646" w:rsidRPr="00F268B0">
      <w:pPr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6B3818">
        <w:rPr>
          <w:lang w:val="pt-BR"/>
        </w:rPr>
        <w:t>4</w:t>
      </w:r>
      <w:r w:rsidR="00935646" w:rsidRPr="00F268B0">
        <w:rPr>
          <w:lang w:val="pt-BR"/>
        </w:rPr>
        <w:t>.</w:t>
      </w:r>
      <w:r w:rsidR="006B3818">
        <w:rPr>
          <w:lang w:val="pt-BR"/>
        </w:rPr>
        <w:t xml:space="preserve"> travnja</w:t>
      </w:r>
      <w:r w:rsidR="00935646" w:rsidRPr="00F268B0">
        <w:rPr>
          <w:lang w:val="pt-BR"/>
        </w:rPr>
        <w:t xml:space="preserve"> 201</w:t>
      </w:r>
      <w:r w:rsidR="00B67F46">
        <w:rPr>
          <w:lang w:val="pt-BR"/>
        </w:rPr>
        <w:t>7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663F85" w:rsidR="00663F8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268B0">
        <w:t xml:space="preserve">                                                  </w:t>
      </w:r>
      <w:r w:rsidR="00663F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3F85" w:rsidP="00E91121" w:rsidR="00663F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3F85" w:rsidP="00E91121" w:rsidR="00663F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3F85" w:rsidP="00E91121" w:rsidR="00663F8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3F85" w:rsidP="00E91121" w:rsidR="00663F8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0A54" w:rsidP="00663F85" w:rsidR="00070A5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1797B" w:rsidP="00070A54" w:rsidR="00F1797B" w:rsidRPr="00F268B0">
      <w:pPr>
        <w:ind w:firstLine="708" w:left="4248"/>
      </w:pP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p w:rsidRDefault="00663F85" w:rsidP="002D4CBC" w:rsidR="00663F85">
      <w:pPr>
        <w:jc w:val="both"/>
      </w:pPr>
    </w:p>
    <w:sectPr w:rsidSect="00B67F46" w:rsidR="00663F8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B2" w:rsidP="009D1EFC" w:rsidR="00886CB2">
      <w:r>
        <w:separator/>
      </w:r>
    </w:p>
  </w:endnote>
  <w:endnote w:id="0" w:type="continuationSeparator">
    <w:p w:rsidRDefault="00886CB2" w:rsidP="009D1EFC" w:rsidR="00886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B2" w:rsidP="009D1EFC" w:rsidR="00886CB2">
      <w:r>
        <w:separator/>
      </w:r>
    </w:p>
  </w:footnote>
  <w:footnote w:id="0" w:type="continuationSeparator">
    <w:p w:rsidRDefault="00886CB2" w:rsidP="009D1EFC" w:rsidR="00886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442862"/>
      <w:docPartObj>
        <w:docPartGallery w:val="Page Numbers (Top of Page)"/>
        <w:docPartUnique/>
      </w:docPartObj>
    </w:sdtPr>
    <w:sdtEndPr/>
    <w:sdtContent>
      <w:p w:rsidRDefault="00886CB2" w:rsidR="00886C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9E3">
          <w:rPr>
            <w:noProof/>
          </w:rPr>
          <w:t>1</w:t>
        </w:r>
        <w:r>
          <w:fldChar w:fldCharType="end"/>
        </w:r>
      </w:p>
      <w:p w:rsidRDefault="00886CB2" w:rsidR="00886CB2">
        <w:pPr>
          <w:pStyle w:val="Zaglavlje"/>
          <w:jc w:val="center"/>
        </w:pPr>
        <w:r>
          <w:tab/>
        </w:r>
        <w:r>
          <w:tab/>
          <w:t>72. St-6258/2016</w:t>
        </w:r>
        <w:r w:rsidR="00663F85">
          <w:t>-38</w:t>
        </w:r>
      </w:p>
    </w:sdtContent>
  </w:sdt>
  <w:p w:rsidRDefault="00886CB2" w:rsidR="00886C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63C1"/>
    <w:rsid w:val="00070A54"/>
    <w:rsid w:val="0009227D"/>
    <w:rsid w:val="000B52B9"/>
    <w:rsid w:val="000E2119"/>
    <w:rsid w:val="000F295A"/>
    <w:rsid w:val="00100575"/>
    <w:rsid w:val="001F2E2A"/>
    <w:rsid w:val="00243285"/>
    <w:rsid w:val="002D4CBC"/>
    <w:rsid w:val="003115A9"/>
    <w:rsid w:val="00371E33"/>
    <w:rsid w:val="003A083E"/>
    <w:rsid w:val="004918BD"/>
    <w:rsid w:val="0053524A"/>
    <w:rsid w:val="00663F85"/>
    <w:rsid w:val="006B3818"/>
    <w:rsid w:val="006B77AD"/>
    <w:rsid w:val="007547F9"/>
    <w:rsid w:val="00790671"/>
    <w:rsid w:val="00804ED2"/>
    <w:rsid w:val="0086115E"/>
    <w:rsid w:val="00886CB2"/>
    <w:rsid w:val="008B7918"/>
    <w:rsid w:val="008D55C6"/>
    <w:rsid w:val="00935646"/>
    <w:rsid w:val="009508C1"/>
    <w:rsid w:val="00990BF7"/>
    <w:rsid w:val="009C4CF7"/>
    <w:rsid w:val="009C58F8"/>
    <w:rsid w:val="009D1EFC"/>
    <w:rsid w:val="009E6687"/>
    <w:rsid w:val="00A0400A"/>
    <w:rsid w:val="00A34576"/>
    <w:rsid w:val="00A67262"/>
    <w:rsid w:val="00A963E5"/>
    <w:rsid w:val="00AE4DC7"/>
    <w:rsid w:val="00AF4533"/>
    <w:rsid w:val="00B649E3"/>
    <w:rsid w:val="00B67F46"/>
    <w:rsid w:val="00B85BF4"/>
    <w:rsid w:val="00B9131D"/>
    <w:rsid w:val="00B93BB9"/>
    <w:rsid w:val="00B97061"/>
    <w:rsid w:val="00BA735B"/>
    <w:rsid w:val="00C262CF"/>
    <w:rsid w:val="00C53B7E"/>
    <w:rsid w:val="00CB5843"/>
    <w:rsid w:val="00CD080D"/>
    <w:rsid w:val="00D0668D"/>
    <w:rsid w:val="00D26CB0"/>
    <w:rsid w:val="00D73885"/>
    <w:rsid w:val="00D87122"/>
    <w:rsid w:val="00DD74BE"/>
    <w:rsid w:val="00DF043E"/>
    <w:rsid w:val="00E029B4"/>
    <w:rsid w:val="00E15D54"/>
    <w:rsid w:val="00E67FD5"/>
    <w:rsid w:val="00EA419B"/>
    <w:rsid w:val="00EE648D"/>
    <w:rsid w:val="00EE76DA"/>
    <w:rsid w:val="00F1797B"/>
    <w:rsid w:val="00F268B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70A54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4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70A54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4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1367</properties:Words>
  <properties:Characters>8908</properties:Characters>
  <properties:Lines>948</properties:Lines>
  <properties:Paragraphs>513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2017-04-05T12:54:00Z</dcterms:created>
  <dc:creator>gzubak</dc:creator>
  <cp:lastModifiedBy>Jadranka Zelić</cp:lastModifiedBy>
  <cp:lastPrinted>2017-04-05T12:53:00Z</cp:lastPrinted>
  <dcterms:modified xmlns:xsi="http://www.w3.org/2001/XMLSchema-instance" xsi:type="dcterms:W3CDTF">2017-04-05T12:55:00Z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