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ee61" w14:paraId="114ee61" w:rsidRDefault="00DF5596" w:rsidP="00DF5596" w:rsidR="00DF5596" w:rsidRPr="00A56874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A56874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A56874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5596" w:rsidP="00DF5596" w:rsidR="00DF5596" w:rsidRPr="00A56874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A56874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DF5596" w:rsidP="00DF5596" w:rsidR="00DF5596" w:rsidRPr="00A5687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A56874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DF5596" w:rsidP="00DF5596" w:rsidR="00DF5596" w:rsidRPr="00A5687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A56874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DF5596" w:rsidP="00DF5596" w:rsidR="00DF5596" w:rsidRPr="00A5687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DF5596" w:rsidP="00DF5596" w:rsidR="00DF5596" w:rsidRPr="00A568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DF5596" w:rsidP="00DF5596" w:rsidR="00DF5596" w:rsidRPr="00A568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5596" w:rsidP="00DF5596" w:rsidR="00DF5596" w:rsidRPr="00A568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DF5596" w:rsidP="00DF5596" w:rsidR="00DF5596" w:rsidRPr="00A568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5596" w:rsidP="00DF5596" w:rsidR="00DF559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sutkinji Adrijani Labinjan Skok, u skraćenom stečajnom postupku 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la, Giardini 5, nad pravnom osobom (dužnikom) </w:t>
      </w:r>
      <w:r w:rsidRPr="00DF5596">
        <w:rPr>
          <w:rFonts w:cs="Times New Roman" w:eastAsia="Times New Roman" w:hAnsi="Times New Roman" w:ascii="Times New Roman"/>
          <w:sz w:val="24"/>
          <w:szCs w:val="24"/>
          <w:lang w:eastAsia="hr-HR"/>
        </w:rPr>
        <w:t>Stancija Markocija d. o. o. Umag, Markocija 50, OIB 88987253157, MBS 080385772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12. travnja 2016.</w:t>
      </w:r>
    </w:p>
    <w:p w:rsidRDefault="00DF5596" w:rsidP="00DF5596" w:rsidR="00DF5596" w:rsidRPr="00A568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5596" w:rsidP="00DF5596" w:rsidR="00DF5596" w:rsidRPr="00A568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DF5596" w:rsidP="00DF5596" w:rsidR="00DF5596" w:rsidRPr="00A568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5596" w:rsidP="00DF5596" w:rsidR="00DF559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provedba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skraćenog stečajnog postupka nad pravnom osobom </w:t>
      </w:r>
      <w:r w:rsidRPr="00DF5596">
        <w:rPr>
          <w:rFonts w:cs="Times New Roman" w:eastAsia="Times New Roman" w:hAnsi="Times New Roman" w:ascii="Times New Roman"/>
          <w:sz w:val="24"/>
          <w:szCs w:val="24"/>
          <w:lang w:eastAsia="hr-HR"/>
        </w:rPr>
        <w:t>Stancija Markocija d. o. o. Umag, Markocija 50, OIB 88987253157, MBS 080385772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F5596" w:rsidP="00DF5596" w:rsidR="00DF559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5596" w:rsidP="00DF5596" w:rsidR="00DF559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II. Prijedlog za otvaranje stečajnog postupka vjerovnika Grada Umaga od 24. veljače 2016. se odbacuje.</w:t>
      </w:r>
    </w:p>
    <w:p w:rsidRDefault="00DF5596" w:rsidP="00DF5596" w:rsidR="00DF559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5596" w:rsidP="00DF5596" w:rsidR="00DF559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5596" w:rsidP="00DF5596" w:rsidR="00DF5596" w:rsidRPr="00A56874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A56874">
        <w:rPr>
          <w:rFonts w:hAnsi="Times New Roman" w:ascii="Times New Roman"/>
          <w:sz w:val="24"/>
        </w:rPr>
        <w:t>Obrazloženje</w:t>
      </w:r>
    </w:p>
    <w:p w:rsidRDefault="00DF5596" w:rsidP="00DF5596" w:rsidR="00DF5596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5596" w:rsidP="00DF5596" w:rsidR="00DF559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skraćenog stečajnog postupka nad dužnikom </w:t>
      </w:r>
      <w:r w:rsidRPr="00DF5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Stancija Markocija d. o. o. Umag,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budući da su za to bili ispunjeni uvjeti predviđeni čl. 428. Stečajnog zakona (Narodne novine br. 71/15), sukladno čl. 430. Stečajnog zakona, 19. siječnja 2016. na mrežnoj stranici e-Oglasna ploča sudova objavljen je oglas posl. br. 11 St-723/2015-3 kojim je pozvana </w:t>
      </w:r>
      <w:r w:rsidRPr="00DF5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da u roku od 15 dana od objave oglasa 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mrežnoj stranici </w:t>
      </w:r>
      <w:r w:rsidRPr="00DF5596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 ploča sudova</w:t>
      </w:r>
      <w:r w:rsidRPr="00DF5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podnese sudu javnobilježnički ovjerovljen popis imovine i obveza na propisanom obrascu sa sadržajem iz čl. 17. Stečajnog zakona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kao i vjerovnici </w:t>
      </w:r>
      <w:r w:rsidRPr="006813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DF5596" w:rsidP="00DF5596" w:rsidR="00DF559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Osoba ovlaštena za zastupanje dužnika podnijela je u ostavljenom roku javnobilježnički ovjerovljen prokazni popis imovine, a pravodoban prijedlog za otvaranje stečajnog postupka dostavio je 24. veljače 2016. kao vjerovnik Grad Umag.</w:t>
      </w:r>
    </w:p>
    <w:p w:rsidRDefault="00DF5596" w:rsidP="00DF5596" w:rsidR="00DF5596" w:rsidRPr="00A5687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daljnjem tijeku postupka dužnik je 11. travnja 2016. u spis dostavio potvrdu Financijske agencije, 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Sektora poslovne mreže Pula,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11. travnja 2016. (list 99 spisa) iz koje 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proizlazi da je na računima i novčanim sredstvima dužnika na dan izdavanja potvrde evidentirano 0 dana neprekidne blokade, odnosno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166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neprekidne 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blokade u prethodnih šest mjeseci zbog nepodmirenih osnova za plaćanje evidentiranih u Očevidniku redoslijeda osnova za plaćanje te da nepodmirene obveze na dan izdavanja potvrde iznose 0,00 kuna.</w:t>
      </w:r>
    </w:p>
    <w:p w:rsidRDefault="00DF5596" w:rsidP="00DF5596" w:rsidR="00DF5596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A56874">
        <w:rPr>
          <w:rFonts w:hAnsi="Times New Roman" w:ascii="Times New Roman"/>
          <w:sz w:val="24"/>
        </w:rPr>
        <w:t>Zahtjev za pokretanje skraćenog stečajnog postupka Financijska agencija dužna je podnijeti sudu (u skladu s čl. 428. i 429. Stečajnog zakona</w:t>
      </w:r>
      <w:r>
        <w:rPr>
          <w:rFonts w:hAnsi="Times New Roman" w:ascii="Times New Roman"/>
          <w:sz w:val="24"/>
        </w:rPr>
        <w:t xml:space="preserve">) </w:t>
      </w:r>
      <w:r w:rsidRPr="00A56874">
        <w:rPr>
          <w:rFonts w:hAnsi="Times New Roman" w:ascii="Times New Roman"/>
          <w:sz w:val="24"/>
        </w:rPr>
        <w:t xml:space="preserve">za svaku pravnu osobu koja nema zaposlenih, koja u Očevidniku redoslijeda osnova za plaćanje ima evidentirane neizvršene </w:t>
      </w:r>
      <w:r w:rsidRPr="00A56874">
        <w:rPr>
          <w:rFonts w:hAnsi="Times New Roman" w:ascii="Times New Roman"/>
          <w:sz w:val="24"/>
        </w:rPr>
        <w:lastRenderedPageBreak/>
        <w:t xml:space="preserve">osnove za plaćanje u neprekinutom razdoblju od 120 dana te za koju nisu ispunjene pretpostavke za pokretanje drugog postupka radi brisanja iz sudskog registra. </w:t>
      </w:r>
    </w:p>
    <w:p w:rsidRDefault="00DF5596" w:rsidP="00DF5596" w:rsidR="00DF5596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A56874">
        <w:rPr>
          <w:rFonts w:hAnsi="Times New Roman" w:ascii="Times New Roman"/>
          <w:sz w:val="24"/>
        </w:rPr>
        <w:t xml:space="preserve">S obzirom na to da je uvidom u dužnikov očevidnik redoslijeda osnova za plaćanje utvrđeno da dužnik više nije insolventan, i da stoga više nisu ispunjene pretpostavke za provedbu skraćenog stečajnog postupka, </w:t>
      </w:r>
      <w:r>
        <w:rPr>
          <w:rFonts w:hAnsi="Times New Roman" w:ascii="Times New Roman"/>
          <w:sz w:val="24"/>
        </w:rPr>
        <w:t xml:space="preserve">a ne postoji ni koji od stečajnog razloga predviđen čl. 5. Stečajnog zakona neophodan za postupanje po prijedlogu za otvaranje stečajnog postupka, </w:t>
      </w:r>
      <w:r w:rsidRPr="00C80747">
        <w:rPr>
          <w:rFonts w:hAnsi="Times New Roman" w:ascii="Times New Roman"/>
          <w:sz w:val="24"/>
        </w:rPr>
        <w:t xml:space="preserve">primjenom citiranih zakonskih odredbi </w:t>
      </w:r>
      <w:r>
        <w:rPr>
          <w:rFonts w:hAnsi="Times New Roman" w:ascii="Times New Roman"/>
          <w:sz w:val="24"/>
        </w:rPr>
        <w:t>u vezi s čl. 128. st. 9. Stečajnog zakona</w:t>
      </w:r>
      <w:r w:rsidRPr="00C80747">
        <w:rPr>
          <w:rFonts w:hAnsi="Times New Roman" w:ascii="Times New Roman"/>
          <w:sz w:val="24"/>
        </w:rPr>
        <w:t xml:space="preserve"> valjalo je odlučiti kao </w:t>
      </w:r>
      <w:r>
        <w:rPr>
          <w:rFonts w:hAnsi="Times New Roman" w:ascii="Times New Roman"/>
          <w:sz w:val="24"/>
        </w:rPr>
        <w:t>u izreci rješenja.</w:t>
      </w:r>
    </w:p>
    <w:p w:rsidRDefault="00DF5596" w:rsidP="00DF5596" w:rsidR="00DF5596" w:rsidRPr="005605F2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</w:p>
    <w:p w:rsidRDefault="00DF5596" w:rsidP="00DF5596" w:rsidR="00DF5596" w:rsidRPr="00A568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12. travnja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DF5596" w:rsidP="00DF5596" w:rsidR="00DF5596" w:rsidRPr="00C7682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5596" w:rsidP="00DF5596" w:rsidR="00DF5596" w:rsidRPr="00C7682D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82D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DF5596" w:rsidP="00DF5596" w:rsidR="00DF5596" w:rsidRPr="00C7682D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Adrijana Labinjan Skok</w:t>
      </w:r>
      <w:r w:rsidR="002E1AD0">
        <w:rPr>
          <w:rFonts w:cs="Times New Roman" w:eastAsia="Times New Roman" w:hAnsi="Times New Roman" w:ascii="Times New Roman"/>
          <w:sz w:val="24"/>
          <w:szCs w:val="24"/>
          <w:lang w:eastAsia="hr-HR"/>
        </w:rPr>
        <w:t>, v. r.</w:t>
      </w:r>
    </w:p>
    <w:p w:rsidRDefault="00DF5596" w:rsidP="00DF5596" w:rsidR="00DF559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5596" w:rsidP="00DF5596" w:rsidR="00DF559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5596" w:rsidP="00DF5596" w:rsidR="00DF5596" w:rsidRPr="00A568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DF5596" w:rsidP="00DF5596" w:rsidR="00DF5596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osam dana od dostave rješenja. Žalba se podnosi ovome sudu u četiri primjerka, a o njoj odlučuje Visoki trgovački sud Republike Hrvatske.</w:t>
      </w:r>
    </w:p>
    <w:p w:rsidRDefault="00DF5596" w:rsidP="00DF5596" w:rsidR="00DF5596" w:rsidRPr="00A568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5596" w:rsidP="00DF5596" w:rsidR="00DF5596" w:rsidRPr="00A568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5596" w:rsidP="00DF5596" w:rsidR="00DF5596" w:rsidRPr="00A568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DF5596" w:rsidP="00DF5596" w:rsidR="00DF5596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 xml:space="preserve">1. dužnik </w:t>
      </w:r>
      <w:r w:rsidRPr="00DF5596">
        <w:rPr>
          <w:rFonts w:cs="Times New Roman" w:eastAsia="Times New Roman" w:hAnsi="Times New Roman" w:ascii="Times New Roman"/>
          <w:sz w:val="24"/>
          <w:szCs w:val="24"/>
          <w:lang w:eastAsia="hr-HR"/>
        </w:rPr>
        <w:t>Stancija Markocija d. o. o. Umag, Markocija 50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DF5596" w:rsidP="00DF5596" w:rsidR="00DF5596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2. Grad Umag, G. Garibaldi 6, na broj klase: 423-01/16-01/23,</w:t>
      </w:r>
    </w:p>
    <w:p w:rsidRDefault="00DF5596" w:rsidP="00DF5596" w:rsidR="00DF5596" w:rsidRPr="00A56874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 xml:space="preserve">3. mrežna stranica </w:t>
      </w:r>
      <w:r w:rsidRPr="00A56874">
        <w:rPr>
          <w:rFonts w:eastAsiaTheme="minorEastAsia" w:hAnsi="Times New Roman" w:ascii="Times New Roman"/>
          <w:sz w:val="24"/>
          <w:lang w:eastAsia="hr-HR"/>
        </w:rPr>
        <w:t>e-Oglasna ploča sudova</w:t>
      </w:r>
      <w:r>
        <w:rPr>
          <w:rFonts w:eastAsiaTheme="minorEastAsia" w:hAnsi="Times New Roman" w:ascii="Times New Roman"/>
          <w:sz w:val="24"/>
          <w:lang w:eastAsia="hr-HR"/>
        </w:rPr>
        <w:t xml:space="preserve"> (8 dana).</w:t>
      </w:r>
    </w:p>
    <w:p w:rsidRDefault="00DF5596" w:rsidP="00DF5596" w:rsidR="00DF5596" w:rsidRPr="00A56874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DF5596" w:rsidP="00DF5596" w:rsidR="00DF5596" w:rsidRPr="00A56874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DF5596" w:rsidP="00DF5596" w:rsidR="00DF5596" w:rsidRPr="00A56874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DF5596" w:rsidP="00DF5596" w:rsidR="00DF5596" w:rsidRPr="00A56874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DF5596" w:rsidP="00DF5596" w:rsidR="00DF5596" w:rsidRPr="00A56874"/>
    <w:p w:rsidRDefault="00DF5596" w:rsidP="00DF5596" w:rsidR="00DF5596" w:rsidRPr="0056426B"/>
    <w:p w:rsidRDefault="004F5027" w:rsidR="004F5027"/>
    <w:sectPr w:rsidSect="00DF559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596" w:rsidP="00DF5596" w:rsidR="00DF5596">
      <w:pPr>
        <w:spacing w:lineRule="auto" w:line="240" w:after="0"/>
      </w:pPr>
      <w:r>
        <w:separator/>
      </w:r>
    </w:p>
  </w:endnote>
  <w:endnote w:id="0" w:type="continuationSeparator">
    <w:p w:rsidRDefault="00DF5596" w:rsidP="00DF5596" w:rsidR="00DF55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596" w:rsidP="00DF5596" w:rsidR="00DF5596">
      <w:pPr>
        <w:spacing w:lineRule="auto" w:line="240" w:after="0"/>
      </w:pPr>
      <w:r>
        <w:separator/>
      </w:r>
    </w:p>
  </w:footnote>
  <w:footnote w:id="0" w:type="continuationSeparator">
    <w:p w:rsidRDefault="00DF5596" w:rsidP="00DF5596" w:rsidR="00DF55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596" w:rsidP="00DF5596" w:rsidR="00DF559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E700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St-723/2015-8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596" w:rsidP="00DF5596" w:rsidR="00DF5596" w:rsidRPr="00C244BB">
    <w:pPr>
      <w:pStyle w:val="Zaglavlje"/>
      <w:jc w:val="right"/>
    </w:pPr>
    <w:r>
      <w:rPr>
        <w:szCs w:val="24"/>
      </w:rPr>
      <w:t>2 St-723/2015-8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32FC"/>
    <w:rsid w:val="002E1AD0"/>
    <w:rsid w:val="004F5027"/>
    <w:rsid w:val="005032FC"/>
    <w:rsid w:val="00DF5596"/>
    <w:rsid w:val="00F919C8"/>
    <w:rsid w:val="00FC570A"/>
    <w:rsid w:val="00FE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559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5596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F559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559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559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F559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5596"/>
  </w:style>
  <w:style w:styleId="Tekstrezerviranogmjesta" w:type="character">
    <w:name w:val="Placeholder Text"/>
    <w:basedOn w:val="Zadanifontodlomka"/>
    <w:uiPriority w:val="99"/>
    <w:semiHidden/>
    <w:rsid w:val="00FE70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00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00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00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00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559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5596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F559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559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559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F559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5596"/>
  </w:style>
  <w:style w:styleId="Tekstrezerviranogmjesta" w:type="character">
    <w:name w:val="Placeholder Text"/>
    <w:basedOn w:val="Zadanifontodlomka"/>
    <w:uiPriority w:val="99"/>
    <w:semiHidden/>
    <w:rsid w:val="00FE7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00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00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00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00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St-723/2015</izvorni_sadrzaj>
    <derivirana_varijabla naziv="DomainObject.Predmet.OznakaBroj_1">St-723/2015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STANCIJA MARKOCIJA d.o.o. UMAG</izvorni_sadrzaj>
    <derivirana_varijabla naziv="DomainObject.Predmet.ProtustrankaFormated_1">  STANCIJA MARKOCIJA d.o.o. UMAG</derivirana_varijabla>
  </DomainObject.Predmet.ProtustrankaFormated>
  <DomainObject.Predmet.ProtustrankaFormatedOIB>
    <izvorni_sadrzaj>  STANCIJA MARKOCIJA d.o.o. UMAG, OIB 88987253157</izvorni_sadrzaj>
    <derivirana_varijabla naziv="DomainObject.Predmet.ProtustrankaFormatedOIB_1">  STANCIJA MARKOCIJA d.o.o. UMAG, OIB 88987253157</derivirana_varijabla>
  </DomainObject.Predmet.ProtustrankaFormatedOIB>
  <DomainObject.Predmet.ProtustrankaFormatedWithAdress>
    <izvorni_sadrzaj> STANCIJA MARKOCIJA d.o.o. UMAG, Markocija 50, 52470 Umag</izvorni_sadrzaj>
    <derivirana_varijabla naziv="DomainObject.Predmet.ProtustrankaFormatedWithAdress_1"> STANCIJA MARKOCIJA d.o.o. UMAG, Markocija 50, 52470 Umag</derivirana_varijabla>
  </DomainObject.Predmet.ProtustrankaFormatedWithAdress>
  <DomainObject.Predmet.ProtustrankaFormatedWithAdressOIB>
    <izvorni_sadrzaj> STANCIJA MARKOCIJA d.o.o. UMAG, OIB 88987253157, Markocija 50, 52470 Umag</izvorni_sadrzaj>
    <derivirana_varijabla naziv="DomainObject.Predmet.ProtustrankaFormatedWithAdressOIB_1"> STANCIJA MARKOCIJA d.o.o. UMAG, OIB 88987253157, Markocija 50, 52470 Umag</derivirana_varijabla>
  </DomainObject.Predmet.ProtustrankaFormatedWithAdressOIB>
  <DomainObject.Predmet.ProtustrankaWithAdress>
    <izvorni_sadrzaj>STANCIJA MARKOCIJA d.o.o. UMAG Markocija 50, 52470 Umag</izvorni_sadrzaj>
    <derivirana_varijabla naziv="DomainObject.Predmet.ProtustrankaWithAdress_1">STANCIJA MARKOCIJA d.o.o. UMAG Markocija 50, 52470 Umag</derivirana_varijabla>
  </DomainObject.Predmet.ProtustrankaWithAdress>
  <DomainObject.Predmet.ProtustrankaWithAdressOIB>
    <izvorni_sadrzaj>STANCIJA MARKOCIJA d.o.o. UMAG, OIB 88987253157, Markocija 50, 52470 Umag</izvorni_sadrzaj>
    <derivirana_varijabla naziv="DomainObject.Predmet.ProtustrankaWithAdressOIB_1">STANCIJA MARKOCIJA d.o.o. UMAG, OIB 88987253157, Markocija 50, 52470 Umag</derivirana_varijabla>
  </DomainObject.Predmet.ProtustrankaWithAdressOIB>
  <DomainObject.Predmet.ProtustrankaNazivFormated>
    <izvorni_sadrzaj>STANCIJA MARKOCIJA d.o.o. UMAG</izvorni_sadrzaj>
    <derivirana_varijabla naziv="DomainObject.Predmet.ProtustrankaNazivFormated_1">STANCIJA MARKOCIJA d.o.o. UMAG</derivirana_varijabla>
  </DomainObject.Predmet.ProtustrankaNazivFormated>
  <DomainObject.Predmet.ProtustrankaNazivFormatedOIB>
    <izvorni_sadrzaj>STANCIJA MARKOCIJA d.o.o. UMAG, OIB 88987253157</izvorni_sadrzaj>
    <derivirana_varijabla naziv="DomainObject.Predmet.ProtustrankaNazivFormatedOIB_1">STANCIJA MARKOCIJA d.o.o. UMAG, OIB 88987253157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5428617.25</izvorni_sadrzaj>
    <derivirana_varijabla naziv="DomainObject.Predmet.TrenutnaVrijednost_1">5428617.25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STANCIJA MARKOCIJA d.o.o. UMAG</item>
    </izvorni_sadrzaj>
    <derivirana_varijabla naziv="DomainObject.Predmet.ProtuStrankaListFormated_1">
      <item>STANCIJA MARKOCIJA d.o.o. UMAG</item>
    </derivirana_varijabla>
  </DomainObject.Predmet.ProtuStrankaListFormated>
  <DomainObject.Predmet.ProtuStrankaListFormatedOIB>
    <izvorni_sadrzaj>
      <item>STANCIJA MARKOCIJA d.o.o. UMAG, OIB 88987253157</item>
    </izvorni_sadrzaj>
    <derivirana_varijabla naziv="DomainObject.Predmet.ProtuStrankaListFormatedOIB_1">
      <item>STANCIJA MARKOCIJA d.o.o. UMAG, OIB 88987253157</item>
    </derivirana_varijabla>
  </DomainObject.Predmet.ProtuStrankaListFormatedOIB>
  <DomainObject.Predmet.ProtuStrankaListFormatedWithAdress>
    <izvorni_sadrzaj>
      <item>STANCIJA MARKOCIJA d.o.o. UMAG, Markocija 50, 52470 Umag</item>
    </izvorni_sadrzaj>
    <derivirana_varijabla naziv="DomainObject.Predmet.ProtuStrankaListFormatedWithAdress_1">
      <item>STANCIJA MARKOCIJA d.o.o. UMAG, Markocija 50, 52470 Umag</item>
    </derivirana_varijabla>
  </DomainObject.Predmet.ProtuStrankaListFormatedWithAdress>
  <DomainObject.Predmet.ProtuStrankaListFormatedWithAdressOIB>
    <izvorni_sadrzaj>
      <item>STANCIJA MARKOCIJA d.o.o. UMAG, OIB 88987253157, Markocija 50, 52470 Umag</item>
    </izvorni_sadrzaj>
    <derivirana_varijabla naziv="DomainObject.Predmet.ProtuStrankaListFormatedWithAdressOIB_1">
      <item>STANCIJA MARKOCIJA d.o.o. UMAG, OIB 88987253157, Markocija 50, 52470 Umag</item>
    </derivirana_varijabla>
  </DomainObject.Predmet.ProtuStrankaListFormatedWithAdressOIB>
  <DomainObject.Predmet.ProtuStrankaListNazivFormated>
    <izvorni_sadrzaj>
      <item>STANCIJA MARKOCIJA d.o.o. UMAG</item>
    </izvorni_sadrzaj>
    <derivirana_varijabla naziv="DomainObject.Predmet.ProtuStrankaListNazivFormated_1">
      <item>STANCIJA MARKOCIJA d.o.o. UMAG</item>
    </derivirana_varijabla>
  </DomainObject.Predmet.ProtuStrankaListNazivFormated>
  <DomainObject.Predmet.ProtuStrankaListNazivFormatedOIB>
    <izvorni_sadrzaj>
      <item>STANCIJA MARKOCIJA d.o.o. UMAG, OIB 88987253157</item>
    </izvorni_sadrzaj>
    <derivirana_varijabla naziv="DomainObject.Predmet.ProtuStrankaListNazivFormatedOIB_1">
      <item>STANCIJA MARKOCIJA d.o.o. UMAG, OIB 88987253157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Umag, OIB 84097228497</item>
    </izvorni_sadrzaj>
    <derivirana_varijabla naziv="DomainObject.Predmet.OstaliListFormatedOIB_1">
      <item>GRAD UMAG, Umag, OIB 84097228497</item>
    </derivirana_varijabla>
  </DomainObject.Predmet.OstaliListFormatedOIB>
  <DomainObject.Predmet.OstaliListFormatedWithAdress>
    <izvorni_sadrzaj>
      <item>GRAD UMAG, Umag, G. Garibaldi 6, 52470 Umag</item>
    </izvorni_sadrzaj>
    <derivirana_varijabla naziv="DomainObject.Predmet.OstaliListFormatedWithAdress_1">
      <item>GRAD UMAG, Umag, G. Garibaldi 6, 52470 Umag</item>
    </derivirana_varijabla>
  </DomainObject.Predmet.OstaliListFormatedWithAdress>
  <DomainObject.Predmet.OstaliListFormatedWithAdressOIB>
    <izvorni_sadrzaj>
      <item>GRAD UMAG, Umag, OIB 84097228497, G. Garibaldi 6, 52470 Umag</item>
    </izvorni_sadrzaj>
    <derivirana_varijabla naziv="DomainObject.Predmet.OstaliListFormatedWithAdressOIB_1">
      <item>GRAD UMAG, Umag, OIB 84097228497, G.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Umag, OIB 84097228497</item>
    </izvorni_sadrzaj>
    <derivirana_varijabla naziv="DomainObject.Predmet.OstaliListNazivFormatedOIB_1">
      <item>GRAD UMAG,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STANCIJA MARKOCIJA d.o.o. UMAG</izvorni_sadrzaj>
    <derivirana_varijabla naziv="DomainObject.Predmet.ProtustrankaIDrugi_1">STANCIJA MARKOCIJA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STANCIJA MARKOCIJA d.o.o. UMAG, OIB 88987253157, Markocija 50, 52470 Umag</izvorni_sadrzaj>
    <derivirana_varijabla naziv="DomainObject.Predmet.ProtustrankaIDrugiAdressOIB_1">STANCIJA MARKOCIJA d.o.o. UMAG, OIB 88987253157, Markocija 50,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STANCIJA MARKOCIJA d.o.o. UMAG</item>
      <item>GRAD UMAG, Umag</item>
    </izvorni_sadrzaj>
    <derivirana_varijabla naziv="DomainObject.Predmet.SudioniciListNaziv_1">
      <item>FINANCIJSKA AGENCIJA, RC RIJEKA, PODRUŽNICA PULA, PULA</item>
      <item>STANCIJA MARKOCIJA d.o.o. UMAG</item>
      <item>GRAD UMAG,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STANCIJA MARKOCIJA d.o.o. UMAG, OIB 88987253157, Markocija 50,52470 Umag</item>
      <item>GRAD UMAG, Umag, OIB 84097228497, G. Garibaldi 6,52470 Umag</item>
    </izvorni_sadrzaj>
    <derivirana_varijabla naziv="DomainObject.Predmet.SudioniciListAdressOIB_1">
      <item>FINANCIJSKA AGENCIJA, RC RIJEKA, PODRUŽNICA PULA, PULA, OIB 85821130368, Giardini 5,52100 Pula</item>
      <item>STANCIJA MARKOCIJA d.o.o. UMAG, OIB 88987253157, Markocija 50,52470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88987253157</item>
      <item>, OIB 84097228497</item>
    </izvorni_sadrzaj>
    <derivirana_varijabla naziv="DomainObject.Predmet.SudioniciListNazivOIB_1">
      <item>, OIB 85821130368</item>
      <item>, OIB 88987253157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3060</properties:Characters>
  <properties:Lines>78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2016-04-12T13:17:00Z</dcterms:created>
  <dc:creator>Mihaela Kaligari</dc:creator>
  <dc:description/>
  <cp:keywords/>
  <cp:lastModifiedBy>Jasmina Matika</cp:lastModifiedBy>
  <cp:lastPrinted>2016-04-12T13:25:00Z</cp:lastPrinted>
  <dcterms:modified xmlns:xsi="http://www.w3.org/2001/XMLSchema-instance" xsi:type="dcterms:W3CDTF">2016-04-19T05:50:00Z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