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0ebb" w14:paraId="4e80ebb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AF3138">
        <w:t>1</w:t>
      </w:r>
      <w:r w:rsidR="00C60B63">
        <w:t>46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C60B63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A1240">
        <w:t>12</w:t>
      </w:r>
      <w:r w:rsidR="000E039A">
        <w:t xml:space="preserve">. </w:t>
      </w:r>
      <w:r w:rsidR="003A1240">
        <w:t>lipnja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C60B63">
        <w:t>ALUPLAST JURICA j.d.o.o. za proizvodnju i trgovinu</w:t>
      </w:r>
      <w:r w:rsidR="00C60B63" w:rsidRPr="000539FB">
        <w:t xml:space="preserve">, </w:t>
      </w:r>
      <w:r w:rsidR="00C60B63">
        <w:t>Zadar</w:t>
      </w:r>
      <w:r w:rsidR="00C60B63" w:rsidRPr="000539FB">
        <w:t xml:space="preserve">, </w:t>
      </w:r>
      <w:r w:rsidR="00C60B63">
        <w:t>Cerodle 35</w:t>
      </w:r>
      <w:r w:rsidR="00C60B63" w:rsidRPr="000539FB">
        <w:t xml:space="preserve">, OIB: </w:t>
      </w:r>
      <w:r w:rsidR="00C60B63">
        <w:t>10261787862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C60B63">
        <w:t>10</w:t>
      </w:r>
      <w:r w:rsidR="00076762">
        <w:t>,</w:t>
      </w:r>
      <w:r w:rsidR="003329A2">
        <w:t>25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zastupnik po zakonu </w:t>
      </w:r>
      <w:r w:rsidR="00C60B63">
        <w:t>Živko Jurica</w:t>
      </w:r>
      <w:r>
        <w:t>, identitet utvrđen uvidom u osobnu iskaznicu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>:  nitko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C60B63">
        <w:t>ALUPLAST JURICA j.d.o.o. za proizvodnju i trgovinu</w:t>
      </w:r>
      <w:r w:rsidR="00C60B63" w:rsidRPr="000539FB">
        <w:t xml:space="preserve">, </w:t>
      </w:r>
      <w:r w:rsidR="00C60B63">
        <w:t>Zadar</w:t>
      </w:r>
    </w:p>
    <w:p w:rsidRDefault="003A1240" w:rsidP="003A1240" w:rsidR="003A1240">
      <w:pPr>
        <w:jc w:val="both"/>
      </w:pPr>
    </w:p>
    <w:p w:rsidRDefault="003A1240" w:rsidP="003A1240" w:rsidR="003A1240" w:rsidRPr="002528EB">
      <w:pPr>
        <w:jc w:val="both"/>
      </w:pPr>
      <w:r>
        <w:t>Sudac donosi</w:t>
      </w:r>
    </w:p>
    <w:p w:rsidRDefault="003A1240" w:rsidP="003A1240" w:rsidR="003A1240" w:rsidRPr="002528EB">
      <w:pPr>
        <w:jc w:val="center"/>
      </w:pPr>
      <w:r w:rsidRPr="002528EB">
        <w:t xml:space="preserve">r j e š e nj e </w:t>
      </w:r>
    </w:p>
    <w:p w:rsidRDefault="003A1240" w:rsidP="003A1240" w:rsidR="003A1240" w:rsidRPr="002528EB">
      <w:pPr>
        <w:jc w:val="center"/>
      </w:pPr>
    </w:p>
    <w:p w:rsidRDefault="003A1240" w:rsidP="003A1240" w:rsidR="003A1240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 xml:space="preserve">Upoznaje ukratko prisutne sa sadržajem prijedloga za otvaranje stečajnog postupka.  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3329A2">
        <w:t>OTP</w:t>
      </w:r>
      <w:r>
        <w:t xml:space="preserve"> banke d.d. otvoren žiro račun.</w:t>
      </w: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3329A2">
        <w:t>proizvodnja PVC i alu stolarije.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 xml:space="preserve">Dužnik navodi da posluje i da </w:t>
      </w:r>
      <w:r w:rsidR="003329A2">
        <w:t>ima dva</w:t>
      </w:r>
      <w:r>
        <w:t xml:space="preserve"> zaposlenika.</w:t>
      </w: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  <w:r w:rsidRPr="002C241F">
        <w:t>Što se tiče imovine</w:t>
      </w:r>
      <w:r>
        <w:t xml:space="preserve"> navodi da od imovine nema ništa. </w:t>
      </w:r>
      <w:r w:rsidR="003329A2">
        <w:t>Radi u privatnom prostoru sa privatnim strojevima.</w:t>
      </w:r>
    </w:p>
    <w:p w:rsidRDefault="003A1240" w:rsidP="003A1240" w:rsidR="003A1240">
      <w:pPr>
        <w:jc w:val="both"/>
      </w:pPr>
    </w:p>
    <w:p w:rsidRDefault="003329A2" w:rsidP="003A1240" w:rsidR="003A1240">
      <w:pPr>
        <w:jc w:val="both"/>
      </w:pPr>
      <w:r>
        <w:t>Zna da je žiro račun u blokadi za oko 30.000,00 kuna</w:t>
      </w:r>
      <w:r w:rsidR="003A1240">
        <w:t>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 w:rsidR="003329A2">
        <w:t>2</w:t>
      </w:r>
      <w:r>
        <w:t xml:space="preserve"> </w:t>
      </w:r>
      <w:r w:rsidRPr="002C241F">
        <w:t>pečat</w:t>
      </w:r>
      <w:r>
        <w:t xml:space="preserve"> sa oti</w:t>
      </w:r>
      <w:r w:rsidR="003329A2">
        <w:t>skom društva, od čega je jedan kod njega, a jedan kod knjigovođe.</w:t>
      </w:r>
    </w:p>
    <w:p w:rsidRDefault="003A1240" w:rsidP="003A1240" w:rsidR="003A1240">
      <w:pPr>
        <w:jc w:val="both"/>
      </w:pPr>
    </w:p>
    <w:p w:rsidRDefault="00C60B63" w:rsidP="003A1240" w:rsidR="003A1240">
      <w:pPr>
        <w:jc w:val="both"/>
      </w:pPr>
      <w:r>
        <w:t>Živko Jurica</w:t>
      </w:r>
      <w:r w:rsidR="002D6F68">
        <w:t xml:space="preserve"> </w:t>
      </w:r>
      <w:r w:rsidR="003A1240">
        <w:t>navodi da</w:t>
      </w:r>
      <w:r w:rsidR="003329A2">
        <w:t xml:space="preserve"> ima mobitel ali ne zna broj jer je novi i nije ga zapamtio.</w:t>
      </w:r>
      <w:r w:rsidR="003A1240">
        <w:t xml:space="preserve"> </w:t>
      </w:r>
    </w:p>
    <w:p w:rsidRDefault="003329A2" w:rsidP="003A1240" w:rsidR="003329A2" w:rsidRPr="002C241F">
      <w:pPr>
        <w:jc w:val="both"/>
      </w:pPr>
    </w:p>
    <w:p w:rsidRDefault="003A1240" w:rsidP="003A1240" w:rsidR="003A1240">
      <w:pPr>
        <w:jc w:val="both"/>
      </w:pPr>
      <w:r>
        <w:t>Knjigovodstvo je vođeno u servisu</w:t>
      </w:r>
      <w:r w:rsidR="003329A2">
        <w:t xml:space="preserve"> kod gospođe Marine</w:t>
      </w:r>
      <w:r>
        <w:t xml:space="preserve">, a dokumentacija se nalazi u društvu. </w:t>
      </w:r>
    </w:p>
    <w:p w:rsidRDefault="003A1240" w:rsidP="003A1240" w:rsidR="003A1240">
      <w:pPr>
        <w:jc w:val="both"/>
      </w:pPr>
    </w:p>
    <w:p w:rsidRDefault="003A1240" w:rsidP="003A1240" w:rsidR="003329A2">
      <w:pPr>
        <w:jc w:val="both"/>
      </w:pPr>
      <w:r>
        <w:t>Posebno navodi da</w:t>
      </w:r>
      <w:r w:rsidR="003329A2">
        <w:t xml:space="preserve"> će podmiriti dug kroz mjesec dana pa moli odgodu ročišta.</w:t>
      </w:r>
    </w:p>
    <w:p w:rsidRDefault="003A1240" w:rsidP="003A1240" w:rsidR="003A1240">
      <w:pPr>
        <w:jc w:val="both"/>
      </w:pPr>
      <w:r>
        <w:t xml:space="preserve"> </w:t>
      </w: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3329A2">
        <w:t>10</w:t>
      </w:r>
      <w:r>
        <w:t>,3</w:t>
      </w:r>
      <w:r w:rsidR="003329A2">
        <w:t>2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63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60B63">
      <w:t>146</w:t>
    </w:r>
    <w:r w:rsidR="00B80BDA">
      <w:t>/</w:t>
    </w:r>
    <w:r w:rsidR="00E84861">
      <w:t>20</w:t>
    </w:r>
    <w:r w:rsidR="009312EF">
      <w:t>18</w:t>
    </w:r>
    <w:r w:rsidR="0074759D">
      <w:t>-</w:t>
    </w:r>
    <w:r w:rsidR="00C60B63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58C0"/>
    <w:rsid w:val="000E634C"/>
    <w:rsid w:val="000F1206"/>
    <w:rsid w:val="000F2B4D"/>
    <w:rsid w:val="00103D93"/>
    <w:rsid w:val="0010639D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91366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063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3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3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3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3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063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3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3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3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3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10:25</izvorni_sadrzaj>
    <derivirana_varijabla naziv="DomainObject.StvarniPocetakVrijeme_1">10:25</derivirana_varijabla>
  </DomainObject.StvarniPocetakVrijeme>
  <DomainObject.StvarniZavrsetakVrijeme>
    <izvorni_sadrzaj>10:32</izvorni_sadrzaj>
    <derivirana_varijabla naziv="DomainObject.StvarniZavrsetakVrijeme_1">10:32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St-146/2018-6</izvorni_sadrzaj>
    <derivirana_varijabla naziv="DomainObject.Zapisnik.Oznaka_1">St-146/2018-6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St-146/2018</izvorni_sadrzaj>
    <derivirana_varijabla naziv="DomainObject.Predmet.OznakaBroj_1">St-146/2018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ALUPLAST JURICA j.d.o.o. za proizvodnju i trgovinu</izvorni_sadrzaj>
    <derivirana_varijabla naziv="DomainObject.Predmet.ProtustrankaFormated_1">  ALUPLAST JURICA j.d.o.o. za proizvodnju i trgovinu</derivirana_varijabla>
  </DomainObject.Predmet.ProtustrankaFormated>
  <DomainObject.Predmet.ProtustrankaFormatedOIB>
    <izvorni_sadrzaj>  ALUPLAST JURICA j.d.o.o. za proizvodnju i trgovinu, OIB 10261787862</izvorni_sadrzaj>
    <derivirana_varijabla naziv="DomainObject.Predmet.ProtustrankaFormatedOIB_1">  ALUPLAST JURICA j.d.o.o. za proizvodnju i trgovinu, OIB 10261787862</derivirana_varijabla>
  </DomainObject.Predmet.ProtustrankaFormatedOIB>
  <DomainObject.Predmet.ProtustrankaFormatedWithAdress>
    <izvorni_sadrzaj> ALUPLAST JURICA j.d.o.o. za proizvodnju i trgovinu, Cerodle 35, 23000 Zadar</izvorni_sadrzaj>
    <derivirana_varijabla naziv="DomainObject.Predmet.ProtustrankaFormatedWithAdress_1"> ALUPLAST JURICA j.d.o.o. za proizvodnju i trgovinu, Cerodle 35, 23000 Zadar</derivirana_varijabla>
  </DomainObject.Predmet.ProtustrankaFormatedWithAdress>
  <DomainObject.Predmet.ProtustrankaFormatedWithAdressOIB>
    <izvorni_sadrzaj> ALUPLAST JURICA j.d.o.o. za proizvodnju i trgovinu, OIB 10261787862, Cerodle 35, 23000 Zadar</izvorni_sadrzaj>
    <derivirana_varijabla naziv="DomainObject.Predmet.ProtustrankaFormatedWithAdressOIB_1"> ALUPLAST JURICA j.d.o.o. za proizvodnju i trgovinu, OIB 10261787862, Cerodle 35, 23000 Zadar</derivirana_varijabla>
  </DomainObject.Predmet.ProtustrankaFormatedWithAdressOIB>
  <DomainObject.Predmet.ProtustrankaWithAdress>
    <izvorni_sadrzaj>ALUPLAST JURICA j.d.o.o. za proizvodnju i trgovinu Cerodle 35, 23000 Zadar</izvorni_sadrzaj>
    <derivirana_varijabla naziv="DomainObject.Predmet.ProtustrankaWithAdress_1">ALUPLAST JURICA j.d.o.o. za proizvodnju i trgovinu Cerodle 35, 23000 Zadar</derivirana_varijabla>
  </DomainObject.Predmet.ProtustrankaWithAdress>
  <DomainObject.Predmet.ProtustrankaWithAdressOIB>
    <izvorni_sadrzaj>ALUPLAST JURICA j.d.o.o. za proizvodnju i trgovinu, OIB 10261787862, Cerodle 35, 23000 Zadar</izvorni_sadrzaj>
    <derivirana_varijabla naziv="DomainObject.Predmet.ProtustrankaWithAdressOIB_1">ALUPLAST JURICA j.d.o.o. za proizvodnju i trgovinu, OIB 10261787862, Cerodle 35, 23000 Zadar</derivirana_varijabla>
  </DomainObject.Predmet.ProtustrankaWithAdressOIB>
  <DomainObject.Predmet.ProtustrankaNazivFormated>
    <izvorni_sadrzaj>ALUPLAST JURICA j.d.o.o. za proizvodnju i trgovinu</izvorni_sadrzaj>
    <derivirana_varijabla naziv="DomainObject.Predmet.ProtustrankaNazivFormated_1">ALUPLAST JURICA j.d.o.o. za proizvodnju i trgovinu</derivirana_varijabla>
  </DomainObject.Predmet.ProtustrankaNazivFormated>
  <DomainObject.Predmet.ProtustrankaNazivFormatedOIB>
    <izvorni_sadrzaj>ALUPLAST JURICA j.d.o.o. za proizvodnju i trgovinu, OIB 10261787862</izvorni_sadrzaj>
    <derivirana_varijabla naziv="DomainObject.Predmet.ProtustrankaNazivFormatedOIB_1">ALUPLAST JURICA j.d.o.o. za proizvodnju i trgovinu, OIB 10261787862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ALUPLAST JURICA j.d.o.o. za proizvodnju i trgovinu</item>
    </izvorni_sadrzaj>
    <derivirana_varijabla naziv="DomainObject.Predmet.ProtuStrankaListFormated_1">
      <item>ALUPLAST JURICA j.d.o.o. za proizvodnju i trgovinu</item>
    </derivirana_varijabla>
  </DomainObject.Predmet.ProtuStrankaListFormated>
  <DomainObject.Predmet.ProtuStrankaListFormatedOIB>
    <izvorni_sadrzaj>
      <item>ALUPLAST JURICA j.d.o.o. za proizvodnju i trgovinu, OIB 10261787862</item>
    </izvorni_sadrzaj>
    <derivirana_varijabla naziv="DomainObject.Predmet.ProtuStrankaListFormatedOIB_1">
      <item>ALUPLAST JURICA j.d.o.o. za proizvodnju i trgovinu, OIB 10261787862</item>
    </derivirana_varijabla>
  </DomainObject.Predmet.ProtuStrankaListFormatedOIB>
  <DomainObject.Predmet.ProtuStrankaListFormatedWithAdress>
    <izvorni_sadrzaj>
      <item>ALUPLAST JURICA j.d.o.o. za proizvodnju i trgovinu, Cerodle 35, 23000 Zadar</item>
    </izvorni_sadrzaj>
    <derivirana_varijabla naziv="DomainObject.Predmet.ProtuStrankaListFormatedWithAdress_1">
      <item>ALUPLAST JURICA j.d.o.o. za proizvodnju i trgovinu, Cerodle 35, 23000 Zadar</item>
    </derivirana_varijabla>
  </DomainObject.Predmet.ProtuStrankaListFormatedWithAdress>
  <DomainObject.Predmet.ProtuStrankaListFormatedWithAdressOIB>
    <izvorni_sadrzaj>
      <item>ALUPLAST JURICA j.d.o.o. za proizvodnju i trgovinu, OIB 10261787862, Cerodle 35, 23000 Zadar</item>
    </izvorni_sadrzaj>
    <derivirana_varijabla naziv="DomainObject.Predmet.ProtuStrankaListFormatedWithAdressOIB_1">
      <item>ALUPLAST JURICA j.d.o.o. za proizvodnju i trgovinu, OIB 10261787862, Cerodle 35, 23000 Zadar</item>
    </derivirana_varijabla>
  </DomainObject.Predmet.ProtuStrankaListFormatedWithAdressOIB>
  <DomainObject.Predmet.ProtuStrankaListNazivFormated>
    <izvorni_sadrzaj>
      <item>ALUPLAST JURICA j.d.o.o. za proizvodnju i trgovinu</item>
    </izvorni_sadrzaj>
    <derivirana_varijabla naziv="DomainObject.Predmet.ProtuStrankaListNazivFormated_1">
      <item>ALUPLAST JURICA j.d.o.o. za proizvodnju i trgovinu</item>
    </derivirana_varijabla>
  </DomainObject.Predmet.ProtuStrankaListNazivFormated>
  <DomainObject.Predmet.ProtuStrankaListNazivFormatedOIB>
    <izvorni_sadrzaj>
      <item>ALUPLAST JURICA j.d.o.o. za proizvodnju i trgovinu, OIB 10261787862</item>
    </izvorni_sadrzaj>
    <derivirana_varijabla naziv="DomainObject.Predmet.ProtuStrankaListNazivFormatedOIB_1">
      <item>ALUPLAST JURICA j.d.o.o. za proizvodnju i trgovinu, OIB 10261787862</item>
    </derivirana_varijabla>
  </DomainObject.Predmet.ProtuStrankaListNazivFormatedOIB>
  <DomainObject.Predmet.OstaliListFormated>
    <izvorni_sadrzaj>
      <item>Živko Jurica</item>
    </izvorni_sadrzaj>
    <derivirana_varijabla naziv="DomainObject.Predmet.OstaliListFormated_1">
      <item>Živko Jurica</item>
    </derivirana_varijabla>
  </DomainObject.Predmet.OstaliListFormated>
  <DomainObject.Predmet.OstaliListFormatedOIB>
    <izvorni_sadrzaj>
      <item>Živko Jurica, OIB 90232308859</item>
    </izvorni_sadrzaj>
    <derivirana_varijabla naziv="DomainObject.Predmet.OstaliListFormatedOIB_1">
      <item>Živko Jurica, OIB 90232308859</item>
    </derivirana_varijabla>
  </DomainObject.Predmet.OstaliListFormatedOIB>
  <DomainObject.Predmet.OstaliListFormatedWithAdress>
    <izvorni_sadrzaj>
      <item>Živko Jurica, Cerodle 35, 23000 Zadar</item>
    </izvorni_sadrzaj>
    <derivirana_varijabla naziv="DomainObject.Predmet.OstaliListFormatedWithAdress_1">
      <item>Živko Jurica, Cerodle 35, 23000 Zadar</item>
    </derivirana_varijabla>
  </DomainObject.Predmet.OstaliListFormatedWithAdress>
  <DomainObject.Predmet.OstaliListFormatedWithAdressOIB>
    <izvorni_sadrzaj>
      <item>Živko Jurica, OIB 90232308859, Cerodle 35, 23000 Zadar</item>
    </izvorni_sadrzaj>
    <derivirana_varijabla naziv="DomainObject.Predmet.OstaliListFormatedWithAdressOIB_1">
      <item>Živko Jurica, OIB 90232308859, Cerodle 35, 23000 Zadar</item>
    </derivirana_varijabla>
  </DomainObject.Predmet.OstaliListFormatedWithAdressOIB>
  <DomainObject.Predmet.OstaliListNazivFormated>
    <izvorni_sadrzaj>
      <item>Živko Jurica</item>
    </izvorni_sadrzaj>
    <derivirana_varijabla naziv="DomainObject.Predmet.OstaliListNazivFormated_1">
      <item>Živko Jurica</item>
    </derivirana_varijabla>
  </DomainObject.Predmet.OstaliListNazivFormated>
  <DomainObject.Predmet.OstaliListNazivFormatedOIB>
    <izvorni_sadrzaj>
      <item>Živko Jurica, OIB 90232308859</item>
    </izvorni_sadrzaj>
    <derivirana_varijabla naziv="DomainObject.Predmet.OstaliListNazivFormatedOIB_1">
      <item>Živko Jurica, OIB 90232308859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St-146/2018-6</izvorni_sadrzaj>
    <derivirana_varijabla naziv="DomainObject.PoslovniBrojDokumenta_1">St-146/2018-6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ALUPLAST JURICA j.d.o.o. za proizvodnju i trgovinu</izvorni_sadrzaj>
    <derivirana_varijabla naziv="DomainObject.Predmet.ProtustrankaIDrugi_1">ALUPLAST JURICA j.d.o.o. za proizvodnju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ALUPLAST JURICA j.d.o.o. za proizvodnju i trgovinu, OIB 10261787862, Cerodle 35, 23000 Zadar</izvorni_sadrzaj>
    <derivirana_varijabla naziv="DomainObject.Predmet.ProtustrankaIDrugiAdressOIB_1">ALUPLAST JURICA j.d.o.o. za proizvodnju i trgovinu, OIB 10261787862, Cerodle 35,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ALUPLAST JURICA j.d.o.o. za proizvodnju i trgovinu</item>
      <item>Živko Jurica</item>
    </izvorni_sadrzaj>
    <derivirana_varijabla naziv="DomainObject.Predmet.SudioniciListNaziv_1">
      <item>FINA</item>
      <item>ALUPLAST JURICA j.d.o.o. za proizvodnju i trgovinu</item>
      <item>Živko Jurica</item>
    </derivirana_varijabla>
  </DomainObject.Predmet.SudioniciListNaziv>
  <DomainObject.Predmet.SudioniciListAdressOIB>
    <izvorni_sadrzaj>
      <item>FINA, OIB 85821130368, Ivana Danila 4,23000 Zadar</item>
      <item>ALUPLAST JURICA j.d.o.o. za proizvodnju i trgovinu, OIB 10261787862, Cerodle 35,23000 Zadar</item>
      <item>Živko Jurica, OIB 90232308859, Cerodle 35,23000 Zadar</item>
    </izvorni_sadrzaj>
    <derivirana_varijabla naziv="DomainObject.Predmet.SudioniciListAdressOIB_1">
      <item>FINA, OIB 85821130368, Ivana Danila 4,23000 Zadar</item>
      <item>ALUPLAST JURICA j.d.o.o. za proizvodnju i trgovinu, OIB 10261787862, Cerodle 35,23000 Zadar</item>
      <item>Živko Jurica, OIB 90232308859, Cerodle 35,23000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10261787862</item>
      <item>, OIB 90232308859</item>
    </izvorni_sadrzaj>
    <derivirana_varijabla naziv="DomainObject.Predmet.SudioniciListNazivOIB_1">
      <item>, OIB 85821130368</item>
      <item>, OIB 10261787862</item>
      <item>, OIB 90232308859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1881</properties:Characters>
  <properties:Lines>81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2018-06-11T12:17:00Z</dcterms:created>
  <dc:creator>Ardena Bajlo</dc:creator>
  <cp:lastModifiedBy>Ante Rubelj</cp:lastModifiedBy>
  <cp:lastPrinted>2018-05-24T06:40:00Z</cp:lastPrinted>
  <dcterms:modified xmlns:xsi="http://www.w3.org/2001/XMLSchema-instance" xsi:type="dcterms:W3CDTF">2018-06-12T12:52:00Z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St-146/2018-6 / Zapisnik - Ročište radi izjašnjenja o prijedlogu za otvaranje steč.post (1 St-146-2018-povodom prijedloga za otvaranje stečaja-12.6.18.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