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9e8e" w14:paraId="9519e8e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0646F">
        <w:t>519</w:t>
      </w:r>
      <w:r w:rsidR="00BE14DE">
        <w:t>/</w:t>
      </w:r>
      <w:r w:rsidR="00245588">
        <w:t>16-</w:t>
      </w:r>
      <w:r w:rsidR="00C125A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0646F">
        <w:t xml:space="preserve">ŽOANA NEKRETNINE d.o.o., Jezera, Obala Sv. Ivana 29, </w:t>
      </w:r>
      <w:r w:rsidR="0030646F" w:rsidRPr="007A679F">
        <w:t xml:space="preserve">OIB: </w:t>
      </w:r>
      <w:r w:rsidR="0030646F">
        <w:t>79801374973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C55D7B">
        <w:t>13.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30646F">
        <w:t xml:space="preserve">ŽOANA NEKRETNINE d.o.o., Jezera, Obala Sv. Ivana 29, </w:t>
      </w:r>
      <w:r w:rsidR="0030646F" w:rsidRPr="007A679F">
        <w:t xml:space="preserve">OIB: </w:t>
      </w:r>
      <w:r w:rsidR="0030646F">
        <w:t>79801374973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C55D7B" w:rsidP="00961D95" w:rsidR="00A70A5D">
      <w:pPr>
        <w:jc w:val="center"/>
      </w:pPr>
      <w:r w:rsidRPr="00F95683">
        <w:t>29</w:t>
      </w:r>
      <w:r w:rsidR="0050074C" w:rsidRPr="00F95683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95683">
        <w:t>11,15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C55D7B" w:rsidP="00A70A5D" w:rsidR="00A70A5D">
      <w:pPr>
        <w:pStyle w:val="Odlomakpopisa"/>
        <w:ind w:left="0"/>
        <w:jc w:val="center"/>
      </w:pPr>
      <w:r w:rsidRPr="00F95683">
        <w:t>29</w:t>
      </w:r>
      <w:r w:rsidR="0050074C" w:rsidRPr="00F95683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95683">
        <w:t>11,17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30646F">
        <w:t>ŽOANA NEKRETNINE d.o.o., Jezera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30646F">
        <w:t>01. rujna 2015</w:t>
      </w:r>
      <w:r w:rsidR="00245588" w:rsidRPr="006A6907">
        <w:t xml:space="preserve">.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30646F">
        <w:t>2722</w:t>
      </w:r>
      <w:r w:rsidR="00245588" w:rsidRPr="006A6907">
        <w:t xml:space="preserve"> dan</w:t>
      </w:r>
      <w:r w:rsidR="00C55D7B">
        <w:t>a</w:t>
      </w:r>
      <w:r w:rsidR="00245588" w:rsidRPr="006A6907">
        <w:t xml:space="preserve"> u iznosu od </w:t>
      </w:r>
      <w:r w:rsidR="0030646F">
        <w:t>3.329.873,99</w:t>
      </w:r>
      <w:r w:rsidR="00D606F4">
        <w:t xml:space="preserve"> </w:t>
      </w:r>
      <w:r w:rsidR="00245588" w:rsidRPr="006A6907">
        <w:t>kun</w:t>
      </w:r>
      <w:r w:rsidR="008E55DB">
        <w:t>a</w:t>
      </w:r>
      <w:r w:rsidR="00673D65" w:rsidRPr="006A6907">
        <w:t xml:space="preserve">, te da ima </w:t>
      </w:r>
      <w:r w:rsidR="0030646F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C55D7B">
        <w:t xml:space="preserve">13. travnja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30646F">
        <w:t>ŽOANA NEKRETNINE d.o.o., Jezera</w:t>
      </w:r>
      <w:r w:rsidR="0030646F" w:rsidRPr="00F60CD9">
        <w:t xml:space="preserve"> </w:t>
      </w:r>
      <w:r w:rsidR="0020610B" w:rsidRPr="00F60CD9">
        <w:t>i za član</w:t>
      </w:r>
      <w:r w:rsidR="0030646F">
        <w:t>ove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30646F" w:rsidP="000C7F11" w:rsidR="000C7F11" w:rsidRPr="0030646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 xml:space="preserve">VJEKOSLAV RADOVČIĆ iz </w:t>
      </w:r>
      <w:r w:rsidR="000C098B">
        <w:rPr>
          <w:szCs w:val="24"/>
          <w:shd w:fill="F8F8F8" w:color="auto" w:val="clear"/>
        </w:rPr>
        <w:t xml:space="preserve">Zagreba, </w:t>
      </w:r>
      <w:r w:rsidR="000C098B" w:rsidRPr="0048206E">
        <w:rPr>
          <w:szCs w:val="24"/>
          <w:shd w:fill="F8F8F8" w:color="auto" w:val="clear"/>
        </w:rPr>
        <w:t>Gradišćanska Ulica 32</w:t>
      </w:r>
      <w:r>
        <w:rPr>
          <w:szCs w:val="24"/>
          <w:shd w:fill="F8F8F8" w:color="auto" w:val="clear"/>
        </w:rPr>
        <w:t xml:space="preserve"> </w:t>
      </w:r>
      <w:r w:rsidR="00C55D7B">
        <w:rPr>
          <w:szCs w:val="24"/>
          <w:shd w:fill="F8F8F8" w:color="auto" w:val="clear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30646F" w:rsidP="0030646F" w:rsidR="0030646F" w:rsidRPr="0030646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 xml:space="preserve">LUKA OLIVARI iz Tisnog, Put Hartića 1  </w:t>
      </w:r>
      <w:r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657ED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C125A4">
      <w:t>-</w:t>
    </w:r>
    <w:r w:rsidR="0030646F">
      <w:t>519</w:t>
    </w:r>
    <w:r w:rsidR="00C125A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098B"/>
    <w:rsid w:val="000C4AF0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646F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0C89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E55DB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4C22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125A4"/>
    <w:rsid w:val="00C234B9"/>
    <w:rsid w:val="00C27291"/>
    <w:rsid w:val="00C369BB"/>
    <w:rsid w:val="00C4119C"/>
    <w:rsid w:val="00C42647"/>
    <w:rsid w:val="00C443B6"/>
    <w:rsid w:val="00C45ED3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26A0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657ED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5683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5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65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7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ŽOANA NEKRETNINE za ugostiteljstvo i trgovinu, društvo s ograničenom odgovornošću</izvorni_sadrzaj>
    <derivirana_varijabla naziv="DomainObject.Predmet.ProtustrankaFormated_1">  ŽOANA NEKRETNINE za ugostiteljstvo i trgovinu, društvo s ograničenom odgovornošću</derivirana_varijabla>
  </DomainObject.Predmet.ProtustrankaFormated>
  <DomainObject.Predmet.ProtustrankaFormatedOIB>
    <izvorni_sadrzaj>  ŽOANA NEKRETNINE za ugostiteljstvo i trgovinu, društvo s ograničenom odgovornošću, OIB 79801374973</izvorni_sadrzaj>
    <derivirana_varijabla naziv="DomainObject.Predmet.ProtustrankaFormatedOIB_1">  ŽOANA NEKRETNINE za ugostiteljstvo i trgovinu, društvo s ograničenom odgovornošću, OIB 79801374973</derivirana_varijabla>
  </DomainObject.Predmet.ProtustrankaFormatedOIB>
  <DomainObject.Predmet.ProtustrankaFormatedWithAdress>
    <izvorni_sadrzaj> ŽOANA NEKRETNINE za ugostiteljstvo i trgovinu, društvo s ograničenom odgovornošću, Obala Sv. Ivana 29, 22240 Jezera</izvorni_sadrzaj>
    <derivirana_varijabla naziv="DomainObject.Predmet.ProtustrankaFormatedWithAdress_1"> ŽOANA NEKRETNINE za ugostiteljstvo i trgovinu, društvo s ograničenom odgovornošću, Obala Sv. Ivana 29, 22240 Jezera</derivirana_varijabla>
  </DomainObject.Predmet.ProtustrankaFormatedWithAdress>
  <DomainObject.Predmet.ProtustrankaFormatedWithAdressOIB>
    <izvorni_sadrzaj> ŽOANA NEKRETNINE za ugostiteljstvo i trgovinu, društvo s ograničenom odgovornošću, OIB 79801374973, Obala Sv. Ivana 29, 22240 Jezera</izvorni_sadrzaj>
    <derivirana_varijabla naziv="DomainObject.Predmet.ProtustrankaFormatedWithAdressOIB_1"> ŽOANA NEKRETNINE za ugostiteljstvo i trgovinu, društvo s ograničenom odgovornošću, OIB 79801374973, Obala Sv. Ivana 29, 22240 Jezera</derivirana_varijabla>
  </DomainObject.Predmet.ProtustrankaFormatedWithAdressOIB>
  <DomainObject.Predmet.ProtustrankaWithAdress>
    <izvorni_sadrzaj>ŽOANA NEKRETNINE za ugostiteljstvo i trgovinu, društvo s ograničenom odgovornošću Obala Sv. Ivana 29, 22240 Jezera</izvorni_sadrzaj>
    <derivirana_varijabla naziv="DomainObject.Predmet.ProtustrankaWithAdress_1">ŽOANA NEKRETNINE za ugostiteljstvo i trgovinu, društvo s ograničenom odgovornošću Obala Sv. Ivana 29, 22240 Jezera</derivirana_varijabla>
  </DomainObject.Predmet.ProtustrankaWithAdress>
  <DomainObject.Predmet.ProtustrankaWithAdressOIB>
    <izvorni_sadrzaj>ŽOANA NEKRETNINE za ugostiteljstvo i trgovinu, društvo s ograničenom odgovornošću, OIB 79801374973, Obala Sv. Ivana 29, 22240 Jezera</izvorni_sadrzaj>
    <derivirana_varijabla naziv="DomainObject.Predmet.ProtustrankaWithAdressOIB_1">ŽOANA NEKRETNINE za ugostiteljstvo i trgovinu, društvo s ograničenom odgovornošću, OIB 79801374973, Obala Sv. Ivana 29, 22240 Jezera</derivirana_varijabla>
  </DomainObject.Predmet.ProtustrankaWithAdressOIB>
  <DomainObject.Predmet.ProtustrankaNazivFormated>
    <izvorni_sadrzaj>ŽOANA NEKRETNINE za ugostiteljstvo i trgovinu, društvo s ograničenom odgovornošću</izvorni_sadrzaj>
    <derivirana_varijabla naziv="DomainObject.Predmet.ProtustrankaNazivFormated_1">ŽOANA NEKRETNINE za ugostiteljstvo i trgovinu, društvo s ograničenom odgovornošću</derivirana_varijabla>
  </DomainObject.Predmet.ProtustrankaNazivFormated>
  <DomainObject.Predmet.ProtustrankaNazivFormatedOIB>
    <izvorni_sadrzaj>ŽOANA NEKRETNINE za ugostiteljstvo i trgovinu, društvo s ograničenom odgovornošću, OIB 79801374973</izvorni_sadrzaj>
    <derivirana_varijabla naziv="DomainObject.Predmet.ProtustrankaNazivFormatedOIB_1">ŽOANA NEKRETNINE za ugostiteljstvo i trgovinu, društvo s ograničenom odgovornošću, OIB 79801374973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ŽOANA NEKRETNINE za ugostiteljstvo i trgovinu, društvo s ograničenom odgovornošću</item>
    </izvorni_sadrzaj>
    <derivirana_varijabla naziv="DomainObject.Predmet.ProtuStrankaListFormated_1">
      <item>ŽOANA NEKRETNINE za ugostiteljstvo i trgovinu, društvo s ograničenom odgovornošću</item>
    </derivirana_varijabla>
  </DomainObject.Predmet.ProtuStrankaListFormated>
  <DomainObject.Predmet.ProtuStrankaListFormatedOIB>
    <izvorni_sadrzaj>
      <item>ŽOANA NEKRETNINE za ugostiteljstvo i trgovinu, društvo s ograničenom odgovornošću, OIB 79801374973</item>
    </izvorni_sadrzaj>
    <derivirana_varijabla naziv="DomainObject.Predmet.ProtuStrankaListFormatedOIB_1">
      <item>ŽOANA NEKRETNINE za ugostiteljstvo i trgovinu, društvo s ograničenom odgovornošću, OIB 79801374973</item>
    </derivirana_varijabla>
  </DomainObject.Predmet.ProtuStrankaListFormatedOIB>
  <DomainObject.Predmet.ProtuStrankaListFormatedWithAdress>
    <izvorni_sadrzaj>
      <item>ŽOANA NEKRETNINE za ugostiteljstvo i trgovinu, društvo s ograničenom odgovornošću, Obala Sv. Ivana 29, 22240 Jezera</item>
    </izvorni_sadrzaj>
    <derivirana_varijabla naziv="DomainObject.Predmet.ProtuStrankaListFormatedWithAdress_1">
      <item>ŽOANA NEKRETNINE za ugostiteljstvo i trgovinu, društvo s ograničenom odgovornošću, Obala Sv. Ivana 29, 22240 Jezera</item>
    </derivirana_varijabla>
  </DomainObject.Predmet.ProtuStrankaListFormatedWithAdress>
  <DomainObject.Predmet.ProtuStrankaListFormatedWithAdressOIB>
    <izvorni_sadrzaj>
      <item>ŽOANA NEKRETNINE za ugostiteljstvo i trgovinu, društvo s ograničenom odgovornošću, OIB 79801374973, Obala Sv. Ivana 29, 22240 Jezera</item>
    </izvorni_sadrzaj>
    <derivirana_varijabla naziv="DomainObject.Predmet.ProtuStrankaListFormatedWithAdressOIB_1">
      <item>ŽOANA NEKRETNINE za ugostiteljstvo i trgovinu, društvo s ograničenom odgovornošću, OIB 79801374973, Obala Sv. Ivana 29, 22240 Jezera</item>
    </derivirana_varijabla>
  </DomainObject.Predmet.ProtuStrankaListFormatedWithAdressOIB>
  <DomainObject.Predmet.ProtuStrankaListNazivFormated>
    <izvorni_sadrzaj>
      <item>ŽOANA NEKRETNINE za ugostiteljstvo i trgovinu, društvo s ograničenom odgovornošću</item>
    </izvorni_sadrzaj>
    <derivirana_varijabla naziv="DomainObject.Predmet.ProtuStrankaListNazivFormated_1">
      <item>ŽOANA NEKRETNINE za ugostiteljstvo i trgovinu, društvo s ograničenom odgovornošću</item>
    </derivirana_varijabla>
  </DomainObject.Predmet.ProtuStrankaListNazivFormated>
  <DomainObject.Predmet.ProtuStrankaListNazivFormatedOIB>
    <izvorni_sadrzaj>
      <item>ŽOANA NEKRETNINE za ugostiteljstvo i trgovinu, društvo s ograničenom odgovornošću, OIB 79801374973</item>
    </izvorni_sadrzaj>
    <derivirana_varijabla naziv="DomainObject.Predmet.ProtuStrankaListNazivFormatedOIB_1">
      <item>ŽOANA NEKRETNINE za ugostiteljstvo i trgovinu, društvo s ograničenom odgovornošću, OIB 79801374973</item>
    </derivirana_varijabla>
  </DomainObject.Predmet.ProtuStrankaListNazivFormatedOIB>
  <DomainObject.Predmet.OstaliListFormated>
    <izvorni_sadrzaj>
      <item>Luka Olivari</item>
    </izvorni_sadrzaj>
    <derivirana_varijabla naziv="DomainObject.Predmet.OstaliListFormated_1">
      <item>Luka Olivari</item>
    </derivirana_varijabla>
  </DomainObject.Predmet.OstaliListFormated>
  <DomainObject.Predmet.OstaliListFormatedOIB>
    <izvorni_sadrzaj>
      <item>Luka Olivari, OIB 83789485377</item>
    </izvorni_sadrzaj>
    <derivirana_varijabla naziv="DomainObject.Predmet.OstaliListFormatedOIB_1">
      <item>Luka Olivari, OIB 83789485377</item>
    </derivirana_varijabla>
  </DomainObject.Predmet.OstaliListFormatedOIB>
  <DomainObject.Predmet.OstaliListFormatedWithAdress>
    <izvorni_sadrzaj>
      <item>Luka Olivari, Put Hartića 1, 22240 Tisno</item>
    </izvorni_sadrzaj>
    <derivirana_varijabla naziv="DomainObject.Predmet.OstaliListFormatedWithAdress_1">
      <item>Luka Olivari, Put Hartića 1, 22240 Tisno</item>
    </derivirana_varijabla>
  </DomainObject.Predmet.OstaliListFormatedWithAdress>
  <DomainObject.Predmet.OstaliListFormatedWithAdressOIB>
    <izvorni_sadrzaj>
      <item>Luka Olivari, OIB 83789485377, Put Hartića 1, 22240 Tisno</item>
    </izvorni_sadrzaj>
    <derivirana_varijabla naziv="DomainObject.Predmet.OstaliListFormatedWithAdressOIB_1">
      <item>Luka Olivari, OIB 83789485377, Put Hartića 1, 22240 Tisno</item>
    </derivirana_varijabla>
  </DomainObject.Predmet.OstaliListFormatedWithAdressOIB>
  <DomainObject.Predmet.OstaliListNazivFormated>
    <izvorni_sadrzaj>
      <item>Luka Olivari</item>
    </izvorni_sadrzaj>
    <derivirana_varijabla naziv="DomainObject.Predmet.OstaliListNazivFormated_1">
      <item>Luka Olivari</item>
    </derivirana_varijabla>
  </DomainObject.Predmet.OstaliListNazivFormated>
  <DomainObject.Predmet.OstaliListNazivFormatedOIB>
    <izvorni_sadrzaj>
      <item>Luka Olivari, OIB 83789485377</item>
    </izvorni_sadrzaj>
    <derivirana_varijabla naziv="DomainObject.Predmet.OstaliListNazivFormatedOIB_1">
      <item>Luka Olivari, OIB 83789485377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ŽOANA NEKRETNINE za ugostiteljstvo i trgovinu, društvo s ograničenom odgovornošću</izvorni_sadrzaj>
    <derivirana_varijabla naziv="DomainObject.Predmet.ProtustrankaIDrugi_1">ŽOANA NEKRETNINE za ugostiteljstvo i trgovinu, društvo s ograničenom odgovornošću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ŽOANA NEKRETNINE za ugostiteljstvo i trgovinu, društvo s ograničenom odgovornošću, OIB 79801374973, Obala Sv. Ivana 29, 22240 Jezera</izvorni_sadrzaj>
    <derivirana_varijabla naziv="DomainObject.Predmet.ProtustrankaIDrugiAdressOIB_1">ŽOANA NEKRETNINE za ugostiteljstvo i trgovinu, društvo s ograničenom odgovornošću, OIB 79801374973, Obala Sv. Ivana 29,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ŽOANA NEKRETNINE za ugostiteljstvo i trgovinu, društvo s ograničenom odgovornošću</item>
      <item>Luka Olivari</item>
    </izvorni_sadrzaj>
    <derivirana_varijabla naziv="DomainObject.Predmet.SudioniciListNaziv_1">
      <item>FINA - Podružnica Šibenik</item>
      <item>ŽOANA NEKRETNINE za ugostiteljstvo i trgovinu, društvo s ograničenom odgovornošću</item>
      <item>Luka Olivari</item>
    </derivirana_varijabla>
  </DomainObject.Predmet.SudioniciListNaziv>
  <DomainObject.Predmet.SudioniciListAdressOIB>
    <izvorni_sadrzaj>
      <item>FINA - Podružnica Šibenik, OIB 85821130368, Perivoj L. Marune 1,22000 Šibenik</item>
      <item>ŽOANA NEKRETNINE za ugostiteljstvo i trgovinu, društvo s ograničenom odgovornošću, OIB 79801374973, Obala Sv. Ivana 29,22240 Jezera</item>
      <item>Luka Olivari, OIB 83789485377, Put Hartića 1,22240 Tisno</item>
    </izvorni_sadrzaj>
    <derivirana_varijabla naziv="DomainObject.Predmet.SudioniciListAdressOIB_1">
      <item>FINA - Podružnica Šibenik, OIB 85821130368, Perivoj L. Marune 1,22000 Šibenik</item>
      <item>ŽOANA NEKRETNINE za ugostiteljstvo i trgovinu, društvo s ograničenom odgovornošću, OIB 79801374973, Obala Sv. Ivana 29,22240 Jezera</item>
      <item>Luka Olivari, OIB 83789485377, Put Hartića 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79801374973</item>
      <item>, OIB 83789485377</item>
    </izvorni_sadrzaj>
    <derivirana_varijabla naziv="DomainObject.Predmet.SudioniciListNazivOIB_1">
      <item>, OIB 85821130368</item>
      <item>, OIB 79801374973</item>
      <item>, OIB 83789485377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A81E6-826D-46AD-99C5-ABE74DC72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396</properties:Words>
  <properties:Characters>2091</properties:Characters>
  <properties:Lines>82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2016-04-12T12:40:00Z</dcterms:created>
  <dc:creator>Administrator</dc:creator>
  <cp:lastModifiedBy>wsadmin</cp:lastModifiedBy>
  <cp:lastPrinted>2016-03-18T09:50:00Z</cp:lastPrinted>
  <dcterms:modified xmlns:xsi="http://www.w3.org/2001/XMLSchema-instance" xsi:type="dcterms:W3CDTF">2016-04-13T11:20:00Z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