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894f" w14:paraId="ed2894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</w:t>
      </w:r>
      <w:r w:rsidR="00FF5307">
        <w:t>7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F5307">
        <w:t>BONACA d.o.o., Zadar, Zrinsko-Frankopanska ulica 5, OIB: 37073560602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71F22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F5307">
        <w:t>BONACA d.o.o., Zadar, Zrinsko-Frankopanska ulica 5, OIB: 37073560602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178D">
        <w:t>11</w:t>
      </w:r>
      <w:r w:rsidR="00A70A5D">
        <w:t>,</w:t>
      </w:r>
      <w:r w:rsidR="00AA4B0E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AA4B0E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A4B0E">
        <w:t>BONACA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325EC4" w:rsidRPr="006A6907">
        <w:t>16.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325EC4" w:rsidRPr="006A6907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A4B0E">
        <w:t>108.897,37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4B0E">
        <w:t>tri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71F22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A4B0E">
        <w:t>BONACA d.o.o., Zadar</w:t>
      </w:r>
      <w:r w:rsidR="00AA4B0E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AA4B0E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BORIS LONIĆ iz Kukljice, Kukljica Ulica VII</w:t>
      </w:r>
      <w:r w:rsidRPr="00D02E56">
        <w:rPr>
          <w:szCs w:val="24"/>
        </w:rPr>
        <w:t xml:space="preserve"> 15a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44C7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</w:t>
    </w:r>
    <w:r w:rsidR="00FF5307">
      <w:t>7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F22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4C7E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 za trgovinu i usluge</izvorni_sadrzaj>
    <derivirana_varijabla naziv="DomainObject.Predmet.ProtustrankaFormated_1">  BONACA d.o.o. za trgovinu i usluge</derivirana_varijabla>
  </DomainObject.Predmet.ProtustrankaFormated>
  <DomainObject.Predmet.ProtustrankaFormatedOIB>
    <izvorni_sadrzaj>  BONACA d.o.o. za trgovinu i usluge, OIB 37073560602</izvorni_sadrzaj>
    <derivirana_varijabla naziv="DomainObject.Predmet.ProtustrankaFormatedOIB_1">  BONACA d.o.o. za trgovinu i usluge, OIB 37073560602</derivirana_varijabla>
  </DomainObject.Predmet.ProtustrankaFormatedOIB>
  <DomainObject.Predmet.ProtustrankaFormatedWithAdress>
    <izvorni_sadrzaj> BONACA d.o.o. za trgovinu i usluge, Zrinsko-Frankopanska Ulica 5, 23000 Zadar</izvorni_sadrzaj>
    <derivirana_varijabla naziv="DomainObject.Predmet.ProtustrankaFormatedWithAdress_1"> BONACA d.o.o. za trgovinu i usluge, Zrinsko-Frankopanska Ulica 5, 23000 Zadar</derivirana_varijabla>
  </DomainObject.Predmet.ProtustrankaFormatedWithAdress>
  <DomainObject.Predmet.ProtustrankaFormatedWithAdressOIB>
    <izvorni_sadrzaj> BONACA d.o.o. za trgovinu i usluge, OIB 37073560602, Zrinsko-Frankopanska Ulica 5, 23000 Zadar</izvorni_sadrzaj>
    <derivirana_varijabla naziv="DomainObject.Predmet.ProtustrankaFormatedWithAdressOIB_1"> BONACA d.o.o. za trgovinu i usluge, OIB 37073560602, Zrinsko-Frankopanska Ulica 5, 23000 Zadar</derivirana_varijabla>
  </DomainObject.Predmet.ProtustrankaFormatedWithAdressOIB>
  <DomainObject.Predmet.ProtustrankaWithAdress>
    <izvorni_sadrzaj>BONACA d.o.o. za trgovinu i usluge Zrinsko-Frankopanska Ulica 5, 23000 Zadar</izvorni_sadrzaj>
    <derivirana_varijabla naziv="DomainObject.Predmet.ProtustrankaWithAdress_1">BONACA d.o.o. za trgovinu i usluge Zrinsko-Frankopanska Ulica 5, 23000 Zadar</derivirana_varijabla>
  </DomainObject.Predmet.ProtustrankaWithAdress>
  <DomainObject.Predmet.ProtustrankaWithAdressOIB>
    <izvorni_sadrzaj>BONACA d.o.o. za trgovinu i usluge, OIB 37073560602, Zrinsko-Frankopanska Ulica 5, 23000 Zadar</izvorni_sadrzaj>
    <derivirana_varijabla naziv="DomainObject.Predmet.ProtustrankaWithAdressOIB_1">BONACA d.o.o. za trgovinu i usluge, OIB 37073560602, Zrinsko-Frankopanska Ulica 5, 23000 Zadar</derivirana_varijabla>
  </DomainObject.Predmet.ProtustrankaWithAdressOIB>
  <DomainObject.Predmet.ProtustrankaNazivFormated>
    <izvorni_sadrzaj>BONACA d.o.o. za trgovinu i usluge</izvorni_sadrzaj>
    <derivirana_varijabla naziv="DomainObject.Predmet.ProtustrankaNazivFormated_1">BONACA d.o.o. za trgovinu i usluge</derivirana_varijabla>
  </DomainObject.Predmet.ProtustrankaNazivFormated>
  <DomainObject.Predmet.ProtustrankaNazivFormatedOIB>
    <izvorni_sadrzaj>BONACA d.o.o. za trgovinu i usluge, OIB 37073560602</izvorni_sadrzaj>
    <derivirana_varijabla naziv="DomainObject.Predmet.ProtustrankaNazivFormatedOIB_1">BONACA d.o.o. za trgovinu i usluge, OIB 37073560602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108897.37</izvorni_sadrzaj>
    <derivirana_varijabla naziv="DomainObject.Predmet.TrenutnaVrijednost_1">108897.37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d.o.o. za trgovinu i usluge</item>
    </izvorni_sadrzaj>
    <derivirana_varijabla naziv="DomainObject.Predmet.ProtuStrankaListFormated_1">
      <item>BONACA d.o.o. za trgovinu i usluge</item>
    </derivirana_varijabla>
  </DomainObject.Predmet.ProtuStrankaListFormated>
  <DomainObject.Predmet.ProtuStrankaListFormatedOIB>
    <izvorni_sadrzaj>
      <item>BONACA d.o.o. za trgovinu i usluge, OIB 37073560602</item>
    </izvorni_sadrzaj>
    <derivirana_varijabla naziv="DomainObject.Predmet.ProtuStrankaListFormatedOIB_1">
      <item>BONACA d.o.o. za trgovinu i usluge, OIB 37073560602</item>
    </derivirana_varijabla>
  </DomainObject.Predmet.ProtuStrankaListFormatedOIB>
  <DomainObject.Predmet.ProtuStrankaListFormatedWithAdress>
    <izvorni_sadrzaj>
      <item>BONACA d.o.o. za trgovinu i usluge, Zrinsko-Frankopanska Ulica 5, 23000 Zadar</item>
    </izvorni_sadrzaj>
    <derivirana_varijabla naziv="DomainObject.Predmet.ProtuStrankaListFormatedWithAdress_1">
      <item>BONACA d.o.o. za trgovinu i usluge, Zrinsko-Frankopanska Ulica 5, 23000 Zadar</item>
    </derivirana_varijabla>
  </DomainObject.Predmet.ProtuStrankaListFormatedWithAdress>
  <DomainObject.Predmet.ProtuStrankaListFormatedWithAdressOIB>
    <izvorni_sadrzaj>
      <item>BONACA d.o.o. za trgovinu i usluge, OIB 37073560602, Zrinsko-Frankopanska Ulica 5, 23000 Zadar</item>
    </izvorni_sadrzaj>
    <derivirana_varijabla naziv="DomainObject.Predmet.ProtuStrankaListFormatedWithAdressOIB_1">
      <item>BONACA d.o.o. za trgovinu i usluge, OIB 37073560602, Zrinsko-Frankopanska Ulica 5, 23000 Zadar</item>
    </derivirana_varijabla>
  </DomainObject.Predmet.ProtuStrankaListFormatedWithAdressOIB>
  <DomainObject.Predmet.ProtuStrankaListNazivFormated>
    <izvorni_sadrzaj>
      <item>BONACA d.o.o. za trgovinu i usluge</item>
    </izvorni_sadrzaj>
    <derivirana_varijabla naziv="DomainObject.Predmet.ProtuStrankaListNazivFormated_1">
      <item>BONACA d.o.o. za trgovinu i usluge</item>
    </derivirana_varijabla>
  </DomainObject.Predmet.ProtuStrankaListNazivFormated>
  <DomainObject.Predmet.ProtuStrankaListNazivFormatedOIB>
    <izvorni_sadrzaj>
      <item>BONACA d.o.o. za trgovinu i usluge, OIB 37073560602</item>
    </izvorni_sadrzaj>
    <derivirana_varijabla naziv="DomainObject.Predmet.ProtuStrankaListNazivFormatedOIB_1">
      <item>BONACA d.o.o. za trgovinu i usluge, OIB 37073560602</item>
    </derivirana_varijabla>
  </DomainObject.Predmet.ProtuStrankaListNazivFormatedOIB>
  <DomainObject.Predmet.OstaliListFormated>
    <izvorni_sadrzaj>
      <item>Boris Lonić</item>
    </izvorni_sadrzaj>
    <derivirana_varijabla naziv="DomainObject.Predmet.OstaliListFormated_1">
      <item>Boris Lonić</item>
    </derivirana_varijabla>
  </DomainObject.Predmet.OstaliListFormated>
  <DomainObject.Predmet.OstaliListFormatedOIB>
    <izvorni_sadrzaj>
      <item>Boris Lonić, OIB 04714044574</item>
    </izvorni_sadrzaj>
    <derivirana_varijabla naziv="DomainObject.Predmet.OstaliListFormatedOIB_1">
      <item>Boris Lonić, OIB 04714044574</item>
    </derivirana_varijabla>
  </DomainObject.Predmet.OstaliListFormatedOIB>
  <DomainObject.Predmet.OstaliListFormatedWithAdress>
    <izvorni_sadrzaj>
      <item>Boris Lonić, Kukljica Ulica Vii 15a, 23273 Kukljica</item>
    </izvorni_sadrzaj>
    <derivirana_varijabla naziv="DomainObject.Predmet.OstaliListFormatedWithAdress_1">
      <item>Boris Lonić, Kukljica Ulica Vii 15a, 23273 Kukljica</item>
    </derivirana_varijabla>
  </DomainObject.Predmet.OstaliListFormatedWithAdress>
  <DomainObject.Predmet.OstaliListFormatedWithAdressOIB>
    <izvorni_sadrzaj>
      <item>Boris Lonić, OIB 04714044574, Kukljica Ulica Vii 15a, 23273 Kukljica</item>
    </izvorni_sadrzaj>
    <derivirana_varijabla naziv="DomainObject.Predmet.OstaliListFormatedWithAdressOIB_1">
      <item>Boris Lonić, OIB 04714044574, Kukljica Ulica Vii 15a, 23273 Kukljica</item>
    </derivirana_varijabla>
  </DomainObject.Predmet.OstaliListFormatedWithAdressOIB>
  <DomainObject.Predmet.OstaliListNazivFormated>
    <izvorni_sadrzaj>
      <item>Boris Lonić</item>
    </izvorni_sadrzaj>
    <derivirana_varijabla naziv="DomainObject.Predmet.OstaliListNazivFormated_1">
      <item>Boris Lonić</item>
    </derivirana_varijabla>
  </DomainObject.Predmet.OstaliListNazivFormated>
  <DomainObject.Predmet.OstaliListNazivFormatedOIB>
    <izvorni_sadrzaj>
      <item>Boris Lonić, OIB 04714044574</item>
    </izvorni_sadrzaj>
    <derivirana_varijabla naziv="DomainObject.Predmet.OstaliListNazivFormatedOIB_1">
      <item>Boris Lonić, OIB 04714044574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d.o.o. za trgovinu i usluge</izvorni_sadrzaj>
    <derivirana_varijabla naziv="DomainObject.Predmet.ProtustrankaIDrugi_1">BONACA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BONACA d.o.o. za trgovinu i usluge, OIB 37073560602, Zrinsko-Frankopanska Ulica 5, 23000 Zadar</izvorni_sadrzaj>
    <derivirana_varijabla naziv="DomainObject.Predmet.ProtustrankaIDrugiAdressOIB_1">BONACA d.o.o. za trgovinu i usluge, OIB 37073560602, Zrinsko-Frankopanska Ulica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d.o.o. za trgovinu i usluge</item>
      <item>Boris Lonić</item>
    </izvorni_sadrzaj>
    <derivirana_varijabla naziv="DomainObject.Predmet.SudioniciListNaziv_1">
      <item>FINA</item>
      <item>BONACA d.o.o. za trgovinu i usluge</item>
      <item>Boris Lonić</item>
    </derivirana_varijabla>
  </DomainObject.Predmet.SudioniciListNaziv>
  <DomainObject.Predmet.SudioniciListAdressOIB>
    <izvorni_sadrzaj>
      <item>FINA, OIB 85821130368</item>
      <item>BONACA d.o.o. za trgovinu i usluge, OIB 37073560602, Zrinsko-Frankopanska Ulica 5,23000 Zadar</item>
      <item>Boris Lonić, OIB 04714044574, Kukljica Ulica Vii 15a,23273 Kukljica</item>
    </izvorni_sadrzaj>
    <derivirana_varijabla naziv="DomainObject.Predmet.SudioniciListAdressOIB_1">
      <item>FINA, OIB 85821130368</item>
      <item>BONACA d.o.o. za trgovinu i usluge, OIB 37073560602, Zrinsko-Frankopanska Ulica 5,23000 Zadar</item>
      <item>Boris Lonić, OIB 04714044574, Kukljica Ulica Vii 15a,23273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37073560602</item>
      <item>, OIB 04714044574</item>
    </izvorni_sadrzaj>
    <derivirana_varijabla naziv="DomainObject.Predmet.SudioniciListNazivOIB_1">
      <item>, OIB 85821130368</item>
      <item>, OIB 37073560602</item>
      <item>, OIB 04714044574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101B8-DF5E-4774-96FC-2E27D4594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1865</properties:Characters>
  <properties:Lines>75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2016-03-22T12:37:00Z</dcterms:created>
  <dc:creator>Administrator</dc:creator>
  <cp:lastModifiedBy>Merlina Klišmanić</cp:lastModifiedBy>
  <cp:lastPrinted>2016-03-23T10:58:00Z</cp:lastPrinted>
  <dcterms:modified xmlns:xsi="http://www.w3.org/2001/XMLSchema-instance" xsi:type="dcterms:W3CDTF">2016-03-25T08:25:00Z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