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404d" w14:paraId="53d404d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6730D9">
        <w:rPr>
          <w:sz w:val="24"/>
          <w:szCs w:val="24"/>
        </w:rPr>
        <w:t>453/13-16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0D6A51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za otvaranje stečajnog postupka nad dužnikom</w:t>
      </w:r>
      <w:r w:rsidR="0079222D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ELKAS d.o.o. Novigrad, Veliki trg 9, OIB: 10959624421, MBS: 040132471, 28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6730D9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79222D">
        <w:rPr>
          <w:sz w:val="24"/>
          <w:szCs w:val="24"/>
        </w:rPr>
        <w:t xml:space="preserve"> </w:t>
      </w:r>
      <w:r w:rsidR="006730D9" w:rsidRPr="006730D9">
        <w:rPr>
          <w:sz w:val="24"/>
          <w:szCs w:val="24"/>
        </w:rPr>
        <w:t>ELKAS d.o.o. Novigrad, Veliki trg 9, OIB: 10959624421, MBS: 040132471</w:t>
      </w:r>
      <w:r w:rsidR="006730D9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28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6730D9">
        <w:rPr>
          <w:sz w:val="24"/>
          <w:szCs w:val="24"/>
        </w:rPr>
        <w:t xml:space="preserve"> u 1</w:t>
      </w:r>
      <w:r w:rsidR="00873CCC">
        <w:rPr>
          <w:sz w:val="24"/>
          <w:szCs w:val="24"/>
        </w:rPr>
        <w:t>4</w:t>
      </w:r>
      <w:r w:rsidR="007C080A">
        <w:rPr>
          <w:sz w:val="24"/>
          <w:szCs w:val="24"/>
        </w:rPr>
        <w:t>,</w:t>
      </w:r>
      <w:r w:rsidR="00873CCC">
        <w:rPr>
          <w:sz w:val="24"/>
          <w:szCs w:val="24"/>
        </w:rPr>
        <w:t>15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6730D9" w:rsidR="006730D9" w:rsidRPr="006730D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6730D9">
        <w:rPr>
          <w:sz w:val="24"/>
          <w:szCs w:val="24"/>
        </w:rPr>
        <w:t>Stečajnim upraviteljem imenuje se</w:t>
      </w:r>
      <w:r w:rsidR="00E05187" w:rsidRPr="006730D9">
        <w:rPr>
          <w:sz w:val="24"/>
          <w:szCs w:val="24"/>
        </w:rPr>
        <w:t xml:space="preserve"> </w:t>
      </w:r>
      <w:r w:rsidR="006730D9" w:rsidRPr="006730D9">
        <w:rPr>
          <w:sz w:val="24"/>
          <w:szCs w:val="24"/>
        </w:rPr>
        <w:t>Damir Majstorović iz Pule, Koparska 37, OIB: 49931983367.</w:t>
      </w:r>
    </w:p>
    <w:p w:rsidRDefault="00797F51" w:rsidP="006730D9" w:rsidR="00797F51" w:rsidRPr="00797F51">
      <w:pPr>
        <w:pStyle w:val="Naslov1"/>
        <w:ind w:left="540"/>
      </w:pPr>
    </w:p>
    <w:p w:rsidRDefault="001D1809" w:rsidP="006730D9" w:rsidR="0079222D">
      <w:pPr>
        <w:numPr>
          <w:ilvl w:val="0"/>
          <w:numId w:val="1"/>
        </w:numPr>
        <w:jc w:val="both"/>
        <w:rPr>
          <w:sz w:val="24"/>
          <w:szCs w:val="24"/>
        </w:rPr>
      </w:pPr>
      <w:r w:rsidRPr="006730D9">
        <w:rPr>
          <w:sz w:val="24"/>
          <w:szCs w:val="24"/>
        </w:rPr>
        <w:t xml:space="preserve">Zaključuje se stečajni postupak nad </w:t>
      </w:r>
      <w:r w:rsidR="00797F51" w:rsidRPr="006730D9">
        <w:rPr>
          <w:sz w:val="24"/>
          <w:szCs w:val="24"/>
        </w:rPr>
        <w:t>dužnikom</w:t>
      </w:r>
      <w:r w:rsidR="007C080A" w:rsidRPr="006730D9">
        <w:rPr>
          <w:sz w:val="24"/>
          <w:szCs w:val="24"/>
        </w:rPr>
        <w:t xml:space="preserve"> </w:t>
      </w:r>
      <w:r w:rsidR="006730D9" w:rsidRPr="006730D9">
        <w:rPr>
          <w:sz w:val="24"/>
          <w:szCs w:val="24"/>
        </w:rPr>
        <w:t>ELKAS d.o.o. Novigrad, Veliki trg 9, OIB: 10959624421, MBS: 040132471.</w:t>
      </w:r>
    </w:p>
    <w:p w:rsidRDefault="006730D9" w:rsidP="006730D9" w:rsidR="006730D9" w:rsidRPr="0079222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6730D9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79222D">
        <w:rPr>
          <w:sz w:val="24"/>
          <w:szCs w:val="24"/>
        </w:rPr>
        <w:t xml:space="preserve"> </w:t>
      </w:r>
      <w:r w:rsidR="006730D9" w:rsidRPr="006730D9">
        <w:rPr>
          <w:sz w:val="24"/>
          <w:szCs w:val="24"/>
        </w:rPr>
        <w:t>ELKAS d.o.o. Novigrad, Veliki trg 9, O</w:t>
      </w:r>
      <w:r w:rsidR="006730D9">
        <w:rPr>
          <w:sz w:val="24"/>
          <w:szCs w:val="24"/>
        </w:rPr>
        <w:t xml:space="preserve">IB: 10959624421, MBS: 040132471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6730D9">
        <w:rPr>
          <w:sz w:val="24"/>
          <w:szCs w:val="24"/>
        </w:rPr>
        <w:t>Dužnik je kao predlagatelj 15. travnja 2013. podnio</w:t>
      </w:r>
      <w:r w:rsidRPr="00643D64">
        <w:rPr>
          <w:sz w:val="24"/>
          <w:szCs w:val="24"/>
        </w:rPr>
        <w:t xml:space="preserve"> prijedlog za otvaranje stečajnog postupka </w:t>
      </w:r>
      <w:r w:rsidR="006730D9">
        <w:rPr>
          <w:sz w:val="24"/>
          <w:szCs w:val="24"/>
        </w:rPr>
        <w:t>te je ovaj sud rješenjem od 20</w:t>
      </w:r>
      <w:r w:rsidRPr="00643D64">
        <w:rPr>
          <w:sz w:val="24"/>
          <w:szCs w:val="24"/>
        </w:rPr>
        <w:t xml:space="preserve">. listopada 2013.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da dužnik ima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</w:t>
      </w:r>
      <w:r w:rsidRPr="00643D64">
        <w:rPr>
          <w:sz w:val="24"/>
          <w:szCs w:val="24"/>
        </w:rPr>
        <w:lastRenderedPageBreak/>
        <w:t>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730D9">
        <w:rPr>
          <w:sz w:val="24"/>
          <w:szCs w:val="24"/>
        </w:rPr>
        <w:t>, rješenjem od 25. ožujka 2015</w:t>
      </w:r>
      <w:r w:rsidRPr="00643D64">
        <w:rPr>
          <w:sz w:val="24"/>
          <w:szCs w:val="24"/>
        </w:rPr>
        <w:t>. pozvane su zainteresirane osobe u roku od 15 dana od javne objave navedenog</w:t>
      </w:r>
      <w:r w:rsidR="006730D9">
        <w:rPr>
          <w:sz w:val="24"/>
          <w:szCs w:val="24"/>
        </w:rPr>
        <w:t xml:space="preserve"> rješenja predujmiti iznos od 25</w:t>
      </w:r>
      <w:r w:rsidRPr="00643D64">
        <w:rPr>
          <w:sz w:val="24"/>
          <w:szCs w:val="24"/>
        </w:rPr>
        <w:t>.000,00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potvrde FINE od 2. listopada 2014</w:t>
      </w:r>
      <w:r w:rsidRPr="00643D64">
        <w:rPr>
          <w:sz w:val="24"/>
          <w:szCs w:val="24"/>
        </w:rPr>
        <w:t>.</w:t>
      </w:r>
      <w:r w:rsidR="006730D9">
        <w:rPr>
          <w:sz w:val="24"/>
          <w:szCs w:val="24"/>
        </w:rPr>
        <w:t xml:space="preserve"> kao i iz činjenice da je sam dužnik podnio prijedlog za otvaranje stečajnog postupka)</w:t>
      </w:r>
      <w:r w:rsidRPr="00643D64">
        <w:rPr>
          <w:sz w:val="24"/>
          <w:szCs w:val="24"/>
        </w:rPr>
        <w:t xml:space="preserve"> kao i činjenica nedostatnosti dužnikove imovine za namirenje troškova prethodnog i stečajnog postupka te uvažavajući okolnost da predujam za pokriće troškova postupka nije uplaćen u roku odre</w:t>
      </w:r>
      <w:r w:rsidR="006730D9">
        <w:rPr>
          <w:sz w:val="24"/>
          <w:szCs w:val="24"/>
        </w:rPr>
        <w:t>đenom rješenjem ovoga suda od 25. ožujka 2015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28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6A51" w:rsidP="001D1809" w:rsidR="000D6A5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6A51" w:rsidP="001D1809" w:rsidR="000D6A5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6A51" w:rsidP="001D1809" w:rsidR="000D6A5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6A51" w:rsidP="001D1809" w:rsidR="000D6A5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6A51" w:rsidP="001D1809" w:rsidR="000D6A5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854" w:rsidR="00054854">
      <w:r>
        <w:separator/>
      </w:r>
    </w:p>
  </w:endnote>
  <w:endnote w:id="0" w:type="continuationSeparator">
    <w:p w:rsidRDefault="00054854" w:rsidR="00054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D5CAF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854" w:rsidR="00054854">
      <w:r>
        <w:separator/>
      </w:r>
    </w:p>
  </w:footnote>
  <w:footnote w:id="0" w:type="continuationSeparator">
    <w:p w:rsidRDefault="00054854" w:rsidR="00054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0D9" w:rsidR="006730D9">
    <w:pPr>
      <w:pStyle w:val="Zaglavlje"/>
    </w:pPr>
    <w:r>
      <w:tab/>
    </w:r>
    <w:r>
      <w:tab/>
      <w:t>8 St-453/13-16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811" w:rsidP="00A45EAD" w:rsidR="007C181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1811" w:rsidP="00210E4E" w:rsidR="007C1811" w:rsidRPr="007C1811">
    <w:r w:rsidRPr="007C1811">
      <w:rPr>
        <w:rFonts w:eastAsia="MS Mincho"/>
      </w:rPr>
      <w:t>REPUBLIKA HRVATSKA</w:t>
    </w:r>
  </w:p>
  <w:p w:rsidRDefault="007C1811" w:rsidP="00210E4E" w:rsidR="007C1811" w:rsidRPr="007C1811">
    <w:r w:rsidRPr="007C1811">
      <w:rPr>
        <w:rFonts w:eastAsia="MS Mincho"/>
      </w:rPr>
      <w:t>TRGOVAČKI SUD U RIJECI</w:t>
    </w:r>
  </w:p>
  <w:p w:rsidRDefault="007C1811" w:rsidP="00A45EAD" w:rsidR="007C1811" w:rsidRPr="007C1811">
    <w:pPr>
      <w:rPr>
        <w:rFonts w:eastAsia="MS Mincho"/>
      </w:rPr>
    </w:pPr>
    <w:r w:rsidRPr="007C181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54854"/>
    <w:rsid w:val="00074FA5"/>
    <w:rsid w:val="000C380B"/>
    <w:rsid w:val="000D45D6"/>
    <w:rsid w:val="000D6A51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4B51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730D9"/>
    <w:rsid w:val="00675B7B"/>
    <w:rsid w:val="00735BE4"/>
    <w:rsid w:val="00765AED"/>
    <w:rsid w:val="00787B70"/>
    <w:rsid w:val="0079222D"/>
    <w:rsid w:val="00797F51"/>
    <w:rsid w:val="007C080A"/>
    <w:rsid w:val="007C1811"/>
    <w:rsid w:val="007C5C95"/>
    <w:rsid w:val="008077D9"/>
    <w:rsid w:val="00855B68"/>
    <w:rsid w:val="00865DA3"/>
    <w:rsid w:val="00873CCC"/>
    <w:rsid w:val="008F0258"/>
    <w:rsid w:val="00935ABA"/>
    <w:rsid w:val="009C2047"/>
    <w:rsid w:val="009C74B7"/>
    <w:rsid w:val="00A001D7"/>
    <w:rsid w:val="00AD5CAF"/>
    <w:rsid w:val="00B07A88"/>
    <w:rsid w:val="00BB00CD"/>
    <w:rsid w:val="00C00CB9"/>
    <w:rsid w:val="00C42C04"/>
    <w:rsid w:val="00C76BE0"/>
    <w:rsid w:val="00C84152"/>
    <w:rsid w:val="00CF0770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AD5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C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C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C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C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AD5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C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C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C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C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Fond</izvorni_sadrzaj>
    <derivirana_varijabla naziv="DomainObject.Predmet.PrimjedbaSuca_1">Fond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ELKAS d.o.o.  Novigrad</izvorni_sadrzaj>
    <derivirana_varijabla naziv="DomainObject.Predmet.ProtustrankaFormated_1">  ELKAS d.o.o.  Novigrad</derivirana_varijabla>
  </DomainObject.Predmet.ProtustrankaFormated>
  <DomainObject.Predmet.ProtustrankaFormatedOIB>
    <izvorni_sadrzaj>  ELKAS d.o.o.  Novigrad, OIB 10959624421</izvorni_sadrzaj>
    <derivirana_varijabla naziv="DomainObject.Predmet.ProtustrankaFormatedOIB_1">  ELKAS d.o.o.  Novigrad, OIB 10959624421</derivirana_varijabla>
  </DomainObject.Predmet.ProtustrankaFormatedOIB>
  <DomainObject.Predmet.ProtustrankaFormatedWithAdress>
    <izvorni_sadrzaj> ELKAS d.o.o.  Novigrad, Veliki trg 9, 52 466 Novigrad</izvorni_sadrzaj>
    <derivirana_varijabla naziv="DomainObject.Predmet.ProtustrankaFormatedWithAdress_1"> ELKAS d.o.o.  Novigrad, Veliki trg 9, 52 466 Novigrad</derivirana_varijabla>
  </DomainObject.Predmet.ProtustrankaFormatedWithAdress>
  <DomainObject.Predmet.ProtustrankaFormatedWithAdressOIB>
    <izvorni_sadrzaj> ELKAS d.o.o.  Novigrad, OIB 10959624421, Veliki trg 9, 52 466 Novigrad</izvorni_sadrzaj>
    <derivirana_varijabla naziv="DomainObject.Predmet.ProtustrankaFormatedWithAdressOIB_1"> ELKAS d.o.o.  Novigrad, OIB 10959624421, Veliki trg 9, 52 466 Novigrad</derivirana_varijabla>
  </DomainObject.Predmet.ProtustrankaFormatedWithAdressOIB>
  <DomainObject.Predmet.ProtustrankaWithAdress>
    <izvorni_sadrzaj>ELKAS d.o.o.  Novigrad Veliki trg 9, 52 466 Novigrad</izvorni_sadrzaj>
    <derivirana_varijabla naziv="DomainObject.Predmet.ProtustrankaWithAdress_1">ELKAS d.o.o.  Novigrad Veliki trg 9, 52 466 Novigrad</derivirana_varijabla>
  </DomainObject.Predmet.ProtustrankaWithAdress>
  <DomainObject.Predmet.ProtustrankaWithAdressOIB>
    <izvorni_sadrzaj>ELKAS d.o.o.  Novigrad, OIB 10959624421, Veliki trg 9, 52 466 Novigrad</izvorni_sadrzaj>
    <derivirana_varijabla naziv="DomainObject.Predmet.ProtustrankaWithAdressOIB_1">ELKAS d.o.o.  Novigrad, OIB 10959624421, Veliki trg 9, 52 466 Novigrad</derivirana_varijabla>
  </DomainObject.Predmet.ProtustrankaWithAdressOIB>
  <DomainObject.Predmet.ProtustrankaNazivFormated>
    <izvorni_sadrzaj>ELKAS d.o.o.  Novigrad</izvorni_sadrzaj>
    <derivirana_varijabla naziv="DomainObject.Predmet.ProtustrankaNazivFormated_1">ELKAS d.o.o.  Novigrad</derivirana_varijabla>
  </DomainObject.Predmet.ProtustrankaNazivFormated>
  <DomainObject.Predmet.ProtustrankaNazivFormatedOIB>
    <izvorni_sadrzaj>ELKAS d.o.o.  Novigrad, OIB 10959624421</izvorni_sadrzaj>
    <derivirana_varijabla naziv="DomainObject.Predmet.ProtustrankaNazivFormatedOIB_1">ELKAS d.o.o.  Novigrad, OIB 10959624421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ELVIS SOLDATIĆ  Novigrad</izvorni_sadrzaj>
    <derivirana_varijabla naziv="DomainObject.Predmet.StrankaFormated_1">  ELVIS SOLDATIĆ  Novigrad</derivirana_varijabla>
  </DomainObject.Predmet.StrankaFormated>
  <DomainObject.Predmet.StrankaFormatedOIB>
    <izvorni_sadrzaj>  ELVIS SOLDATIĆ  Novigrad, OIB 86463365783</izvorni_sadrzaj>
    <derivirana_varijabla naziv="DomainObject.Predmet.StrankaFormatedOIB_1">  ELVIS SOLDATIĆ  Novigrad, OIB 86463365783</derivirana_varijabla>
  </DomainObject.Predmet.StrankaFormatedOIB>
  <DomainObject.Predmet.StrankaFormatedWithAdress>
    <izvorni_sadrzaj> ELVIS SOLDATIĆ  Novigrad, Torči 42, 52466 Novigrad</izvorni_sadrzaj>
    <derivirana_varijabla naziv="DomainObject.Predmet.StrankaFormatedWithAdress_1"> ELVIS SOLDATIĆ  Novigrad, Torči 42, 52466 Novigrad</derivirana_varijabla>
  </DomainObject.Predmet.StrankaFormatedWithAdress>
  <DomainObject.Predmet.StrankaFormatedWithAdressOIB>
    <izvorni_sadrzaj> ELVIS SOLDATIĆ  Novigrad, OIB 86463365783, Torči 42, 52466 Novigrad</izvorni_sadrzaj>
    <derivirana_varijabla naziv="DomainObject.Predmet.StrankaFormatedWithAdressOIB_1"> ELVIS SOLDATIĆ  Novigrad, OIB 86463365783, Torči 42, 52466 Novigrad</derivirana_varijabla>
  </DomainObject.Predmet.StrankaFormatedWithAdressOIB>
  <DomainObject.Predmet.StrankaWithAdress>
    <izvorni_sadrzaj>ELVIS SOLDATIĆ  Novigrad Torči 42,52466 Novigrad</izvorni_sadrzaj>
    <derivirana_varijabla naziv="DomainObject.Predmet.StrankaWithAdress_1">ELVIS SOLDATIĆ  Novigrad Torči 42,52466 Novigrad</derivirana_varijabla>
  </DomainObject.Predmet.StrankaWithAdress>
  <DomainObject.Predmet.StrankaWithAdressOIB>
    <izvorni_sadrzaj>ELVIS SOLDATIĆ  Novigrad, OIB 86463365783, Torči 42,52466 Novigrad</izvorni_sadrzaj>
    <derivirana_varijabla naziv="DomainObject.Predmet.StrankaWithAdressOIB_1">ELVIS SOLDATIĆ  Novigrad, OIB 86463365783, Torči 42,52466 Novigrad</derivirana_varijabla>
  </DomainObject.Predmet.StrankaWithAdressOIB>
  <DomainObject.Predmet.StrankaNazivFormated>
    <izvorni_sadrzaj>ELVIS SOLDATIĆ  Novigrad</izvorni_sadrzaj>
    <derivirana_varijabla naziv="DomainObject.Predmet.StrankaNazivFormated_1">ELVIS SOLDATIĆ  Novigrad</derivirana_varijabla>
  </DomainObject.Predmet.StrankaNazivFormated>
  <DomainObject.Predmet.StrankaNazivFormatedOIB>
    <izvorni_sadrzaj>ELVIS SOLDATIĆ  Novigrad, OIB 86463365783</izvorni_sadrzaj>
    <derivirana_varijabla naziv="DomainObject.Predmet.StrankaNazivFormatedOIB_1">ELVIS SOLDATIĆ  Novigrad, OIB 86463365783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ELVIS SOLDATIĆ  Novigrad</item>
    </izvorni_sadrzaj>
    <derivirana_varijabla naziv="DomainObject.Predmet.StrankaListFormated_1">
      <item>ELVIS SOLDATIĆ  Novigrad</item>
    </derivirana_varijabla>
  </DomainObject.Predmet.StrankaListFormated>
  <DomainObject.Predmet.StrankaListFormatedOIB>
    <izvorni_sadrzaj>
      <item>ELVIS SOLDATIĆ  Novigrad, OIB 86463365783</item>
    </izvorni_sadrzaj>
    <derivirana_varijabla naziv="DomainObject.Predmet.StrankaListFormatedOIB_1">
      <item>ELVIS SOLDATIĆ  Novigrad, OIB 86463365783</item>
    </derivirana_varijabla>
  </DomainObject.Predmet.StrankaListFormatedOIB>
  <DomainObject.Predmet.StrankaListFormatedWithAdress>
    <izvorni_sadrzaj>
      <item>ELVIS SOLDATIĆ  Novigrad, Torči 42, 52466 Novigrad</item>
    </izvorni_sadrzaj>
    <derivirana_varijabla naziv="DomainObject.Predmet.StrankaListFormatedWithAdress_1">
      <item>ELVIS SOLDATIĆ  Novigrad, Torči 42, 52466 Novigrad</item>
    </derivirana_varijabla>
  </DomainObject.Predmet.StrankaListFormatedWithAdress>
  <DomainObject.Predmet.StrankaListFormatedWithAdressOIB>
    <izvorni_sadrzaj>
      <item>ELVIS SOLDATIĆ  Novigrad, OIB 86463365783, Torči 42, 52466 Novigrad</item>
    </izvorni_sadrzaj>
    <derivirana_varijabla naziv="DomainObject.Predmet.StrankaListFormatedWithAdressOIB_1">
      <item>ELVIS SOLDATIĆ  Novigrad, OIB 86463365783, Torči 42, 52466 Novigrad</item>
    </derivirana_varijabla>
  </DomainObject.Predmet.StrankaListFormatedWithAdressOIB>
  <DomainObject.Predmet.StrankaListNazivFormated>
    <izvorni_sadrzaj>
      <item>ELVIS SOLDATIĆ  Novigrad</item>
    </izvorni_sadrzaj>
    <derivirana_varijabla naziv="DomainObject.Predmet.StrankaListNazivFormated_1">
      <item>ELVIS SOLDATIĆ  Novigrad</item>
    </derivirana_varijabla>
  </DomainObject.Predmet.StrankaListNazivFormated>
  <DomainObject.Predmet.StrankaListNazivFormatedOIB>
    <izvorni_sadrzaj>
      <item>ELVIS SOLDATIĆ  Novigrad, OIB 86463365783</item>
    </izvorni_sadrzaj>
    <derivirana_varijabla naziv="DomainObject.Predmet.StrankaListNazivFormatedOIB_1">
      <item>ELVIS SOLDATIĆ  Novigrad, OIB 86463365783</item>
    </derivirana_varijabla>
  </DomainObject.Predmet.StrankaListNazivFormatedOIB>
  <DomainObject.Predmet.ProtuStrankaListFormated>
    <izvorni_sadrzaj>
      <item>ELKAS d.o.o.  Novigrad</item>
    </izvorni_sadrzaj>
    <derivirana_varijabla naziv="DomainObject.Predmet.ProtuStrankaListFormated_1">
      <item>ELKAS d.o.o.  Novigrad</item>
    </derivirana_varijabla>
  </DomainObject.Predmet.ProtuStrankaListFormated>
  <DomainObject.Predmet.ProtuStrankaListFormatedOIB>
    <izvorni_sadrzaj>
      <item>ELKAS d.o.o.  Novigrad, OIB 10959624421</item>
    </izvorni_sadrzaj>
    <derivirana_varijabla naziv="DomainObject.Predmet.ProtuStrankaListFormatedOIB_1">
      <item>ELKAS d.o.o.  Novigrad, OIB 10959624421</item>
    </derivirana_varijabla>
  </DomainObject.Predmet.ProtuStrankaListFormatedOIB>
  <DomainObject.Predmet.ProtuStrankaListFormatedWithAdress>
    <izvorni_sadrzaj>
      <item>ELKAS d.o.o.  Novigrad, Veliki trg 9, 52 466 Novigrad</item>
    </izvorni_sadrzaj>
    <derivirana_varijabla naziv="DomainObject.Predmet.ProtuStrankaListFormatedWithAdress_1">
      <item>ELKAS d.o.o.  Novigrad, Veliki trg 9, 52 466 Novigrad</item>
    </derivirana_varijabla>
  </DomainObject.Predmet.ProtuStrankaListFormatedWithAdress>
  <DomainObject.Predmet.ProtuStrankaListFormatedWithAdressOIB>
    <izvorni_sadrzaj>
      <item>ELKAS d.o.o.  Novigrad, OIB 10959624421, Veliki trg 9, 52 466 Novigrad</item>
    </izvorni_sadrzaj>
    <derivirana_varijabla naziv="DomainObject.Predmet.ProtuStrankaListFormatedWithAdressOIB_1">
      <item>ELKAS d.o.o.  Novigrad, OIB 10959624421, Veliki trg 9, 52 466 Novigrad</item>
    </derivirana_varijabla>
  </DomainObject.Predmet.ProtuStrankaListFormatedWithAdressOIB>
  <DomainObject.Predmet.ProtuStrankaListNazivFormated>
    <izvorni_sadrzaj>
      <item>ELKAS d.o.o.  Novigrad</item>
    </izvorni_sadrzaj>
    <derivirana_varijabla naziv="DomainObject.Predmet.ProtuStrankaListNazivFormated_1">
      <item>ELKAS d.o.o.  Novigrad</item>
    </derivirana_varijabla>
  </DomainObject.Predmet.ProtuStrankaListNazivFormated>
  <DomainObject.Predmet.ProtuStrankaListNazivFormatedOIB>
    <izvorni_sadrzaj>
      <item>ELKAS d.o.o.  Novigrad, OIB 10959624421</item>
    </izvorni_sadrzaj>
    <derivirana_varijabla naziv="DomainObject.Predmet.ProtuStrankaListNazivFormatedOIB_1">
      <item>ELKAS d.o.o.  Novigrad, OIB 10959624421</item>
    </derivirana_varijabla>
  </DomainObject.Predmet.ProtuStrankaListNazivFormatedOIB>
  <DomainObject.Predmet.OstaliListFormated>
    <izvorni_sadrzaj>
      <item>Katica Soldatić</item>
    </izvorni_sadrzaj>
    <derivirana_varijabla naziv="DomainObject.Predmet.OstaliListFormated_1">
      <item>Katica Soldatić</item>
    </derivirana_varijabla>
  </DomainObject.Predmet.OstaliListFormated>
  <DomainObject.Predmet.OstaliListFormatedOIB>
    <izvorni_sadrzaj>
      <item>Katica Soldatić, OIB 06380292267</item>
    </izvorni_sadrzaj>
    <derivirana_varijabla naziv="DomainObject.Predmet.OstaliListFormatedOIB_1">
      <item>Katica Soldatić, OIB 06380292267</item>
    </derivirana_varijabla>
  </DomainObject.Predmet.OstaliListFormatedOIB>
  <DomainObject.Predmet.OstaliListFormatedWithAdress>
    <izvorni_sadrzaj>
      <item>Katica Soldatić, Ulica Torči 42, 52466 Novigrad</item>
    </izvorni_sadrzaj>
    <derivirana_varijabla naziv="DomainObject.Predmet.OstaliListFormatedWithAdress_1">
      <item>Katica Soldatić, Ulica Torči 42, 52466 Novigrad</item>
    </derivirana_varijabla>
  </DomainObject.Predmet.OstaliListFormatedWithAdress>
  <DomainObject.Predmet.OstaliListFormatedWithAdressOIB>
    <izvorni_sadrzaj>
      <item>Katica Soldatić, OIB 06380292267, Ulica Torči 42, 52466 Novigrad</item>
    </izvorni_sadrzaj>
    <derivirana_varijabla naziv="DomainObject.Predmet.OstaliListFormatedWithAdressOIB_1">
      <item>Katica Soldatić, OIB 06380292267, Ulica Torči 42, 52466 Novigrad</item>
    </derivirana_varijabla>
  </DomainObject.Predmet.OstaliListFormatedWithAdressOIB>
  <DomainObject.Predmet.OstaliListNazivFormated>
    <izvorni_sadrzaj>
      <item>Katica Soldatić</item>
    </izvorni_sadrzaj>
    <derivirana_varijabla naziv="DomainObject.Predmet.OstaliListNazivFormated_1">
      <item>Katica Soldatić</item>
    </derivirana_varijabla>
  </DomainObject.Predmet.OstaliListNazivFormated>
  <DomainObject.Predmet.OstaliListNazivFormatedOIB>
    <izvorni_sadrzaj>
      <item>Katica Soldatić, OIB 06380292267</item>
    </izvorni_sadrzaj>
    <derivirana_varijabla naziv="DomainObject.Predmet.OstaliListNazivFormatedOIB_1">
      <item>Katica Soldatić, OIB 06380292267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ELVIS SOLDATIĆ  Novigrad</izvorni_sadrzaj>
    <derivirana_varijabla naziv="DomainObject.Predmet.StrankaIDrugi_1">ELVIS SOLDATIĆ  Novigrad</derivirana_varijabla>
  </DomainObject.Predmet.StrankaIDrugi>
  <DomainObject.Predmet.ProtustrankaIDrugi>
    <izvorni_sadrzaj>ELKAS d.o.o.  Novigrad</izvorni_sadrzaj>
    <derivirana_varijabla naziv="DomainObject.Predmet.ProtustrankaIDrugi_1">ELKAS d.o.o.  Novigrad</derivirana_varijabla>
  </DomainObject.Predmet.ProtustrankaIDrugi>
  <DomainObject.Predmet.StrankaIDrugiAdressOIB>
    <izvorni_sadrzaj>ELVIS SOLDATIĆ  Novigrad, OIB 86463365783, Torči 42, 52466 Novigrad</izvorni_sadrzaj>
    <derivirana_varijabla naziv="DomainObject.Predmet.StrankaIDrugiAdressOIB_1">ELVIS SOLDATIĆ  Novigrad, OIB 86463365783, Torči 42, 52466 Novigrad</derivirana_varijabla>
  </DomainObject.Predmet.StrankaIDrugiAdressOIB>
  <DomainObject.Predmet.ProtustrankaIDrugiAdressOIB>
    <izvorni_sadrzaj>ELKAS d.o.o.  Novigrad, OIB 10959624421, Veliki trg 9, 52 466 Novigrad</izvorni_sadrzaj>
    <derivirana_varijabla naziv="DomainObject.Predmet.ProtustrankaIDrugiAdressOIB_1">ELKAS d.o.o.  Novigrad, OIB 10959624421, Veliki trg 9,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ELVIS SOLDATIĆ  Novigrad</item>
      <item>ELKAS d.o.o.  Novigrad</item>
      <item>Katica Soldatić</item>
    </izvorni_sadrzaj>
    <derivirana_varijabla naziv="DomainObject.Predmet.SudioniciListNaziv_1">
      <item>ELVIS SOLDATIĆ  Novigrad</item>
      <item>ELKAS d.o.o.  Novigrad</item>
      <item>Katica Soldatić</item>
    </derivirana_varijabla>
  </DomainObject.Predmet.SudioniciListNaziv>
  <DomainObject.Predmet.SudioniciListAdressOIB>
    <izvorni_sadrzaj>
      <item>ELVIS SOLDATIĆ  Novigrad, OIB 86463365783, Torči 42,52466 Novigrad</item>
      <item>ELKAS d.o.o.  Novigrad, OIB 10959624421, Veliki trg 9,52 466 Novigrad</item>
      <item>Katica Soldatić, OIB 06380292267, Ulica Torči 42,52466 Novigrad</item>
    </izvorni_sadrzaj>
    <derivirana_varijabla naziv="DomainObject.Predmet.SudioniciListAdressOIB_1">
      <item>ELVIS SOLDATIĆ  Novigrad, OIB 86463365783, Torči 42,52466 Novigrad</item>
      <item>ELKAS d.o.o.  Novigrad, OIB 10959624421, Veliki trg 9,52 466 Novigrad</item>
      <item>Katica Soldatić, OIB 06380292267, Ulica Torči 42,52466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86463365783</item>
      <item>, OIB 10959624421</item>
      <item>, OIB 06380292267</item>
    </izvorni_sadrzaj>
    <derivirana_varijabla naziv="DomainObject.Predmet.SudioniciListNazivOIB_1">
      <item>, OIB 86463365783</item>
      <item>, OIB 10959624421</item>
      <item>, OIB 06380292267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713</properties:Words>
  <properties:Characters>3739</properties:Characters>
  <properties:Lines>105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2015-09-25T13:59:00Z</dcterms:created>
  <dc:creator>nmarkovic</dc:creator>
  <cp:lastModifiedBy>Renata Valić</cp:lastModifiedBy>
  <cp:lastPrinted>2015-09-28T10:57:00Z</cp:lastPrinted>
  <dcterms:modified xmlns:xsi="http://www.w3.org/2001/XMLSchema-instance" xsi:type="dcterms:W3CDTF">2015-09-28T11:01:00Z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