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00fed" w14:paraId="3b00fed" w:rsidRDefault="00B474C8" w:rsidP="00B474C8" w:rsidR="00B474C8" w:rsidRPr="00E73F61">
      <w:pPr>
        <w15:collapsed w:val="false"/>
        <w:rPr>
          <w:rStyle w:val="Brojstranice"/>
        </w:rPr>
      </w:pPr>
      <w:bookmarkStart w:name="_GoBack" w:id="0"/>
      <w:bookmarkEnd w:id="0"/>
      <w:r w:rsidRPr="00E73F61">
        <w:tab/>
      </w:r>
      <w:r w:rsidR="00972A08">
        <w:t xml:space="preserve">   </w:t>
      </w:r>
      <w:r w:rsidRPr="00E73F61">
        <w:t xml:space="preserve">   </w:t>
      </w:r>
      <w:r w:rsidR="007C4CE9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10" o:title=""/>
          </v:shape>
        </w:pict>
      </w:r>
      <w:r w:rsidRPr="00E73F61">
        <w:rPr>
          <w:rStyle w:val="Brojstranice"/>
        </w:rPr>
        <w:t xml:space="preserve"> </w:t>
      </w:r>
      <w:r w:rsidRPr="00E73F61">
        <w:rPr>
          <w:rStyle w:val="Brojstranice"/>
        </w:rPr>
        <w:tab/>
      </w:r>
      <w:r w:rsidRPr="00E73F61">
        <w:rPr>
          <w:rStyle w:val="Brojstranice"/>
        </w:rPr>
        <w:tab/>
      </w:r>
      <w:r w:rsidRPr="00E73F61">
        <w:rPr>
          <w:rStyle w:val="Brojstranice"/>
        </w:rPr>
        <w:tab/>
      </w:r>
      <w:r w:rsidRPr="00E73F61">
        <w:rPr>
          <w:rStyle w:val="Brojstranice"/>
        </w:rPr>
        <w:tab/>
      </w:r>
      <w:r w:rsidRPr="00E73F61">
        <w:rPr>
          <w:rStyle w:val="Brojstranice"/>
        </w:rPr>
        <w:tab/>
      </w:r>
      <w:r w:rsidRPr="00E73F61">
        <w:rPr>
          <w:rStyle w:val="Brojstranice"/>
        </w:rPr>
        <w:tab/>
      </w:r>
      <w:r w:rsidRPr="00E73F61">
        <w:rPr>
          <w:rStyle w:val="Brojstranice"/>
        </w:rPr>
        <w:tab/>
      </w:r>
    </w:p>
    <w:p w:rsidRDefault="00972A08" w:rsidP="00B474C8" w:rsidR="00B474C8" w:rsidRPr="00E73F61">
      <w:pPr>
        <w:rPr>
          <w:bCs/>
        </w:rPr>
      </w:pPr>
      <w:r>
        <w:rPr>
          <w:bCs/>
        </w:rPr>
        <w:t xml:space="preserve">   REPUBLIKA</w:t>
      </w:r>
      <w:r w:rsidR="00B474C8" w:rsidRPr="00E73F61">
        <w:rPr>
          <w:bCs/>
        </w:rPr>
        <w:t> HRVATSKA</w:t>
      </w:r>
      <w:r w:rsidR="00B474C8" w:rsidRPr="00E73F61">
        <w:t xml:space="preserve"> </w:t>
      </w:r>
      <w:r w:rsidR="00B474C8" w:rsidRPr="00E73F61">
        <w:br/>
      </w:r>
      <w:r w:rsidR="00B474C8" w:rsidRPr="00E73F61">
        <w:rPr>
          <w:bCs/>
        </w:rPr>
        <w:t>TRGOVAČKI SUD U PAZINU</w:t>
      </w:r>
    </w:p>
    <w:p w:rsidRDefault="00B474C8" w:rsidP="00972A08" w:rsidR="00B474C8">
      <w:pPr>
        <w:ind w:firstLine="708"/>
        <w:rPr>
          <w:rStyle w:val="Brojstranice"/>
        </w:rPr>
      </w:pPr>
      <w:r w:rsidRPr="00E73F61">
        <w:rPr>
          <w:bCs/>
        </w:rPr>
        <w:t>Pazin, Dršćevka 1</w:t>
      </w:r>
      <w:r w:rsidRPr="00E73F61">
        <w:t xml:space="preserve"> </w:t>
      </w:r>
      <w:r w:rsidRPr="00E73F61">
        <w:rPr>
          <w:rStyle w:val="Brojstranice"/>
        </w:rPr>
        <w:tab/>
      </w:r>
    </w:p>
    <w:p w:rsidRDefault="008F5AC7" w:rsidP="00B474C8" w:rsidR="008F5AC7" w:rsidRPr="00E73F61">
      <w:pPr>
        <w:rPr>
          <w:rStyle w:val="Brojstranice"/>
        </w:rPr>
      </w:pPr>
    </w:p>
    <w:p w:rsidRDefault="00972A08" w:rsidP="00B474C8" w:rsidR="00972A08">
      <w:pPr>
        <w:jc w:val="center"/>
        <w:rPr>
          <w:rStyle w:val="Brojstranice"/>
        </w:rPr>
      </w:pPr>
      <w:r w:rsidRPr="00E73F61">
        <w:rPr>
          <w:bCs/>
        </w:rPr>
        <w:t>R</w:t>
      </w:r>
      <w:r>
        <w:rPr>
          <w:bCs/>
        </w:rPr>
        <w:t xml:space="preserve"> </w:t>
      </w:r>
      <w:r w:rsidRPr="00E73F61">
        <w:rPr>
          <w:bCs/>
        </w:rPr>
        <w:t>E</w:t>
      </w:r>
      <w:r>
        <w:rPr>
          <w:bCs/>
        </w:rPr>
        <w:t xml:space="preserve"> </w:t>
      </w:r>
      <w:r w:rsidRPr="00E73F61">
        <w:rPr>
          <w:bCs/>
        </w:rPr>
        <w:t>P</w:t>
      </w:r>
      <w:r>
        <w:rPr>
          <w:bCs/>
        </w:rPr>
        <w:t xml:space="preserve"> </w:t>
      </w:r>
      <w:r w:rsidRPr="00E73F61">
        <w:rPr>
          <w:bCs/>
        </w:rPr>
        <w:t>U</w:t>
      </w:r>
      <w:r>
        <w:rPr>
          <w:bCs/>
        </w:rPr>
        <w:t xml:space="preserve"> </w:t>
      </w:r>
      <w:r w:rsidRPr="00E73F61">
        <w:rPr>
          <w:bCs/>
        </w:rPr>
        <w:t>B</w:t>
      </w:r>
      <w:r>
        <w:rPr>
          <w:bCs/>
        </w:rPr>
        <w:t xml:space="preserve"> </w:t>
      </w:r>
      <w:r w:rsidRPr="00E73F61">
        <w:rPr>
          <w:bCs/>
        </w:rPr>
        <w:t>L</w:t>
      </w:r>
      <w:r>
        <w:rPr>
          <w:bCs/>
        </w:rPr>
        <w:t xml:space="preserve"> </w:t>
      </w:r>
      <w:r w:rsidRPr="00E73F61">
        <w:rPr>
          <w:bCs/>
        </w:rPr>
        <w:t>I</w:t>
      </w:r>
      <w:r>
        <w:rPr>
          <w:bCs/>
        </w:rPr>
        <w:t xml:space="preserve"> </w:t>
      </w:r>
      <w:r w:rsidRPr="00E73F61">
        <w:rPr>
          <w:bCs/>
        </w:rPr>
        <w:t>K</w:t>
      </w:r>
      <w:r>
        <w:rPr>
          <w:bCs/>
        </w:rPr>
        <w:t xml:space="preserve"> </w:t>
      </w:r>
      <w:r w:rsidRPr="00E73F61">
        <w:rPr>
          <w:bCs/>
        </w:rPr>
        <w:t>A  H</w:t>
      </w:r>
      <w:r>
        <w:rPr>
          <w:bCs/>
        </w:rPr>
        <w:t xml:space="preserve"> </w:t>
      </w:r>
      <w:r w:rsidRPr="00E73F61">
        <w:rPr>
          <w:bCs/>
        </w:rPr>
        <w:t>R</w:t>
      </w:r>
      <w:r>
        <w:rPr>
          <w:bCs/>
        </w:rPr>
        <w:t xml:space="preserve"> </w:t>
      </w:r>
      <w:r w:rsidRPr="00E73F61">
        <w:rPr>
          <w:bCs/>
        </w:rPr>
        <w:t>V</w:t>
      </w:r>
      <w:r>
        <w:rPr>
          <w:bCs/>
        </w:rPr>
        <w:t xml:space="preserve"> </w:t>
      </w:r>
      <w:r w:rsidRPr="00E73F61">
        <w:rPr>
          <w:bCs/>
        </w:rPr>
        <w:t>A</w:t>
      </w:r>
      <w:r>
        <w:rPr>
          <w:bCs/>
        </w:rPr>
        <w:t xml:space="preserve"> </w:t>
      </w:r>
      <w:r w:rsidRPr="00E73F61">
        <w:rPr>
          <w:bCs/>
        </w:rPr>
        <w:t>T</w:t>
      </w:r>
      <w:r>
        <w:rPr>
          <w:bCs/>
        </w:rPr>
        <w:t xml:space="preserve"> </w:t>
      </w:r>
      <w:r w:rsidRPr="00E73F61">
        <w:rPr>
          <w:bCs/>
        </w:rPr>
        <w:t>S</w:t>
      </w:r>
      <w:r>
        <w:rPr>
          <w:bCs/>
        </w:rPr>
        <w:t xml:space="preserve"> </w:t>
      </w:r>
      <w:r w:rsidRPr="00E73F61">
        <w:rPr>
          <w:bCs/>
        </w:rPr>
        <w:t>K</w:t>
      </w:r>
      <w:r>
        <w:rPr>
          <w:bCs/>
        </w:rPr>
        <w:t xml:space="preserve"> </w:t>
      </w:r>
      <w:r w:rsidRPr="00E73F61">
        <w:rPr>
          <w:bCs/>
        </w:rPr>
        <w:t>A</w:t>
      </w:r>
      <w:r w:rsidRPr="00E73F61">
        <w:rPr>
          <w:rStyle w:val="Brojstranice"/>
        </w:rPr>
        <w:t xml:space="preserve"> </w:t>
      </w:r>
    </w:p>
    <w:p w:rsidRDefault="00B474C8" w:rsidP="00B474C8" w:rsidR="00B474C8" w:rsidRPr="00E73F61">
      <w:pPr>
        <w:jc w:val="center"/>
        <w:rPr>
          <w:rStyle w:val="Brojstranice"/>
        </w:rPr>
      </w:pPr>
      <w:r w:rsidRPr="00E73F61">
        <w:rPr>
          <w:rStyle w:val="Brojstranice"/>
        </w:rPr>
        <w:t>R J E Š E N J E</w:t>
      </w:r>
    </w:p>
    <w:p w:rsidRDefault="00B474C8" w:rsidP="00B474C8" w:rsidR="00B474C8" w:rsidRPr="00E73F61">
      <w:pPr>
        <w:rPr>
          <w:rStyle w:val="Brojstranice"/>
        </w:rPr>
      </w:pPr>
    </w:p>
    <w:p w:rsidRDefault="00046432" w:rsidP="00046432" w:rsidR="00046432">
      <w:pPr>
        <w:ind w:firstLine="708"/>
        <w:jc w:val="both"/>
        <w:rPr>
          <w:rStyle w:val="Brojstranice"/>
        </w:rPr>
      </w:pPr>
      <w:r w:rsidRPr="00046432">
        <w:rPr>
          <w:rStyle w:val="Brojstranice"/>
        </w:rPr>
        <w:t>Trgovački sud u Pazinu, po stečajnom sucu Ivanu Dujiću, u stečajnom postupku nad dužnikom BIBIĆI d.o.o. u stečaju Svetvinčena</w:t>
      </w:r>
      <w:r w:rsidR="00FA6196">
        <w:rPr>
          <w:rStyle w:val="Brojstranice"/>
        </w:rPr>
        <w:t>t, Bibići 2, OIB 52254924126, 28</w:t>
      </w:r>
      <w:r w:rsidRPr="00046432">
        <w:rPr>
          <w:rStyle w:val="Brojstranice"/>
        </w:rPr>
        <w:t>. svibnja 2018.</w:t>
      </w:r>
    </w:p>
    <w:p w:rsidRDefault="00972A08" w:rsidP="00046432" w:rsidR="00972A08">
      <w:pPr>
        <w:ind w:firstLine="708"/>
        <w:jc w:val="both"/>
        <w:rPr>
          <w:rStyle w:val="Brojstranice"/>
        </w:rPr>
      </w:pPr>
    </w:p>
    <w:p w:rsidRDefault="00D57C1C" w:rsidP="00972A08" w:rsidR="00D57C1C" w:rsidRPr="00E73F61">
      <w:pPr>
        <w:jc w:val="center"/>
      </w:pPr>
      <w:r w:rsidRPr="00E73F61">
        <w:t>r i j e š i o  j e</w:t>
      </w:r>
    </w:p>
    <w:p w:rsidRDefault="00FC6ED4" w:rsidP="001B6558" w:rsidR="00FC6ED4" w:rsidRPr="00E73F61"/>
    <w:p w:rsidRDefault="00D57C1C" w:rsidP="005E7416" w:rsidR="003E6B24" w:rsidRPr="00E73F61">
      <w:pPr>
        <w:jc w:val="both"/>
      </w:pPr>
      <w:r w:rsidRPr="00E73F61">
        <w:tab/>
      </w:r>
      <w:r w:rsidR="00C45679" w:rsidRPr="00E73F61">
        <w:t>S</w:t>
      </w:r>
      <w:r w:rsidR="00D94838" w:rsidRPr="00E73F61">
        <w:t>tečajno</w:t>
      </w:r>
      <w:r w:rsidR="009E4294" w:rsidRPr="00E73F61">
        <w:t>m</w:t>
      </w:r>
      <w:r w:rsidR="00D94838" w:rsidRPr="00E73F61">
        <w:t xml:space="preserve"> upravitelj</w:t>
      </w:r>
      <w:r w:rsidR="009E4294" w:rsidRPr="00E73F61">
        <w:t xml:space="preserve">u </w:t>
      </w:r>
      <w:r w:rsidR="00F85CAE" w:rsidRPr="00F85CAE">
        <w:t>Damir</w:t>
      </w:r>
      <w:r w:rsidR="00F85CAE">
        <w:t>u</w:t>
      </w:r>
      <w:r w:rsidR="00F85CAE" w:rsidRPr="00F85CAE">
        <w:t xml:space="preserve"> Debeljuh</w:t>
      </w:r>
      <w:r w:rsidR="00F85CAE">
        <w:t>u</w:t>
      </w:r>
      <w:r w:rsidR="00F85CAE" w:rsidRPr="00F85CAE">
        <w:t xml:space="preserve"> iz Pule, Laginjina 6, OIB 29203139768</w:t>
      </w:r>
      <w:r w:rsidR="00BD6916" w:rsidRPr="00E73F61">
        <w:t xml:space="preserve">, </w:t>
      </w:r>
      <w:r w:rsidR="0006203A" w:rsidRPr="00E73F61">
        <w:t xml:space="preserve">određuje </w:t>
      </w:r>
      <w:r w:rsidR="00E73F61" w:rsidRPr="00E73F61">
        <w:t xml:space="preserve">se </w:t>
      </w:r>
      <w:r w:rsidR="0006203A" w:rsidRPr="00E73F61">
        <w:t xml:space="preserve">nagrada u bruto </w:t>
      </w:r>
      <w:r w:rsidR="00612661" w:rsidRPr="00E73F61">
        <w:t xml:space="preserve">iznosu od </w:t>
      </w:r>
      <w:r w:rsidR="00BB5273" w:rsidRPr="00BB5273">
        <w:t>110.406,80</w:t>
      </w:r>
      <w:r w:rsidR="00BB5273">
        <w:t xml:space="preserve"> </w:t>
      </w:r>
      <w:r w:rsidR="0006203A" w:rsidRPr="00E73F61">
        <w:t>kun</w:t>
      </w:r>
      <w:r w:rsidR="00E73F61" w:rsidRPr="00E73F61">
        <w:t>a</w:t>
      </w:r>
      <w:r w:rsidR="004B1060">
        <w:t xml:space="preserve"> te mu se odobravaju troškovi u iznosu od 1.685,00 kuna</w:t>
      </w:r>
      <w:r w:rsidR="0006203A" w:rsidRPr="00E73F61">
        <w:t>.</w:t>
      </w:r>
    </w:p>
    <w:p w:rsidRDefault="009E4294" w:rsidP="005E7416" w:rsidR="009E4294" w:rsidRPr="00E73F61">
      <w:pPr>
        <w:jc w:val="both"/>
      </w:pPr>
    </w:p>
    <w:p w:rsidRDefault="00D57C1C" w:rsidP="00517B29" w:rsidR="00D57C1C" w:rsidRPr="00E73F61">
      <w:pPr>
        <w:jc w:val="center"/>
      </w:pPr>
      <w:r w:rsidRPr="00E73F61">
        <w:t>Obrazloženje</w:t>
      </w:r>
    </w:p>
    <w:p w:rsidRDefault="001603A8" w:rsidP="001975B7" w:rsidR="001603A8" w:rsidRPr="00E73F61">
      <w:pPr>
        <w:jc w:val="both"/>
      </w:pPr>
    </w:p>
    <w:p w:rsidRDefault="006845B2" w:rsidP="00C45679" w:rsidR="00C45679" w:rsidRPr="00E73F61">
      <w:pPr>
        <w:jc w:val="both"/>
      </w:pPr>
      <w:r w:rsidRPr="00E73F61">
        <w:tab/>
      </w:r>
      <w:r w:rsidR="00C45679" w:rsidRPr="00E73F61">
        <w:t>Odredbom čl. 94. st. 1. i 2. Stečajnog zakona (dalje: SZ), propisano je da stečajni upravitelj ima pravo na nagradu za svoj rad i naknadu stvarnih troškova. Nagradu stečajnom upravitelju rješenjem određuje sud prema uredbi kojom Vlada Republike Hrvatske utvrđuje kriterije i način obračuna i plaćanja nagrade stečajnim upraviteljima.</w:t>
      </w:r>
    </w:p>
    <w:p w:rsidRDefault="00464E48" w:rsidP="00E73F61" w:rsidR="00BD6916" w:rsidRPr="00E73F61">
      <w:pPr>
        <w:jc w:val="both"/>
      </w:pPr>
      <w:r w:rsidRPr="00E73F61">
        <w:tab/>
      </w:r>
      <w:r w:rsidR="00BD6916" w:rsidRPr="00E73F61">
        <w:t>U podnes</w:t>
      </w:r>
      <w:r w:rsidR="009E4294" w:rsidRPr="00E73F61">
        <w:t>ku</w:t>
      </w:r>
      <w:r w:rsidR="00612661" w:rsidRPr="00E73F61">
        <w:t xml:space="preserve"> od </w:t>
      </w:r>
      <w:r w:rsidR="00E73F61" w:rsidRPr="00E73F61">
        <w:t>2</w:t>
      </w:r>
      <w:r w:rsidR="00BD6916" w:rsidRPr="00E73F61">
        <w:t xml:space="preserve">. </w:t>
      </w:r>
      <w:r w:rsidR="004B1060">
        <w:t>svibnja</w:t>
      </w:r>
      <w:r w:rsidR="00E73F61" w:rsidRPr="00E73F61">
        <w:t xml:space="preserve"> 2018</w:t>
      </w:r>
      <w:r w:rsidR="00BD6916" w:rsidRPr="00E73F61">
        <w:t>. stečajni upravitelj je zatražio određivanje nagrade.</w:t>
      </w:r>
    </w:p>
    <w:p w:rsidRDefault="00BD6916" w:rsidP="004B1060" w:rsidR="004B1060">
      <w:pPr>
        <w:jc w:val="both"/>
      </w:pPr>
      <w:r w:rsidRPr="00E73F61">
        <w:t xml:space="preserve"> </w:t>
      </w:r>
      <w:r w:rsidRPr="00E73F61">
        <w:tab/>
      </w:r>
      <w:r w:rsidR="004B1060">
        <w:t>S</w:t>
      </w:r>
      <w:r w:rsidR="00BB04B2" w:rsidRPr="00E73F61">
        <w:t xml:space="preserve">tečajni upravitelj </w:t>
      </w:r>
      <w:r w:rsidR="004B1060">
        <w:t xml:space="preserve">je </w:t>
      </w:r>
      <w:r w:rsidR="00BB04B2" w:rsidRPr="00E73F61">
        <w:t xml:space="preserve">unovčio stečajnu masu u iznosu od </w:t>
      </w:r>
      <w:r w:rsidR="004B1060">
        <w:t>667.000,00</w:t>
      </w:r>
      <w:r w:rsidR="00464E48" w:rsidRPr="00E73F61">
        <w:t xml:space="preserve"> </w:t>
      </w:r>
      <w:r w:rsidR="00BB04B2" w:rsidRPr="00E73F61">
        <w:t>k</w:t>
      </w:r>
      <w:r w:rsidR="00464E48" w:rsidRPr="00E73F61">
        <w:t>n</w:t>
      </w:r>
      <w:r w:rsidR="004B1060">
        <w:t xml:space="preserve"> (prodajom zaliha kamenog agregata). </w:t>
      </w:r>
    </w:p>
    <w:p w:rsidRDefault="004B1060" w:rsidP="00612661" w:rsidR="00612661" w:rsidRPr="00E73F61">
      <w:pPr>
        <w:jc w:val="both"/>
      </w:pPr>
      <w:r>
        <w:tab/>
      </w:r>
      <w:r w:rsidR="00612661" w:rsidRPr="00E73F61">
        <w:t xml:space="preserve">Prema tako unovčenoj stečajnoj masi, stečajnom upravitelju, sukladno čl. 5. st. 1., čl. 7. te čl. 15. st. 1. Uredbe o kriterijima i načinu obračuna i plaćanju nagrada stečajnim upraviteljima (NN br. 105/15,  dalje: Uredba),  </w:t>
      </w:r>
      <w:r w:rsidR="005573F4">
        <w:t xml:space="preserve">pripada sljedeća </w:t>
      </w:r>
      <w:r w:rsidR="00612661" w:rsidRPr="00E73F61">
        <w:t>nagrad</w:t>
      </w:r>
      <w:r w:rsidR="005573F4">
        <w:t>a</w:t>
      </w:r>
      <w:r w:rsidR="00612661" w:rsidRPr="00E73F61">
        <w:t>:</w:t>
      </w:r>
    </w:p>
    <w:p w:rsidRDefault="00E73F61" w:rsidP="00E73F61" w:rsidR="00E73F61" w:rsidRPr="00E73F61">
      <w:pPr>
        <w:jc w:val="both"/>
      </w:pPr>
    </w:p>
    <w:tbl>
      <w:tblPr>
        <w:tblW w:type="dxa" w:w="8534"/>
        <w:tblInd w:type="dxa" w:w="27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851"/>
        <w:gridCol w:w="5840"/>
        <w:gridCol w:w="1843"/>
      </w:tblGrid>
      <w:tr w:rsidTr="00E73F61" w:rsidR="00E73F61" w:rsidRPr="00E73F61">
        <w:trPr>
          <w:trHeight w:val="699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73F61" w:rsidP="00F875E4" w:rsidR="00E73F61" w:rsidRPr="00E73F61">
            <w:pPr>
              <w:jc w:val="center"/>
              <w:rPr>
                <w:rFonts w:eastAsia="Arial Unicode MS"/>
              </w:rPr>
            </w:pPr>
          </w:p>
          <w:p w:rsidRDefault="00E73F61" w:rsidP="00F875E4" w:rsidR="00E73F61" w:rsidRPr="00E73F61">
            <w:pPr>
              <w:jc w:val="center"/>
              <w:rPr>
                <w:rFonts w:eastAsia="Arial Unicode MS"/>
              </w:rPr>
            </w:pPr>
            <w:r w:rsidRPr="00E73F61">
              <w:rPr>
                <w:rFonts w:eastAsia="Arial Unicode MS"/>
              </w:rPr>
              <w:t>Rbr.</w:t>
            </w:r>
          </w:p>
        </w:tc>
        <w:tc>
          <w:tcPr>
            <w:tcW w:type="dxa" w:w="58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73F61" w:rsidP="00F875E4" w:rsidR="00E73F61" w:rsidRPr="00E73F61">
            <w:pPr>
              <w:jc w:val="center"/>
              <w:rPr>
                <w:rFonts w:eastAsia="Arial Unicode MS"/>
              </w:rPr>
            </w:pPr>
          </w:p>
          <w:p w:rsidRDefault="00E73F61" w:rsidP="00F875E4" w:rsidR="00E73F61" w:rsidRPr="00E73F61">
            <w:pPr>
              <w:jc w:val="center"/>
              <w:rPr>
                <w:rFonts w:eastAsia="Arial Unicode MS"/>
              </w:rPr>
            </w:pPr>
            <w:r w:rsidRPr="00E73F61">
              <w:rPr>
                <w:rFonts w:eastAsia="Arial Unicode MS"/>
              </w:rPr>
              <w:t>Obračun nagrade u postotku unovčene imovine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73F61" w:rsidP="00F875E4" w:rsidR="00E73F61" w:rsidRPr="00E73F61">
            <w:pPr>
              <w:jc w:val="center"/>
              <w:rPr>
                <w:rFonts w:eastAsia="Arial Unicode MS"/>
              </w:rPr>
            </w:pPr>
          </w:p>
          <w:p w:rsidRDefault="00E73F61" w:rsidP="00F875E4" w:rsidR="00E73F61" w:rsidRPr="00E73F61">
            <w:pPr>
              <w:jc w:val="center"/>
              <w:rPr>
                <w:rFonts w:eastAsia="Arial Unicode MS"/>
              </w:rPr>
            </w:pPr>
            <w:r w:rsidRPr="00E73F61">
              <w:rPr>
                <w:rFonts w:eastAsia="Arial Unicode MS"/>
              </w:rPr>
              <w:t>Iznos nagrade</w:t>
            </w:r>
          </w:p>
          <w:p w:rsidRDefault="00E73F61" w:rsidP="00F875E4" w:rsidR="00E73F61" w:rsidRPr="00E73F61">
            <w:pPr>
              <w:jc w:val="center"/>
              <w:rPr>
                <w:rFonts w:eastAsia="Arial Unicode MS"/>
              </w:rPr>
            </w:pPr>
            <w:r w:rsidRPr="00E73F61">
              <w:rPr>
                <w:rFonts w:eastAsia="Arial Unicode MS"/>
              </w:rPr>
              <w:t xml:space="preserve"> u kn</w:t>
            </w:r>
          </w:p>
        </w:tc>
      </w:tr>
      <w:tr w:rsidTr="00E73F61" w:rsidR="00E73F61" w:rsidRPr="00E73F61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3F61" w:rsidP="00F875E4" w:rsidR="00E73F61" w:rsidRPr="00E73F61">
            <w:pPr>
              <w:jc w:val="center"/>
              <w:rPr>
                <w:color w:val="000000"/>
              </w:rPr>
            </w:pPr>
            <w:r w:rsidRPr="00E73F61">
              <w:rPr>
                <w:color w:val="000000"/>
              </w:rPr>
              <w:t>1.</w:t>
            </w:r>
          </w:p>
        </w:tc>
        <w:tc>
          <w:tcPr>
            <w:tcW w:type="dxa" w:w="58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3F61" w:rsidP="00F875E4" w:rsidR="00E73F61" w:rsidRPr="00E73F61">
            <w:pPr>
              <w:tabs>
                <w:tab w:pos="2862" w:val="center"/>
              </w:tabs>
              <w:jc w:val="center"/>
              <w:rPr>
                <w:color w:val="000000"/>
              </w:rPr>
            </w:pPr>
            <w:r w:rsidRPr="00E73F61">
              <w:rPr>
                <w:color w:val="000000"/>
              </w:rPr>
              <w:t>od 1 kn do 100.000,00 kn, nagrada od 16%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3F61" w:rsidP="00F875E4" w:rsidR="00E73F61" w:rsidRPr="00E73F61">
            <w:pPr>
              <w:jc w:val="right"/>
              <w:rPr>
                <w:color w:val="000000"/>
              </w:rPr>
            </w:pPr>
            <w:r w:rsidRPr="00E73F61">
              <w:rPr>
                <w:color w:val="000000"/>
              </w:rPr>
              <w:t>16.000,00</w:t>
            </w:r>
          </w:p>
        </w:tc>
      </w:tr>
      <w:tr w:rsidTr="00E73F61" w:rsidR="00E73F61" w:rsidRPr="00E73F61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3F61" w:rsidP="00F875E4" w:rsidR="00E73F61" w:rsidRPr="00E73F61">
            <w:pPr>
              <w:jc w:val="center"/>
              <w:rPr>
                <w:color w:val="000000"/>
              </w:rPr>
            </w:pPr>
            <w:r w:rsidRPr="00E73F61">
              <w:rPr>
                <w:color w:val="000000"/>
              </w:rPr>
              <w:t>2.</w:t>
            </w:r>
          </w:p>
        </w:tc>
        <w:tc>
          <w:tcPr>
            <w:tcW w:type="dxa" w:w="58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3F61" w:rsidP="00F875E4" w:rsidR="00E73F61" w:rsidRPr="00E73F61">
            <w:pPr>
              <w:tabs>
                <w:tab w:pos="2862" w:val="center"/>
              </w:tabs>
              <w:jc w:val="center"/>
              <w:rPr>
                <w:rFonts w:eastAsia="Arial Unicode MS"/>
                <w:color w:val="000000"/>
              </w:rPr>
            </w:pPr>
            <w:r w:rsidRPr="00E73F61">
              <w:rPr>
                <w:rFonts w:eastAsia="Arial Unicode MS"/>
                <w:color w:val="000000"/>
              </w:rPr>
              <w:t>od 100.000,01 kn,  do 300.000,00 kn, nagrada od 12%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3F61" w:rsidP="00F875E4" w:rsidR="00E73F61" w:rsidRPr="00E73F61">
            <w:pPr>
              <w:jc w:val="right"/>
              <w:rPr>
                <w:color w:val="000000"/>
              </w:rPr>
            </w:pPr>
            <w:r w:rsidRPr="00E73F61">
              <w:rPr>
                <w:color w:val="000000"/>
              </w:rPr>
              <w:t>23.999,99</w:t>
            </w:r>
          </w:p>
        </w:tc>
      </w:tr>
      <w:tr w:rsidTr="00E73F61" w:rsidR="00E73F61" w:rsidRPr="00E73F61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3F61" w:rsidP="00F875E4" w:rsidR="00E73F61" w:rsidRPr="00E73F61">
            <w:pPr>
              <w:jc w:val="center"/>
            </w:pPr>
            <w:r w:rsidRPr="00E73F61">
              <w:t>3.</w:t>
            </w:r>
          </w:p>
        </w:tc>
        <w:tc>
          <w:tcPr>
            <w:tcW w:type="dxa" w:w="58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3F61" w:rsidP="00F875E4" w:rsidR="00E73F61" w:rsidRPr="00E73F61">
            <w:pPr>
              <w:jc w:val="center"/>
            </w:pPr>
            <w:r w:rsidRPr="00E73F61">
              <w:t>od 300.000,01 kn, do 500.000,00 kn, nagrada od 10%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3F61" w:rsidP="00F875E4" w:rsidR="00E73F61" w:rsidRPr="00E73F61">
            <w:pPr>
              <w:jc w:val="right"/>
            </w:pPr>
            <w:r w:rsidRPr="00E73F61">
              <w:t>19.999,99</w:t>
            </w:r>
          </w:p>
        </w:tc>
      </w:tr>
      <w:tr w:rsidTr="00E73F61" w:rsidR="00E73F61" w:rsidRPr="00E73F61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3F61" w:rsidP="00F875E4" w:rsidR="00E73F61" w:rsidRPr="00E73F61">
            <w:pPr>
              <w:jc w:val="center"/>
            </w:pPr>
            <w:r w:rsidRPr="00E73F61">
              <w:t>4.</w:t>
            </w:r>
          </w:p>
        </w:tc>
        <w:tc>
          <w:tcPr>
            <w:tcW w:type="dxa" w:w="58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3F61" w:rsidP="00F875E4" w:rsidR="00E73F61" w:rsidRPr="00E73F61">
            <w:pPr>
              <w:jc w:val="both"/>
            </w:pPr>
            <w:r w:rsidRPr="00E73F61">
              <w:t>od 500.000,01 kn, do 1.000.000,00  kn, nagrada od 8%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B1060" w:rsidP="004B1060" w:rsidR="00E73F61" w:rsidRPr="00E73F61">
            <w:pPr>
              <w:jc w:val="right"/>
            </w:pPr>
            <w:r>
              <w:t xml:space="preserve"> 13</w:t>
            </w:r>
            <w:r w:rsidR="00E73F61" w:rsidRPr="00E73F61">
              <w:t>.</w:t>
            </w:r>
            <w:r>
              <w:t>360</w:t>
            </w:r>
            <w:r w:rsidR="00E73F61" w:rsidRPr="00E73F61">
              <w:t>,</w:t>
            </w:r>
            <w:r>
              <w:t>00</w:t>
            </w:r>
          </w:p>
        </w:tc>
      </w:tr>
      <w:tr w:rsidTr="00E73F61" w:rsidR="00E73F61" w:rsidRPr="00E73F61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73F61" w:rsidP="00F875E4" w:rsidR="00E73F61" w:rsidRPr="00E73F61">
            <w:pPr>
              <w:jc w:val="center"/>
            </w:pPr>
          </w:p>
        </w:tc>
        <w:tc>
          <w:tcPr>
            <w:tcW w:type="dxa" w:w="58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3F61" w:rsidP="00F875E4" w:rsidR="00E73F61" w:rsidRPr="00E73F61">
            <w:pPr>
              <w:jc w:val="both"/>
            </w:pPr>
            <w:r w:rsidRPr="00E73F61">
              <w:t>Ukupno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B1060" w:rsidP="004B1060" w:rsidR="00E73F61" w:rsidRPr="00E73F61">
            <w:pPr>
              <w:jc w:val="right"/>
            </w:pPr>
            <w:r>
              <w:t>73.359,98</w:t>
            </w:r>
          </w:p>
        </w:tc>
      </w:tr>
    </w:tbl>
    <w:p w:rsidRDefault="00E73F61" w:rsidP="00AA564A" w:rsidR="00E73F61">
      <w:pPr>
        <w:jc w:val="both"/>
      </w:pPr>
    </w:p>
    <w:p w:rsidRDefault="00AA564A" w:rsidP="00AA564A" w:rsidR="006D6D6F">
      <w:pPr>
        <w:jc w:val="both"/>
      </w:pPr>
      <w:r w:rsidRPr="00E73F61">
        <w:tab/>
      </w:r>
      <w:r w:rsidR="005573F4">
        <w:t xml:space="preserve">Nadalje, </w:t>
      </w:r>
      <w:r w:rsidR="006D6D6F">
        <w:t>budući da su vjerovnici prihvatili stečajni plan, nagrada stečajnom upravitelju je, temeljem čl. 11. Uredbe, uvećana za 20 % odnosno za 14.672,00 kn.</w:t>
      </w:r>
    </w:p>
    <w:p w:rsidRDefault="006D6D6F" w:rsidP="00AA564A" w:rsidR="006D6D6F">
      <w:pPr>
        <w:jc w:val="both"/>
      </w:pPr>
      <w:r>
        <w:tab/>
      </w:r>
      <w:r w:rsidR="00AA564A" w:rsidRPr="00E73F61">
        <w:t xml:space="preserve">Budući da </w:t>
      </w:r>
      <w:r w:rsidR="00E73F61" w:rsidRPr="00E73F61">
        <w:t>je stečajna masa unovčena u roku od jedne godine od održanog izvještajnog ročišta</w:t>
      </w:r>
      <w:r w:rsidR="00AA564A" w:rsidRPr="00E73F61">
        <w:t xml:space="preserve">, sud je stečajnom upravitelju, sukladno čl. 5. st. 2., čl. 8. te čl. 15. st. 1. Uredbe,  odredio i dodatnu nagradu u bruto iznosu od </w:t>
      </w:r>
      <w:r>
        <w:t>14.672,02</w:t>
      </w:r>
      <w:r w:rsidR="00E73F61" w:rsidRPr="00E73F61">
        <w:t xml:space="preserve"> kn</w:t>
      </w:r>
      <w:r w:rsidR="008F5AC7">
        <w:t xml:space="preserve"> -</w:t>
      </w:r>
      <w:r w:rsidR="00AA564A" w:rsidRPr="00E73F61">
        <w:t xml:space="preserve"> ukupno </w:t>
      </w:r>
      <w:r>
        <w:t>110.406,80 kn, uvećano za 7,5</w:t>
      </w:r>
      <w:r w:rsidR="00BB5273">
        <w:t>% (7.702,80 kn) na ime doprinosa na zdravstveno osiguranje</w:t>
      </w:r>
      <w:r w:rsidR="008F5AC7">
        <w:t xml:space="preserve"> -</w:t>
      </w:r>
      <w:r w:rsidR="00BB5273">
        <w:t xml:space="preserve"> sveukupno 110.406,80 kn. </w:t>
      </w:r>
    </w:p>
    <w:p w:rsidRDefault="008F5AC7" w:rsidP="008F5AC7" w:rsidR="008F5AC7" w:rsidRPr="00E73F61">
      <w:pPr>
        <w:jc w:val="both"/>
      </w:pPr>
      <w:r>
        <w:lastRenderedPageBreak/>
        <w:tab/>
      </w:r>
      <w:r w:rsidRPr="008F5AC7">
        <w:t>U zahtjevu  od 2. svibnja 2018.   stečajni je upravitelj je specificirao troškove</w:t>
      </w:r>
      <w:r>
        <w:t xml:space="preserve"> po pojedinim stavkama</w:t>
      </w:r>
      <w:r w:rsidRPr="008F5AC7">
        <w:t xml:space="preserve"> te je stečajni sudac ocijenio osnovanim  putne </w:t>
      </w:r>
      <w:r>
        <w:t xml:space="preserve">i materijalne </w:t>
      </w:r>
      <w:r w:rsidRPr="008F5AC7">
        <w:t>troškove u ukupno zatraženom iznosu od 1.685,00 k</w:t>
      </w:r>
      <w:r>
        <w:t>n</w:t>
      </w:r>
      <w:r w:rsidRPr="008F5AC7">
        <w:t>.</w:t>
      </w:r>
    </w:p>
    <w:p w:rsidRDefault="00612661" w:rsidP="00AA564A" w:rsidR="00612661" w:rsidRPr="00E73F61">
      <w:pPr>
        <w:jc w:val="both"/>
      </w:pPr>
    </w:p>
    <w:p w:rsidRDefault="003E6B24" w:rsidP="003E6B24" w:rsidR="001A1342" w:rsidRPr="00E73F61">
      <w:pPr>
        <w:jc w:val="both"/>
      </w:pPr>
      <w:r w:rsidRPr="00E73F61">
        <w:tab/>
      </w:r>
      <w:r w:rsidR="001E275E" w:rsidRPr="00E73F61">
        <w:t>S obzirom na sve navedeno</w:t>
      </w:r>
      <w:r w:rsidR="005E7416" w:rsidRPr="00E73F61">
        <w:t>, temeljem čl. 94. SZ-a,</w:t>
      </w:r>
      <w:r w:rsidR="001E275E" w:rsidRPr="00E73F61">
        <w:t xml:space="preserve"> odlučeno je kao u izreci.</w:t>
      </w:r>
    </w:p>
    <w:p w:rsidRDefault="00E0671B" w:rsidP="001E275E" w:rsidR="00E0671B" w:rsidRPr="00E73F61">
      <w:pPr>
        <w:jc w:val="both"/>
      </w:pPr>
    </w:p>
    <w:p w:rsidRDefault="00D57C1C" w:rsidP="00972A08" w:rsidR="00D57C1C" w:rsidRPr="00E73F61">
      <w:pPr>
        <w:jc w:val="center"/>
      </w:pPr>
      <w:r w:rsidRPr="00E73F61">
        <w:t xml:space="preserve">U Pazinu, </w:t>
      </w:r>
      <w:r w:rsidR="008F5AC7" w:rsidRPr="008F5AC7">
        <w:t>28. svibnja 2018.</w:t>
      </w:r>
    </w:p>
    <w:p w:rsidRDefault="008A51E8" w:rsidP="00E97C01" w:rsidR="008A51E8" w:rsidRPr="00E73F61">
      <w:pPr>
        <w:jc w:val="both"/>
      </w:pPr>
    </w:p>
    <w:p w:rsidRDefault="00D57C1C" w:rsidP="00972A08" w:rsidR="00D57C1C" w:rsidRPr="00E73F61">
      <w:pPr>
        <w:ind w:left="4956"/>
        <w:jc w:val="center"/>
      </w:pPr>
      <w:r w:rsidRPr="00E73F61">
        <w:t>Stečajni sudac</w:t>
      </w:r>
    </w:p>
    <w:p w:rsidRDefault="00473C77" w:rsidP="00972A08" w:rsidR="00473C77" w:rsidRPr="00E73F61">
      <w:pPr>
        <w:ind w:left="4956"/>
        <w:jc w:val="center"/>
      </w:pPr>
    </w:p>
    <w:p w:rsidRDefault="00473C77" w:rsidP="00972A08" w:rsidR="00D57C1C" w:rsidRPr="00E73F61">
      <w:pPr>
        <w:ind w:left="4956"/>
        <w:jc w:val="center"/>
      </w:pPr>
      <w:r w:rsidRPr="00E73F61">
        <w:t>Ivan Dujić</w:t>
      </w:r>
      <w:r w:rsidR="007C4CE9">
        <w:t>, v.r.</w:t>
      </w:r>
    </w:p>
    <w:p w:rsidRDefault="00C32D67" w:rsidP="00D57C1C" w:rsidR="00C32D67">
      <w:pPr>
        <w:jc w:val="both"/>
      </w:pPr>
    </w:p>
    <w:p w:rsidRDefault="00E73F61" w:rsidP="00D57C1C" w:rsidR="00E73F61" w:rsidRPr="00E73F61">
      <w:pPr>
        <w:jc w:val="both"/>
      </w:pPr>
    </w:p>
    <w:p w:rsidRDefault="00A77CF6" w:rsidP="00D57C1C" w:rsidR="00A77CF6" w:rsidRPr="00E73F61">
      <w:pPr>
        <w:jc w:val="both"/>
      </w:pPr>
    </w:p>
    <w:p w:rsidRDefault="00D57C1C" w:rsidP="00D57C1C" w:rsidR="00D57C1C" w:rsidRPr="00E73F61">
      <w:pPr>
        <w:jc w:val="both"/>
      </w:pPr>
      <w:r w:rsidRPr="00E73F61">
        <w:t>UPUTA O PRAVNOM LIJEKU</w:t>
      </w:r>
    </w:p>
    <w:p w:rsidRDefault="00D57C1C" w:rsidP="00C32D67" w:rsidR="00D04156" w:rsidRPr="00E73F61">
      <w:pPr>
        <w:jc w:val="both"/>
      </w:pPr>
      <w:r w:rsidRPr="00E73F61">
        <w:tab/>
      </w:r>
      <w:r w:rsidR="00C32D67" w:rsidRPr="00E73F61">
        <w:t>Protiv ovog rješenja pravo na žalbu imaju stečajni upravitelj i svaki stečajni vjerovnik (čl. 94. st. 5. SZ-a)</w:t>
      </w:r>
      <w:r w:rsidR="00975409" w:rsidRPr="00E73F61">
        <w:t xml:space="preserve"> u roku </w:t>
      </w:r>
      <w:r w:rsidR="00C32D67" w:rsidRPr="00E73F61">
        <w:t xml:space="preserve">osam </w:t>
      </w:r>
      <w:r w:rsidR="00975409" w:rsidRPr="00E73F61">
        <w:t xml:space="preserve">dana </w:t>
      </w:r>
      <w:r w:rsidR="00C32D67" w:rsidRPr="00E73F61">
        <w:t>od dana dostave, a dostava se smatra obavljenom istekom osmoga dana od dana objave pismena na mrežnoj stranici e-Oglasna ploča sudova (čl. 12. SZ-a</w:t>
      </w:r>
      <w:r w:rsidR="00E0671B" w:rsidRPr="00E73F61">
        <w:t>, koja se primjenjuje temeljem čl. 441. SZ-a</w:t>
      </w:r>
      <w:r w:rsidR="00C32D67" w:rsidRPr="00E73F61">
        <w:t xml:space="preserve">).  </w:t>
      </w:r>
      <w:r w:rsidR="00975409" w:rsidRPr="00E73F61">
        <w:t>Žalba se podnosi putem ovog suda u 3 istovjetna primjerka, a o žalbi odlučuje Visoki trgovački sud Republike Hrvatske.</w:t>
      </w:r>
    </w:p>
    <w:p w:rsidRDefault="003E7F85" w:rsidP="00D57C1C" w:rsidR="003E7F85" w:rsidRPr="00E73F61">
      <w:pPr>
        <w:jc w:val="both"/>
      </w:pPr>
      <w:r w:rsidRPr="00E73F61">
        <w:tab/>
      </w:r>
    </w:p>
    <w:p w:rsidRDefault="003E7F85" w:rsidP="00D57C1C" w:rsidR="003E7F85" w:rsidRPr="00E73F61">
      <w:pPr>
        <w:jc w:val="both"/>
      </w:pPr>
    </w:p>
    <w:p w:rsidRDefault="00D57C1C" w:rsidP="00D57C1C" w:rsidR="00D57C1C" w:rsidRPr="00E73F61">
      <w:pPr>
        <w:jc w:val="both"/>
      </w:pPr>
      <w:r w:rsidRPr="00E73F61">
        <w:t>DNA</w:t>
      </w:r>
    </w:p>
    <w:p w:rsidRDefault="00C7108E" w:rsidP="00CF19CB" w:rsidR="00C7108E" w:rsidRPr="00E73F61">
      <w:pPr>
        <w:jc w:val="both"/>
      </w:pPr>
      <w:r w:rsidRPr="00E73F61">
        <w:t xml:space="preserve">- </w:t>
      </w:r>
      <w:r w:rsidR="00CF19CB" w:rsidRPr="00E73F61">
        <w:t>e -o</w:t>
      </w:r>
      <w:r w:rsidRPr="00E73F61">
        <w:t xml:space="preserve">glasna ploča suda </w:t>
      </w:r>
      <w:r w:rsidR="003573E1" w:rsidRPr="00E73F61">
        <w:t>(čl. 94. st. 4. SZ-a)</w:t>
      </w:r>
    </w:p>
    <w:p w:rsidRDefault="0007232E" w:rsidP="008F5AC7" w:rsidR="004B1060" w:rsidRPr="00E73F61">
      <w:pPr>
        <w:jc w:val="both"/>
      </w:pPr>
      <w:r w:rsidRPr="00E73F61">
        <w:t xml:space="preserve">- </w:t>
      </w:r>
      <w:r w:rsidR="00CF19CB" w:rsidRPr="00E73F61">
        <w:t xml:space="preserve"> </w:t>
      </w:r>
      <w:r w:rsidRPr="00E73F61">
        <w:t>stečajno</w:t>
      </w:r>
      <w:r w:rsidR="003573E1" w:rsidRPr="00E73F61">
        <w:t>m</w:t>
      </w:r>
      <w:r w:rsidRPr="00E73F61">
        <w:t xml:space="preserve"> </w:t>
      </w:r>
      <w:r w:rsidR="00AA564A" w:rsidRPr="00E73F61">
        <w:t xml:space="preserve">upravitelju </w:t>
      </w:r>
      <w:r w:rsidR="008F5AC7" w:rsidRPr="008F5AC7">
        <w:t>Damiru Debeljuhu iz Pule, Laginjina 6</w:t>
      </w:r>
    </w:p>
    <w:sectPr w:rsidSect="00972A08" w:rsidR="004B1060" w:rsidRPr="00E73F61">
      <w:headerReference w:type="even" r:id="rId11"/>
      <w:headerReference w:type="default" r:id="rId12"/>
      <w:head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6CF6" w:rsidR="00B36CF6">
      <w:r>
        <w:separator/>
      </w:r>
    </w:p>
  </w:endnote>
  <w:endnote w:id="0" w:type="continuationSeparator">
    <w:p w:rsidRDefault="00B36CF6" w:rsidR="00B36C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6CF6" w:rsidR="00B36CF6">
      <w:r>
        <w:separator/>
      </w:r>
    </w:p>
  </w:footnote>
  <w:footnote w:id="0" w:type="continuationSeparator">
    <w:p w:rsidRDefault="00B36CF6" w:rsidR="00B36C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6C64" w:rsidR="00C16C64">
    <w:pPr>
      <w:pStyle w:val="Zaglavlje"/>
    </w:pPr>
  </w:p>
  <w:p w:rsidRDefault="00C16C64" w:rsidR="00C16C64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C4CE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6C64" w:rsidR="00C16C64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5E7416">
      <w:t xml:space="preserve">        </w:t>
    </w:r>
    <w:r w:rsidR="00A96B98">
      <w:tab/>
    </w:r>
    <w:r w:rsidR="009E4294" w:rsidRPr="009E4294">
      <w:t xml:space="preserve">       </w:t>
    </w:r>
    <w:r w:rsidR="00046432" w:rsidRPr="00046432">
      <w:t xml:space="preserve">      10 St-906/2016-78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817F9F" w:rsidR="00C16C64" w:rsidRPr="00972D43"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 w:rsidR="00DC134D">
      <w:rPr>
        <w:b/>
        <w:sz w:val="23"/>
        <w:szCs w:val="23"/>
      </w:rPr>
      <w:tab/>
    </w:r>
    <w:r w:rsidR="00A96B98">
      <w:rPr>
        <w:b/>
        <w:sz w:val="23"/>
        <w:szCs w:val="23"/>
      </w:rPr>
      <w:t xml:space="preserve">            </w:t>
    </w:r>
    <w:r w:rsidR="00046432">
      <w:t>10 St-906/2016-78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43211"/>
    <w:multiLevelType w:val="hybridMultilevel"/>
    <w:tmpl w:val="CD1669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2213C9"/>
    <w:multiLevelType w:val="hybridMultilevel"/>
    <w:tmpl w:val="38A6A436"/>
    <w:lvl w:tplc="C9E2613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2311FC0"/>
    <w:multiLevelType w:val="hybridMultilevel"/>
    <w:tmpl w:val="EAC40274"/>
    <w:lvl w:tplc="F968B5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98C3D63"/>
    <w:multiLevelType w:val="hybridMultilevel"/>
    <w:tmpl w:val="6D9C790E"/>
    <w:lvl w:tplc="6F9E98B8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22932ABF"/>
    <w:multiLevelType w:val="hybridMultilevel"/>
    <w:tmpl w:val="871263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5626A36"/>
    <w:multiLevelType w:val="hybridMultilevel"/>
    <w:tmpl w:val="41EC70F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12111D"/>
    <w:multiLevelType w:val="multilevel"/>
    <w:tmpl w:val="1E0E74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7">
    <w:nsid w:val="45E054F6"/>
    <w:multiLevelType w:val="hybridMultilevel"/>
    <w:tmpl w:val="BDA03B1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BAF3C8D"/>
    <w:multiLevelType w:val="hybridMultilevel"/>
    <w:tmpl w:val="186897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3E2641E"/>
    <w:multiLevelType w:val="hybridMultilevel"/>
    <w:tmpl w:val="47608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46A630E"/>
    <w:multiLevelType w:val="hybridMultilevel"/>
    <w:tmpl w:val="A3F8EA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7F8455F"/>
    <w:multiLevelType w:val="hybridMultilevel"/>
    <w:tmpl w:val="D0BA1F3E"/>
    <w:lvl w:tplc="FEB06B9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D464269"/>
    <w:multiLevelType w:val="hybridMultilevel"/>
    <w:tmpl w:val="51D4A1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12"/>
  </w:num>
  <w:num w:numId="9">
    <w:abstractNumId w:val="7"/>
  </w:num>
  <w:num w:numId="10">
    <w:abstractNumId w:val="6"/>
  </w:num>
  <w:num w:numId="11">
    <w:abstractNumId w:val="2"/>
  </w:num>
  <w:num w:numId="12">
    <w:abstractNumId w:val="9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02458"/>
    <w:rsid w:val="00005852"/>
    <w:rsid w:val="000058C9"/>
    <w:rsid w:val="000129C7"/>
    <w:rsid w:val="0001419F"/>
    <w:rsid w:val="0004210E"/>
    <w:rsid w:val="00046432"/>
    <w:rsid w:val="00052EF3"/>
    <w:rsid w:val="00053B4D"/>
    <w:rsid w:val="000543CD"/>
    <w:rsid w:val="00061AF7"/>
    <w:rsid w:val="0006203A"/>
    <w:rsid w:val="0007232E"/>
    <w:rsid w:val="0007675F"/>
    <w:rsid w:val="000853F0"/>
    <w:rsid w:val="000B25CF"/>
    <w:rsid w:val="000B3AEB"/>
    <w:rsid w:val="000B7F35"/>
    <w:rsid w:val="000C1310"/>
    <w:rsid w:val="000E0024"/>
    <w:rsid w:val="000E12AE"/>
    <w:rsid w:val="000F58E0"/>
    <w:rsid w:val="001076C6"/>
    <w:rsid w:val="00107BB3"/>
    <w:rsid w:val="00121B5C"/>
    <w:rsid w:val="00126D85"/>
    <w:rsid w:val="00133E48"/>
    <w:rsid w:val="0013600B"/>
    <w:rsid w:val="00137792"/>
    <w:rsid w:val="0014006B"/>
    <w:rsid w:val="00151A74"/>
    <w:rsid w:val="001603A8"/>
    <w:rsid w:val="00170E38"/>
    <w:rsid w:val="00173C51"/>
    <w:rsid w:val="001755AB"/>
    <w:rsid w:val="001766AA"/>
    <w:rsid w:val="00191C08"/>
    <w:rsid w:val="00195DC2"/>
    <w:rsid w:val="001975B7"/>
    <w:rsid w:val="001A1342"/>
    <w:rsid w:val="001B5A99"/>
    <w:rsid w:val="001B6558"/>
    <w:rsid w:val="001D320F"/>
    <w:rsid w:val="001D632A"/>
    <w:rsid w:val="001E275E"/>
    <w:rsid w:val="001E3BF9"/>
    <w:rsid w:val="001E4A9E"/>
    <w:rsid w:val="001F6597"/>
    <w:rsid w:val="00202458"/>
    <w:rsid w:val="002159D9"/>
    <w:rsid w:val="00220FCF"/>
    <w:rsid w:val="00222822"/>
    <w:rsid w:val="0022335F"/>
    <w:rsid w:val="002354E6"/>
    <w:rsid w:val="00235DB9"/>
    <w:rsid w:val="0024271E"/>
    <w:rsid w:val="00242840"/>
    <w:rsid w:val="00246916"/>
    <w:rsid w:val="0025310E"/>
    <w:rsid w:val="00263B07"/>
    <w:rsid w:val="00266472"/>
    <w:rsid w:val="0027725A"/>
    <w:rsid w:val="00281BC9"/>
    <w:rsid w:val="002956E4"/>
    <w:rsid w:val="002A1239"/>
    <w:rsid w:val="002A1381"/>
    <w:rsid w:val="002A35B6"/>
    <w:rsid w:val="002A4890"/>
    <w:rsid w:val="002C09AC"/>
    <w:rsid w:val="002C44DB"/>
    <w:rsid w:val="002D05B1"/>
    <w:rsid w:val="002E0A98"/>
    <w:rsid w:val="002E1716"/>
    <w:rsid w:val="002E678B"/>
    <w:rsid w:val="002E7F3F"/>
    <w:rsid w:val="002F0E28"/>
    <w:rsid w:val="00311401"/>
    <w:rsid w:val="003155DA"/>
    <w:rsid w:val="00316524"/>
    <w:rsid w:val="00334C9D"/>
    <w:rsid w:val="003420AE"/>
    <w:rsid w:val="00352596"/>
    <w:rsid w:val="003573E1"/>
    <w:rsid w:val="00361293"/>
    <w:rsid w:val="00372E71"/>
    <w:rsid w:val="0037515F"/>
    <w:rsid w:val="00377880"/>
    <w:rsid w:val="00391633"/>
    <w:rsid w:val="00397FA8"/>
    <w:rsid w:val="003B04C2"/>
    <w:rsid w:val="003B3E81"/>
    <w:rsid w:val="003C371F"/>
    <w:rsid w:val="003D0D25"/>
    <w:rsid w:val="003D0E6F"/>
    <w:rsid w:val="003D4E89"/>
    <w:rsid w:val="003E3E34"/>
    <w:rsid w:val="003E6976"/>
    <w:rsid w:val="003E6B24"/>
    <w:rsid w:val="003E7F85"/>
    <w:rsid w:val="00410812"/>
    <w:rsid w:val="004245F4"/>
    <w:rsid w:val="004339EF"/>
    <w:rsid w:val="00444728"/>
    <w:rsid w:val="004468A0"/>
    <w:rsid w:val="00453CC9"/>
    <w:rsid w:val="00464E48"/>
    <w:rsid w:val="00473C77"/>
    <w:rsid w:val="00483C0F"/>
    <w:rsid w:val="00485FC8"/>
    <w:rsid w:val="00487FF8"/>
    <w:rsid w:val="00495A6E"/>
    <w:rsid w:val="004A33A8"/>
    <w:rsid w:val="004B0C03"/>
    <w:rsid w:val="004B1060"/>
    <w:rsid w:val="004B2E04"/>
    <w:rsid w:val="004C03E1"/>
    <w:rsid w:val="004D77B5"/>
    <w:rsid w:val="004E641D"/>
    <w:rsid w:val="004F7508"/>
    <w:rsid w:val="005006B0"/>
    <w:rsid w:val="0050292C"/>
    <w:rsid w:val="00506843"/>
    <w:rsid w:val="0051318C"/>
    <w:rsid w:val="00517B29"/>
    <w:rsid w:val="00524094"/>
    <w:rsid w:val="00526085"/>
    <w:rsid w:val="00530090"/>
    <w:rsid w:val="00536DAF"/>
    <w:rsid w:val="00544D8B"/>
    <w:rsid w:val="00545BD4"/>
    <w:rsid w:val="005544EB"/>
    <w:rsid w:val="0055635B"/>
    <w:rsid w:val="005573F4"/>
    <w:rsid w:val="0056110A"/>
    <w:rsid w:val="005622DD"/>
    <w:rsid w:val="005636AD"/>
    <w:rsid w:val="00581CBE"/>
    <w:rsid w:val="005841D2"/>
    <w:rsid w:val="0058729C"/>
    <w:rsid w:val="00590A80"/>
    <w:rsid w:val="00591CD6"/>
    <w:rsid w:val="005A466C"/>
    <w:rsid w:val="005A6C96"/>
    <w:rsid w:val="005B1A3A"/>
    <w:rsid w:val="005B460E"/>
    <w:rsid w:val="005C144C"/>
    <w:rsid w:val="005E7416"/>
    <w:rsid w:val="005F468D"/>
    <w:rsid w:val="00600F95"/>
    <w:rsid w:val="00611E69"/>
    <w:rsid w:val="00612661"/>
    <w:rsid w:val="006165B5"/>
    <w:rsid w:val="00616E95"/>
    <w:rsid w:val="00632E30"/>
    <w:rsid w:val="00643065"/>
    <w:rsid w:val="00646A19"/>
    <w:rsid w:val="006549AC"/>
    <w:rsid w:val="006845B2"/>
    <w:rsid w:val="00686C47"/>
    <w:rsid w:val="00687E00"/>
    <w:rsid w:val="00690767"/>
    <w:rsid w:val="006A5E5B"/>
    <w:rsid w:val="006B7A50"/>
    <w:rsid w:val="006C2C31"/>
    <w:rsid w:val="006C4AF0"/>
    <w:rsid w:val="006D6D6F"/>
    <w:rsid w:val="006D724B"/>
    <w:rsid w:val="006E0D6B"/>
    <w:rsid w:val="006E0FEE"/>
    <w:rsid w:val="006F3314"/>
    <w:rsid w:val="006F37AD"/>
    <w:rsid w:val="007045E1"/>
    <w:rsid w:val="0071233C"/>
    <w:rsid w:val="00714290"/>
    <w:rsid w:val="00766E0C"/>
    <w:rsid w:val="00771D77"/>
    <w:rsid w:val="00780159"/>
    <w:rsid w:val="007846FF"/>
    <w:rsid w:val="007C40DA"/>
    <w:rsid w:val="007C4CE9"/>
    <w:rsid w:val="007D0370"/>
    <w:rsid w:val="007D0CE7"/>
    <w:rsid w:val="007D52B6"/>
    <w:rsid w:val="007F436C"/>
    <w:rsid w:val="007F68E5"/>
    <w:rsid w:val="00810438"/>
    <w:rsid w:val="00811A17"/>
    <w:rsid w:val="00811DCC"/>
    <w:rsid w:val="00813977"/>
    <w:rsid w:val="00817F9F"/>
    <w:rsid w:val="008210F4"/>
    <w:rsid w:val="0082784F"/>
    <w:rsid w:val="00830B5E"/>
    <w:rsid w:val="00832BEE"/>
    <w:rsid w:val="00833CC5"/>
    <w:rsid w:val="008374C4"/>
    <w:rsid w:val="00837ACE"/>
    <w:rsid w:val="00842467"/>
    <w:rsid w:val="008517F7"/>
    <w:rsid w:val="00852134"/>
    <w:rsid w:val="00856307"/>
    <w:rsid w:val="00861C05"/>
    <w:rsid w:val="008675C0"/>
    <w:rsid w:val="0087234C"/>
    <w:rsid w:val="00885D29"/>
    <w:rsid w:val="00892961"/>
    <w:rsid w:val="0089541A"/>
    <w:rsid w:val="00895F92"/>
    <w:rsid w:val="0089657A"/>
    <w:rsid w:val="00896BD1"/>
    <w:rsid w:val="008A49C8"/>
    <w:rsid w:val="008A51E8"/>
    <w:rsid w:val="008A7AB9"/>
    <w:rsid w:val="008B760B"/>
    <w:rsid w:val="008C5FA3"/>
    <w:rsid w:val="008C73F5"/>
    <w:rsid w:val="008D0BCC"/>
    <w:rsid w:val="008D2320"/>
    <w:rsid w:val="008E428A"/>
    <w:rsid w:val="008F158A"/>
    <w:rsid w:val="008F53E4"/>
    <w:rsid w:val="008F5AC7"/>
    <w:rsid w:val="009138F9"/>
    <w:rsid w:val="00942134"/>
    <w:rsid w:val="00945587"/>
    <w:rsid w:val="009615CF"/>
    <w:rsid w:val="009638C1"/>
    <w:rsid w:val="00964990"/>
    <w:rsid w:val="009717F0"/>
    <w:rsid w:val="00972A08"/>
    <w:rsid w:val="00972D43"/>
    <w:rsid w:val="00975409"/>
    <w:rsid w:val="009817C4"/>
    <w:rsid w:val="00990289"/>
    <w:rsid w:val="009B35E6"/>
    <w:rsid w:val="009B401E"/>
    <w:rsid w:val="009C7324"/>
    <w:rsid w:val="009E26BF"/>
    <w:rsid w:val="009E3360"/>
    <w:rsid w:val="009E4294"/>
    <w:rsid w:val="009F369B"/>
    <w:rsid w:val="00A00FA1"/>
    <w:rsid w:val="00A02DEC"/>
    <w:rsid w:val="00A0751E"/>
    <w:rsid w:val="00A140AE"/>
    <w:rsid w:val="00A26BA5"/>
    <w:rsid w:val="00A46058"/>
    <w:rsid w:val="00A50996"/>
    <w:rsid w:val="00A72055"/>
    <w:rsid w:val="00A741CB"/>
    <w:rsid w:val="00A77CF6"/>
    <w:rsid w:val="00A8203E"/>
    <w:rsid w:val="00A86EA5"/>
    <w:rsid w:val="00A87E61"/>
    <w:rsid w:val="00A96B98"/>
    <w:rsid w:val="00AA0F49"/>
    <w:rsid w:val="00AA2C74"/>
    <w:rsid w:val="00AA4396"/>
    <w:rsid w:val="00AA564A"/>
    <w:rsid w:val="00AA7713"/>
    <w:rsid w:val="00AB24E6"/>
    <w:rsid w:val="00AC58A7"/>
    <w:rsid w:val="00AF0A4E"/>
    <w:rsid w:val="00B03E10"/>
    <w:rsid w:val="00B07714"/>
    <w:rsid w:val="00B140BE"/>
    <w:rsid w:val="00B164B0"/>
    <w:rsid w:val="00B27F22"/>
    <w:rsid w:val="00B3565B"/>
    <w:rsid w:val="00B36CF6"/>
    <w:rsid w:val="00B37480"/>
    <w:rsid w:val="00B414A0"/>
    <w:rsid w:val="00B474C8"/>
    <w:rsid w:val="00B55EF1"/>
    <w:rsid w:val="00B634DD"/>
    <w:rsid w:val="00B72F7A"/>
    <w:rsid w:val="00B7406B"/>
    <w:rsid w:val="00B92FCB"/>
    <w:rsid w:val="00B97BA0"/>
    <w:rsid w:val="00BA0D57"/>
    <w:rsid w:val="00BA38CC"/>
    <w:rsid w:val="00BB03F2"/>
    <w:rsid w:val="00BB04B2"/>
    <w:rsid w:val="00BB5273"/>
    <w:rsid w:val="00BC00AD"/>
    <w:rsid w:val="00BC1391"/>
    <w:rsid w:val="00BC7555"/>
    <w:rsid w:val="00BD6916"/>
    <w:rsid w:val="00BF224C"/>
    <w:rsid w:val="00BF5EAC"/>
    <w:rsid w:val="00C07EA3"/>
    <w:rsid w:val="00C12A4D"/>
    <w:rsid w:val="00C13A3F"/>
    <w:rsid w:val="00C16C64"/>
    <w:rsid w:val="00C24D9B"/>
    <w:rsid w:val="00C32D67"/>
    <w:rsid w:val="00C34504"/>
    <w:rsid w:val="00C374AD"/>
    <w:rsid w:val="00C44E6E"/>
    <w:rsid w:val="00C45679"/>
    <w:rsid w:val="00C47D75"/>
    <w:rsid w:val="00C47EF2"/>
    <w:rsid w:val="00C7108E"/>
    <w:rsid w:val="00C74AB0"/>
    <w:rsid w:val="00C75A1A"/>
    <w:rsid w:val="00C812AC"/>
    <w:rsid w:val="00C930E3"/>
    <w:rsid w:val="00C9335F"/>
    <w:rsid w:val="00C955F6"/>
    <w:rsid w:val="00C962A1"/>
    <w:rsid w:val="00CC37F0"/>
    <w:rsid w:val="00CD060B"/>
    <w:rsid w:val="00CD2543"/>
    <w:rsid w:val="00CE789C"/>
    <w:rsid w:val="00CF19CB"/>
    <w:rsid w:val="00CF2166"/>
    <w:rsid w:val="00CF2A85"/>
    <w:rsid w:val="00D04156"/>
    <w:rsid w:val="00D10264"/>
    <w:rsid w:val="00D213B3"/>
    <w:rsid w:val="00D23F98"/>
    <w:rsid w:val="00D30305"/>
    <w:rsid w:val="00D3684B"/>
    <w:rsid w:val="00D40530"/>
    <w:rsid w:val="00D43E2F"/>
    <w:rsid w:val="00D46578"/>
    <w:rsid w:val="00D5402D"/>
    <w:rsid w:val="00D57C1C"/>
    <w:rsid w:val="00D57EA9"/>
    <w:rsid w:val="00D82EDF"/>
    <w:rsid w:val="00D92F90"/>
    <w:rsid w:val="00D94838"/>
    <w:rsid w:val="00DA0B73"/>
    <w:rsid w:val="00DB7A99"/>
    <w:rsid w:val="00DC134D"/>
    <w:rsid w:val="00DC268B"/>
    <w:rsid w:val="00DC5DFA"/>
    <w:rsid w:val="00DC6F9B"/>
    <w:rsid w:val="00DD6DDB"/>
    <w:rsid w:val="00DD725C"/>
    <w:rsid w:val="00DE5292"/>
    <w:rsid w:val="00DE626A"/>
    <w:rsid w:val="00DF1E6B"/>
    <w:rsid w:val="00DF4358"/>
    <w:rsid w:val="00DF4D39"/>
    <w:rsid w:val="00E0671B"/>
    <w:rsid w:val="00E14BD1"/>
    <w:rsid w:val="00E16915"/>
    <w:rsid w:val="00E21DF6"/>
    <w:rsid w:val="00E24977"/>
    <w:rsid w:val="00E27570"/>
    <w:rsid w:val="00E321CE"/>
    <w:rsid w:val="00E33AE0"/>
    <w:rsid w:val="00E73F61"/>
    <w:rsid w:val="00E750AF"/>
    <w:rsid w:val="00E81482"/>
    <w:rsid w:val="00E83418"/>
    <w:rsid w:val="00E83CE7"/>
    <w:rsid w:val="00E90B48"/>
    <w:rsid w:val="00E921FD"/>
    <w:rsid w:val="00E9616C"/>
    <w:rsid w:val="00E97068"/>
    <w:rsid w:val="00E97779"/>
    <w:rsid w:val="00E97C01"/>
    <w:rsid w:val="00EA7226"/>
    <w:rsid w:val="00EB3C6C"/>
    <w:rsid w:val="00EB4B43"/>
    <w:rsid w:val="00EC2DCD"/>
    <w:rsid w:val="00ED0DB9"/>
    <w:rsid w:val="00ED2E7B"/>
    <w:rsid w:val="00EE34AF"/>
    <w:rsid w:val="00EF6558"/>
    <w:rsid w:val="00F01B28"/>
    <w:rsid w:val="00F01F89"/>
    <w:rsid w:val="00F07173"/>
    <w:rsid w:val="00F104A7"/>
    <w:rsid w:val="00F13262"/>
    <w:rsid w:val="00F16061"/>
    <w:rsid w:val="00F21DEB"/>
    <w:rsid w:val="00F27B33"/>
    <w:rsid w:val="00F311DA"/>
    <w:rsid w:val="00F31853"/>
    <w:rsid w:val="00F43D6C"/>
    <w:rsid w:val="00F46D3C"/>
    <w:rsid w:val="00F566FC"/>
    <w:rsid w:val="00F66210"/>
    <w:rsid w:val="00F74DD1"/>
    <w:rsid w:val="00F85CAE"/>
    <w:rsid w:val="00F875E4"/>
    <w:rsid w:val="00F902DF"/>
    <w:rsid w:val="00F96B06"/>
    <w:rsid w:val="00FA5AE9"/>
    <w:rsid w:val="00FA6196"/>
    <w:rsid w:val="00FB105D"/>
    <w:rsid w:val="00FB30A9"/>
    <w:rsid w:val="00FB4C56"/>
    <w:rsid w:val="00FC4E7A"/>
    <w:rsid w:val="00FC5210"/>
    <w:rsid w:val="00FC6ED4"/>
    <w:rsid w:val="00FD47AB"/>
    <w:rsid w:val="00FE3EA6"/>
    <w:rsid w:val="00FF08CB"/>
    <w:rsid w:val="00FF0AD9"/>
    <w:rsid w:val="00FF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7C1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5402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5402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5402D"/>
  </w:style>
  <w:style w:customStyle="true" w:styleId="f01" w:type="character">
    <w:name w:val="f01"/>
    <w:rsid w:val="001B6558"/>
    <w:rPr>
      <w:rFonts w:cs="Times New Roman" w:hAnsi="Times New Roman" w:ascii="Times New Roman" w:hint="default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DA0B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4C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4C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4C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4C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4C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57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508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4901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77465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67684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616232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265019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78740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273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2789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9554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1950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3866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51590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71663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42499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897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77446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523273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960467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82082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56481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994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906</izvorni_sadrzaj>
    <derivirana_varijabla naziv="DomainObject.Predmet.Broj_1">906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St-906/2016</izvorni_sadrzaj>
    <derivirana_varijabla naziv="DomainObject.Predmet.OznakaBroj_1">St-906/2016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BIBIĆI d.o.o. SVETVINČENAT zastupanog po punomoćniku Odvj. Ana Holjar; Odvj. Mauricio Macan</izvorni_sadrzaj>
    <derivirana_varijabla naziv="DomainObject.Predmet.ProtustrankaFormated_1">  BIBIĆI d.o.o. SVETVINČENAT zastupanog po punomoćniku Odvj. Ana Holjar; Odvj. Mauricio Macan</derivirana_varijabla>
  </DomainObject.Predmet.ProtustrankaFormated>
  <DomainObject.Predmet.ProtustrankaFormatedOIB>
    <izvorni_sadrzaj>  BIBIĆI d.o.o. SVETVINČENAT, OIB 52254924126 zastupanog po punomoćniku Odvj. Ana Holjar; Odvj. Mauricio Macan</izvorni_sadrzaj>
    <derivirana_varijabla naziv="DomainObject.Predmet.ProtustrankaFormatedOIB_1">  BIBIĆI d.o.o. SVETVINČENAT, OIB 52254924126 zastupanog po punomoćniku Odvj. Ana Holjar; Odvj. Mauricio Macan</derivirana_varijabla>
  </DomainObject.Predmet.ProtustrankaFormatedOIB>
  <DomainObject.Predmet.ProtustrankaFormatedWithAdress>
    <izvorni_sadrzaj> BIBIĆI d.o.o. SVETVINČENAT, Bibići 2, 52341 Svetvinčenat zastupanog po punomoćniku Odvj. Ana Holjar; Odvj. Mauricio Macan</izvorni_sadrzaj>
    <derivirana_varijabla naziv="DomainObject.Predmet.ProtustrankaFormatedWithAdress_1"> BIBIĆI d.o.o. SVETVINČENAT, Bibići 2, 52341 Svetvinčenat zastupanog po punomoćniku Odvj. Ana Holjar; Odvj. Mauricio Macan</derivirana_varijabla>
  </DomainObject.Predmet.ProtustrankaFormatedWithAdress>
  <DomainObject.Predmet.ProtustrankaFormatedWithAdressOIB>
    <izvorni_sadrzaj> BIBIĆI d.o.o. SVETVINČENAT, OIB 52254924126, Bibići 2, 52341 Svetvinčenat zastupanog po punomoćniku Odvj. Ana Holjar; Odvj. Mauricio Macan</izvorni_sadrzaj>
    <derivirana_varijabla naziv="DomainObject.Predmet.ProtustrankaFormatedWithAdressOIB_1"> BIBIĆI d.o.o. SVETVINČENAT, OIB 52254924126, Bibići 2, 52341 Svetvinčenat zastupanog po punomoćniku Odvj. Ana Holjar; Odvj. Mauricio Macan</derivirana_varijabla>
  </DomainObject.Predmet.ProtustrankaFormatedWithAdressOIB>
  <DomainObject.Predmet.ProtustrankaWithAdress>
    <izvorni_sadrzaj>BIBIĆI d.o.o. SVETVINČENAT Bibići 2, 52341 Svetvinčenat</izvorni_sadrzaj>
    <derivirana_varijabla naziv="DomainObject.Predmet.ProtustrankaWithAdress_1">BIBIĆI d.o.o. SVETVINČENAT Bibići 2, 52341 Svetvinčenat</derivirana_varijabla>
  </DomainObject.Predmet.ProtustrankaWithAdress>
  <DomainObject.Predmet.ProtustrankaWithAdressOIB>
    <izvorni_sadrzaj>BIBIĆI d.o.o. SVETVINČENAT, OIB 52254924126, Bibići 2, 52341 Svetvinčenat</izvorni_sadrzaj>
    <derivirana_varijabla naziv="DomainObject.Predmet.ProtustrankaWithAdressOIB_1">BIBIĆI d.o.o. SVETVINČENAT, OIB 52254924126, Bibići 2, 52341 Svetvinčenat</derivirana_varijabla>
  </DomainObject.Predmet.ProtustrankaWithAdressOIB>
  <DomainObject.Predmet.ProtustrankaNazivFormated>
    <izvorni_sadrzaj>BIBIĆI d.o.o. SVETVINČENAT</izvorni_sadrzaj>
    <derivirana_varijabla naziv="DomainObject.Predmet.ProtustrankaNazivFormated_1">BIBIĆI d.o.o. SVETVINČENAT</derivirana_varijabla>
  </DomainObject.Predmet.ProtustrankaNazivFormated>
  <DomainObject.Predmet.ProtustrankaNazivFormatedOIB>
    <izvorni_sadrzaj>BIBIĆI d.o.o. SVETVINČENAT, OIB 52254924126</izvorni_sadrzaj>
    <derivirana_varijabla naziv="DomainObject.Predmet.ProtustrankaNazivFormatedOIB_1">BIBIĆI d.o.o. SVETVINČENAT, OIB 52254924126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RENATO COMERC d.o.o. PULA zastupanog po punomoćniku odvj. IGOR UČUR</izvorni_sadrzaj>
    <derivirana_varijabla naziv="DomainObject.Predmet.StrankaFormated_1">  RENATO COMERC d.o.o. PULA zastupanog po punomoćniku odvj. IGOR UČUR</derivirana_varijabla>
  </DomainObject.Predmet.StrankaFormated>
  <DomainObject.Predmet.StrankaFormatedOIB>
    <izvorni_sadrzaj>  RENATO COMERC d.o.o. PULA, OIB 71815754725 zastupanog po punomoćniku odvj. IGOR UČUR</izvorni_sadrzaj>
    <derivirana_varijabla naziv="DomainObject.Predmet.StrankaFormatedOIB_1">  RENATO COMERC d.o.o. PULA, OIB 71815754725 zastupanog po punomoćniku odvj. IGOR UČUR</derivirana_varijabla>
  </DomainObject.Predmet.StrankaFormatedOIB>
  <DomainObject.Predmet.StrankaFormatedWithAdress>
    <izvorni_sadrzaj> RENATO COMERC d.o.o. PULA, Kandlerova 40, 52100 Pula zastupanog po punomoćniku odvj. IGOR UČUR</izvorni_sadrzaj>
    <derivirana_varijabla naziv="DomainObject.Predmet.StrankaFormatedWithAdress_1"> RENATO COMERC d.o.o. PULA, Kandlerova 40, 52100 Pula zastupanog po punomoćniku odvj. IGOR UČUR</derivirana_varijabla>
  </DomainObject.Predmet.StrankaFormatedWithAdress>
  <DomainObject.Predmet.StrankaFormatedWithAdressOIB>
    <izvorni_sadrzaj> RENATO COMERC d.o.o. PULA, OIB 71815754725, Kandlerova 40, 52100 Pula zastupanog po punomoćniku odvj. IGOR UČUR</izvorni_sadrzaj>
    <derivirana_varijabla naziv="DomainObject.Predmet.StrankaFormatedWithAdressOIB_1"> RENATO COMERC d.o.o. PULA, OIB 71815754725, Kandlerova 40, 52100 Pula zastupanog po punomoćniku odvj. IGOR UČUR</derivirana_varijabla>
  </DomainObject.Predmet.StrankaFormatedWithAdressOIB>
  <DomainObject.Predmet.StrankaWithAdress>
    <izvorni_sadrzaj>RENATO COMERC d.o.o. PULA Kandlerova 40,52100 Pula</izvorni_sadrzaj>
    <derivirana_varijabla naziv="DomainObject.Predmet.StrankaWithAdress_1">RENATO COMERC d.o.o. PULA Kandlerova 40,52100 Pula</derivirana_varijabla>
  </DomainObject.Predmet.StrankaWithAdress>
  <DomainObject.Predmet.StrankaWithAdressOIB>
    <izvorni_sadrzaj>RENATO COMERC d.o.o. PULA, OIB 71815754725, Kandlerova 40,52100 Pula</izvorni_sadrzaj>
    <derivirana_varijabla naziv="DomainObject.Predmet.StrankaWithAdressOIB_1">RENATO COMERC d.o.o. PULA, OIB 71815754725, Kandlerova 40,52100 Pula</derivirana_varijabla>
  </DomainObject.Predmet.StrankaWithAdressOIB>
  <DomainObject.Predmet.StrankaNazivFormated>
    <izvorni_sadrzaj>RENATO COMERC d.o.o. PULA</izvorni_sadrzaj>
    <derivirana_varijabla naziv="DomainObject.Predmet.StrankaNazivFormated_1">RENATO COMERC d.o.o. PULA</derivirana_varijabla>
  </DomainObject.Predmet.StrankaNazivFormated>
  <DomainObject.Predmet.StrankaNazivFormatedOIB>
    <izvorni_sadrzaj>RENATO COMERC d.o.o. PULA, OIB 71815754725</izvorni_sadrzaj>
    <derivirana_varijabla naziv="DomainObject.Predmet.StrankaNazivFormatedOIB_1">RENATO COMERC d.o.o. PULA, OIB 71815754725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3084075.55</izvorni_sadrzaj>
    <derivirana_varijabla naziv="DomainObject.Predmet.TrenutnaVrijednost_1">3084075.55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RENATO COMERC d.o.o. PULA zastupanog po punomoćniku odvj. IGOR UČUR</item>
    </izvorni_sadrzaj>
    <derivirana_varijabla naziv="DomainObject.Predmet.StrankaListFormated_1">
      <item>RENATO COMERC d.o.o. PULA zastupanog po punomoćniku odvj. IGOR UČUR</item>
    </derivirana_varijabla>
  </DomainObject.Predmet.StrankaListFormated>
  <DomainObject.Predmet.StrankaListFormatedOIB>
    <izvorni_sadrzaj>
      <item>RENATO COMERC d.o.o. PULA, OIB 71815754725 zastupanog po punomoćniku odvj. IGOR UČUR</item>
    </izvorni_sadrzaj>
    <derivirana_varijabla naziv="DomainObject.Predmet.StrankaListFormatedOIB_1">
      <item>RENATO COMERC d.o.o. PULA, OIB 71815754725 zastupanog po punomoćniku odvj. IGOR UČUR</item>
    </derivirana_varijabla>
  </DomainObject.Predmet.StrankaListFormatedOIB>
  <DomainObject.Predmet.StrankaListFormatedWithAdress>
    <izvorni_sadrzaj>
      <item>RENATO COMERC d.o.o. PULA, Kandlerova 40, 52100 Pula zastupanog po punomoćniku odvj. IGOR UČUR</item>
    </izvorni_sadrzaj>
    <derivirana_varijabla naziv="DomainObject.Predmet.StrankaListFormatedWithAdress_1">
      <item>RENATO COMERC d.o.o. PULA, Kandlerova 40, 52100 Pula zastupanog po punomoćniku odvj. IGOR UČUR</item>
    </derivirana_varijabla>
  </DomainObject.Predmet.StrankaListFormatedWithAdress>
  <DomainObject.Predmet.StrankaListFormatedWithAdressOIB>
    <izvorni_sadrzaj>
      <item>RENATO COMERC d.o.o. PULA, OIB 71815754725, Kandlerova 40, 52100 Pula zastupanog po punomoćniku odvj. IGOR UČUR</item>
    </izvorni_sadrzaj>
    <derivirana_varijabla naziv="DomainObject.Predmet.StrankaListFormatedWithAdressOIB_1">
      <item>RENATO COMERC d.o.o. PULA, OIB 71815754725, Kandlerova 40, 52100 Pula zastupanog po punomoćniku odvj. IGOR UČUR</item>
    </derivirana_varijabla>
  </DomainObject.Predmet.StrankaListFormatedWithAdressOIB>
  <DomainObject.Predmet.StrankaListNazivFormated>
    <izvorni_sadrzaj>
      <item>RENATO COMERC d.o.o. PULA</item>
    </izvorni_sadrzaj>
    <derivirana_varijabla naziv="DomainObject.Predmet.StrankaListNazivFormated_1">
      <item>RENATO COMERC d.o.o. PULA</item>
    </derivirana_varijabla>
  </DomainObject.Predmet.StrankaListNazivFormated>
  <DomainObject.Predmet.StrankaListNazivFormatedOIB>
    <izvorni_sadrzaj>
      <item>RENATO COMERC d.o.o. PULA, OIB 71815754725</item>
    </izvorni_sadrzaj>
    <derivirana_varijabla naziv="DomainObject.Predmet.StrankaListNazivFormatedOIB_1">
      <item>RENATO COMERC d.o.o. PULA, OIB 71815754725</item>
    </derivirana_varijabla>
  </DomainObject.Predmet.StrankaListNazivFormatedOIB>
  <DomainObject.Predmet.ProtuStrankaListFormated>
    <izvorni_sadrzaj>
      <item>BIBIĆI d.o.o. SVETVINČENAT zastupanog po punomoćniku Odvj. Ana Holjar; Odvj. Mauricio Macan</item>
    </izvorni_sadrzaj>
    <derivirana_varijabla naziv="DomainObject.Predmet.ProtuStrankaListFormated_1">
      <item>BIBIĆI d.o.o. SVETVINČENAT zastupanog po punomoćniku Odvj. Ana Holjar; Odvj. Mauricio Macan</item>
    </derivirana_varijabla>
  </DomainObject.Predmet.ProtuStrankaListFormated>
  <DomainObject.Predmet.ProtuStrankaListFormatedOIB>
    <izvorni_sadrzaj>
      <item>BIBIĆI d.o.o. SVETVINČENAT, OIB 52254924126 zastupanog po punomoćniku Odvj. Ana Holjar; Odvj. Mauricio Macan</item>
    </izvorni_sadrzaj>
    <derivirana_varijabla naziv="DomainObject.Predmet.ProtuStrankaListFormatedOIB_1">
      <item>BIBIĆI d.o.o. SVETVINČENAT, OIB 52254924126 zastupanog po punomoćniku Odvj. Ana Holjar; Odvj. Mauricio Macan</item>
    </derivirana_varijabla>
  </DomainObject.Predmet.ProtuStrankaListFormatedOIB>
  <DomainObject.Predmet.ProtuStrankaListFormatedWithAdress>
    <izvorni_sadrzaj>
      <item>BIBIĆI d.o.o. SVETVINČENAT, Bibići 2, 52341 Svetvinčenat zastupanog po punomoćniku Odvj. Ana Holjar; Odvj. Mauricio Macan</item>
    </izvorni_sadrzaj>
    <derivirana_varijabla naziv="DomainObject.Predmet.ProtuStrankaListFormatedWithAdress_1">
      <item>BIBIĆI d.o.o. SVETVINČENAT, Bibići 2, 52341 Svetvinčenat zastupanog po punomoćniku Odvj. Ana Holjar; Odvj. Mauricio Macan</item>
    </derivirana_varijabla>
  </DomainObject.Predmet.ProtuStrankaListFormatedWithAdress>
  <DomainObject.Predmet.ProtuStrankaListFormatedWithAdressOIB>
    <izvorni_sadrzaj>
      <item>BIBIĆI d.o.o. SVETVINČENAT, OIB 52254924126, Bibići 2, 52341 Svetvinčenat zastupanog po punomoćniku Odvj. Ana Holjar; Odvj. Mauricio Macan</item>
    </izvorni_sadrzaj>
    <derivirana_varijabla naziv="DomainObject.Predmet.ProtuStrankaListFormatedWithAdressOIB_1">
      <item>BIBIĆI d.o.o. SVETVINČENAT, OIB 52254924126, Bibići 2, 52341 Svetvinčenat zastupanog po punomoćniku Odvj. Ana Holjar; Odvj. Mauricio Macan</item>
    </derivirana_varijabla>
  </DomainObject.Predmet.ProtuStrankaListFormatedWithAdressOIB>
  <DomainObject.Predmet.ProtuStrankaListNazivFormated>
    <izvorni_sadrzaj>
      <item>BIBIĆI d.o.o. SVETVINČENAT</item>
    </izvorni_sadrzaj>
    <derivirana_varijabla naziv="DomainObject.Predmet.ProtuStrankaListNazivFormated_1">
      <item>BIBIĆI d.o.o. SVETVINČENAT</item>
    </derivirana_varijabla>
  </DomainObject.Predmet.ProtuStrankaListNazivFormated>
  <DomainObject.Predmet.ProtuStrankaListNazivFormatedOIB>
    <izvorni_sadrzaj>
      <item>BIBIĆI d.o.o. SVETVINČENAT, OIB 52254924126</item>
    </izvorni_sadrzaj>
    <derivirana_varijabla naziv="DomainObject.Predmet.ProtuStrankaListNazivFormatedOIB_1">
      <item>BIBIĆI d.o.o. SVETVINČENAT, OIB 52254924126</item>
    </derivirana_varijabla>
  </DomainObject.Predmet.ProtuStrankaListNazivFormatedOIB>
  <DomainObject.Predmet.OstaliListFormated>
    <izvorni_sadrzaj>
      <item>Odvj. Ana Holjar punomoćnik sudionika u postupku BIBIĆI d.o.o. SVETVINČENAT</item>
      <item>odvj. IGOR UČUR punomoćnik sudionika u postupku RENATO COMERC d.o.o. PULA</item>
      <item>Odvj. Mauricio Macan punomoćnik sudionika u postupku BIBIĆI d.o.o. SVETVINČENAT</item>
      <item>Odvj. Saša Drobnjak</item>
    </izvorni_sadrzaj>
    <derivirana_varijabla naziv="DomainObject.Predmet.OstaliListFormated_1">
      <item>Odvj. Ana Holjar punomoćnik sudionika u postupku BIBIĆI d.o.o. SVETVINČENAT</item>
      <item>odvj. IGOR UČUR punomoćnik sudionika u postupku RENATO COMERC d.o.o. PULA</item>
      <item>Odvj. Mauricio Macan punomoćnik sudionika u postupku BIBIĆI d.o.o. SVETVINČENAT</item>
      <item>Odvj. Saša Drobnjak</item>
    </derivirana_varijabla>
  </DomainObject.Predmet.OstaliListFormated>
  <DomainObject.Predmet.OstaliListFormatedOIB>
    <izvorni_sadrzaj>
      <item>Odvj. Ana Holjar punomoćnik sudionika u postupku BIBIĆI d.o.o. SVETVINČENAT</item>
      <item>odvj. IGOR UČUR punomoćnik sudionika u postupku RENATO COMERC d.o.o. PULA</item>
      <item>Odvj. Mauricio Macan punomoćnik sudionika u postupku BIBIĆI d.o.o. SVETVINČENAT</item>
      <item>Odvj. Saša Drobnjak</item>
    </izvorni_sadrzaj>
    <derivirana_varijabla naziv="DomainObject.Predmet.OstaliListFormatedOIB_1">
      <item>Odvj. Ana Holjar punomoćnik sudionika u postupku BIBIĆI d.o.o. SVETVINČENAT</item>
      <item>odvj. IGOR UČUR punomoćnik sudionika u postupku RENATO COMERC d.o.o. PULA</item>
      <item>Odvj. Mauricio Macan punomoćnik sudionika u postupku BIBIĆI d.o.o. SVETVINČENAT</item>
      <item>Odvj. Saša Drobnjak</item>
    </derivirana_varijabla>
  </DomainObject.Predmet.OstaliListFormatedOIB>
  <DomainObject.Predmet.OstaliListFormatedWithAdress>
    <izvorni_sadrzaj>
      <item>Odvj. Ana Holjar, Korzo 4, 51000 Rijeka punomoćnik sudionika u postupku BIBIĆI d.o.o. SVETVINČENAT</item>
      <item>odvj. IGOR UČUR, Ante Starčevića 4, 51000 Rijeka punomoćnik sudionika u postupku RENATO COMERC d.o.o. PULA</item>
      <item>Odvj. Mauricio Macan, A. Kačića Miošića 4/I, 52100 Pula punomoćnik sudionika u postupku BIBIĆI d.o.o. SVETVINČENAT</item>
      <item>Odvj. Saša Drobnjak, Mutvoranska 3, 52100 Pula</item>
    </izvorni_sadrzaj>
    <derivirana_varijabla naziv="DomainObject.Predmet.OstaliListFormatedWithAdress_1">
      <item>Odvj. Ana Holjar, Korzo 4, 51000 Rijeka punomoćnik sudionika u postupku BIBIĆI d.o.o. SVETVINČENAT</item>
      <item>odvj. IGOR UČUR, Ante Starčevića 4, 51000 Rijeka punomoćnik sudionika u postupku RENATO COMERC d.o.o. PULA</item>
      <item>Odvj. Mauricio Macan, A. Kačića Miošića 4/I, 52100 Pula punomoćnik sudionika u postupku BIBIĆI d.o.o. SVETVINČENAT</item>
      <item>Odvj. Saša Drobnjak, Mutvoranska 3, 52100 Pula</item>
    </derivirana_varijabla>
  </DomainObject.Predmet.OstaliListFormatedWithAdress>
  <DomainObject.Predmet.OstaliListFormatedWithAdressOIB>
    <izvorni_sadrzaj>
      <item>Odvj. Ana Holjar, Korzo 4, 51000 Rijeka punomoćnik sudionika u postupku BIBIĆI d.o.o. SVETVINČENAT</item>
      <item>odvj. IGOR UČUR, Ante Starčevića 4, 51000 Rijeka punomoćnik sudionika u postupku RENATO COMERC d.o.o. PULA</item>
      <item>Odvj. Mauricio Macan, A. Kačića Miošića 4/I, 52100 Pula punomoćnik sudionika u postupku BIBIĆI d.o.o. SVETVINČENAT</item>
      <item>Odvj. Saša Drobnjak, Mutvoranska 3, 52100 Pula</item>
    </izvorni_sadrzaj>
    <derivirana_varijabla naziv="DomainObject.Predmet.OstaliListFormatedWithAdressOIB_1">
      <item>Odvj. Ana Holjar, Korzo 4, 51000 Rijeka punomoćnik sudionika u postupku BIBIĆI d.o.o. SVETVINČENAT</item>
      <item>odvj. IGOR UČUR, Ante Starčevića 4, 51000 Rijeka punomoćnik sudionika u postupku RENATO COMERC d.o.o. PULA</item>
      <item>Odvj. Mauricio Macan, A. Kačića Miošića 4/I, 52100 Pula punomoćnik sudionika u postupku BIBIĆI d.o.o. SVETVINČENAT</item>
      <item>Odvj. Saša Drobnjak, Mutvoranska 3, 52100 Pula</item>
    </derivirana_varijabla>
  </DomainObject.Predmet.OstaliListFormatedWithAdressOIB>
  <DomainObject.Predmet.OstaliListNazivFormated>
    <izvorni_sadrzaj>
      <item>Odvj. Ana Holjar</item>
      <item>odvj. IGOR UČUR</item>
      <item>Odvj. Mauricio Macan</item>
      <item>Odvj. Saša Drobnjak</item>
    </izvorni_sadrzaj>
    <derivirana_varijabla naziv="DomainObject.Predmet.OstaliListNazivFormated_1">
      <item>Odvj. Ana Holjar</item>
      <item>odvj. IGOR UČUR</item>
      <item>Odvj. Mauricio Macan</item>
      <item>Odvj. Saša Drobnjak</item>
    </derivirana_varijabla>
  </DomainObject.Predmet.OstaliListNazivFormated>
  <DomainObject.Predmet.OstaliListNazivFormatedOIB>
    <izvorni_sadrzaj>
      <item>Odvj. Ana Holjar</item>
      <item>odvj. IGOR UČUR</item>
      <item>Odvj. Mauricio Macan</item>
      <item>Odvj. Saša Drobnjak</item>
    </izvorni_sadrzaj>
    <derivirana_varijabla naziv="DomainObject.Predmet.OstaliListNazivFormatedOIB_1">
      <item>Odvj. Ana Holjar</item>
      <item>odvj. IGOR UČUR</item>
      <item>Odvj. Mauricio Macan</item>
      <item>Odvj. Saša Drobnjak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RENATO COMERC d.o.o. PULA</izvorni_sadrzaj>
    <derivirana_varijabla naziv="DomainObject.Predmet.StrankaIDrugi_1">RENATO COMERC d.o.o. PULA</derivirana_varijabla>
  </DomainObject.Predmet.StrankaIDrugi>
  <DomainObject.Predmet.ProtustrankaIDrugi>
    <izvorni_sadrzaj>BIBIĆI d.o.o. SVETVINČENAT</izvorni_sadrzaj>
    <derivirana_varijabla naziv="DomainObject.Predmet.ProtustrankaIDrugi_1">BIBIĆI d.o.o. SVETVINČENAT</derivirana_varijabla>
  </DomainObject.Predmet.ProtustrankaIDrugi>
  <DomainObject.Predmet.StrankaIDrugiAdressOIB>
    <izvorni_sadrzaj>RENATO COMERC d.o.o. PULA, OIB 71815754725, Kandlerova 40, 52100 Pula</izvorni_sadrzaj>
    <derivirana_varijabla naziv="DomainObject.Predmet.StrankaIDrugiAdressOIB_1">RENATO COMERC d.o.o. PULA, OIB 71815754725, Kandlerova 40, 52100 Pula</derivirana_varijabla>
  </DomainObject.Predmet.StrankaIDrugiAdressOIB>
  <DomainObject.Predmet.ProtustrankaIDrugiAdressOIB>
    <izvorni_sadrzaj>BIBIĆI d.o.o. SVETVINČENAT, OIB 52254924126, Bibići 2, 52341 Svetvinčenat</izvorni_sadrzaj>
    <derivirana_varijabla naziv="DomainObject.Predmet.ProtustrankaIDrugiAdressOIB_1">BIBIĆI d.o.o. SVETVINČENAT, OIB 52254924126, Bibići 2, 52341 Svetvinčenat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Odvj. Ana Holjar</item>
      <item>odvj. IGOR UČUR</item>
      <item>BIBIĆI d.o.o. SVETVINČENAT</item>
      <item>RENATO COMERC d.o.o. PULA</item>
      <item>Odvj. Mauricio Macan</item>
      <item>Odvj. Saša Drobnjak</item>
    </izvorni_sadrzaj>
    <derivirana_varijabla naziv="DomainObject.Predmet.SudioniciListNaziv_1">
      <item>Odvj. Ana Holjar</item>
      <item>odvj. IGOR UČUR</item>
      <item>BIBIĆI d.o.o. SVETVINČENAT</item>
      <item>RENATO COMERC d.o.o. PULA</item>
      <item>Odvj. Mauricio Macan</item>
      <item>Odvj. Saša Drobnjak</item>
    </derivirana_varijabla>
  </DomainObject.Predmet.SudioniciListNaziv>
  <DomainObject.Predmet.SudioniciListAdressOIB>
    <izvorni_sadrzaj>
      <item>Odvj. Ana Holjar, Korzo 4,51000 Rijeka</item>
      <item>odvj. IGOR UČUR, Ante Starčevića 4,51000 Rijeka</item>
      <item>BIBIĆI d.o.o. SVETVINČENAT, OIB 52254924126, Bibići 2,52341 Svetvinčenat</item>
      <item>RENATO COMERC d.o.o. PULA, OIB 71815754725, Kandlerova 40,52100 Pula</item>
      <item>Odvj. Mauricio Macan, A. Kačića Miošića 4/I,52100 Pula</item>
      <item>Odvj. Saša Drobnjak, Mutvoranska 3,52100 Pula</item>
    </izvorni_sadrzaj>
    <derivirana_varijabla naziv="DomainObject.Predmet.SudioniciListAdressOIB_1">
      <item>Odvj. Ana Holjar, Korzo 4,51000 Rijeka</item>
      <item>odvj. IGOR UČUR, Ante Starčevića 4,51000 Rijeka</item>
      <item>BIBIĆI d.o.o. SVETVINČENAT, OIB 52254924126, Bibići 2,52341 Svetvinčenat</item>
      <item>RENATO COMERC d.o.o. PULA, OIB 71815754725, Kandlerova 40,52100 Pula</item>
      <item>Odvj. Mauricio Macan, A. Kačića Miošića 4/I,52100 Pula</item>
      <item>Odvj. Saša Drobnjak, Mutvoranska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52254924126</item>
      <item>, OIB 71815754725</item>
      <item>, OIB null</item>
      <item>, OIB null</item>
    </izvorni_sadrzaj>
    <derivirana_varijabla naziv="DomainObject.Predmet.SudioniciListNazivOIB_1">
      <item>, OIB null</item>
      <item>, OIB null</item>
      <item>, OIB 52254924126</item>
      <item>, OIB 71815754725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E94671-08C6-4073-AD7C-409AABDCFD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507</properties:Words>
  <properties:Characters>2546</properties:Characters>
  <properties:Lines>86</properties:Lines>
  <properties:Paragraphs>42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</vt:lpstr>
    </vt:vector>
  </properties:TitlesOfParts>
  <properties:LinksUpToDate>false</properties:LinksUpToDate>
  <properties:CharactersWithSpaces>3062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2018-05-29T08:16:00Z</dcterms:created>
  <dc:creator>drabar</dc:creator>
  <cp:lastModifiedBy>Sanja Lakošeljac</cp:lastModifiedBy>
  <cp:lastPrinted>2010-08-27T06:20:00Z</cp:lastPrinted>
  <dcterms:modified xmlns:xsi="http://www.w3.org/2001/XMLSchema-instance" xsi:type="dcterms:W3CDTF">2018-05-29T08:33:00Z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 nagrada stečajnom (nova uredba) St-906-16.docx)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