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fbb2" w14:paraId="7a0fbb2" w:rsidRDefault="00AE649C" w:rsidP="00FA5B5E" w:rsidR="00AE649C" w:rsidRPr="00B76F3C">
      <w:pPr>
        <w:pStyle w:val="Naslov3"/>
        <w15:collapsed w:val="false"/>
      </w:pPr>
    </w:p>
    <w:p w:rsidRDefault="0097013D" w:rsidP="0097013D" w:rsidR="0097013D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St-999/2016-6.</w:t>
      </w:r>
    </w:p>
    <w:p w:rsidRDefault="0097013D" w:rsidP="0097013D" w:rsidR="0097013D">
      <w:pPr>
        <w:jc w:val="center"/>
        <w:rPr>
          <w:rFonts w:hAnsi="Arial" w:ascii="Arial"/>
          <w:b/>
        </w:rPr>
      </w:pPr>
    </w:p>
    <w:p w:rsidRDefault="0097013D" w:rsidP="0097013D" w:rsidR="0097013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97013D" w:rsidP="0097013D" w:rsidR="0097013D">
      <w:pPr>
        <w:jc w:val="center"/>
        <w:rPr>
          <w:rFonts w:hAnsi="Arial" w:ascii="Arial"/>
          <w:b/>
        </w:rPr>
      </w:pPr>
    </w:p>
    <w:p w:rsidRDefault="0097013D" w:rsidP="0097013D" w:rsidR="0097013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97013D" w:rsidP="0097013D" w:rsidR="0097013D">
      <w:pPr>
        <w:rPr>
          <w:rFonts w:hAnsi="Arial" w:ascii="Arial"/>
          <w:b/>
        </w:rPr>
      </w:pPr>
    </w:p>
    <w:p w:rsidRDefault="0097013D" w:rsidP="0097013D" w:rsidR="0097013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dužnikom  METALPAM j.d.o.o. za proizvodnju i usluge iz </w:t>
      </w:r>
      <w:proofErr w:type="spellStart"/>
      <w:r>
        <w:rPr>
          <w:rFonts w:hAnsi="Arial" w:ascii="Arial"/>
        </w:rPr>
        <w:t>Novoseljana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Novoseljanska</w:t>
      </w:r>
      <w:proofErr w:type="spellEnd"/>
      <w:r>
        <w:rPr>
          <w:rFonts w:hAnsi="Arial" w:ascii="Arial"/>
        </w:rPr>
        <w:t xml:space="preserve"> 71, MBS 010087860, OIB 47752300696, dana 01. ožujka 2017. godine</w:t>
      </w:r>
    </w:p>
    <w:p w:rsidRDefault="0097013D" w:rsidP="0097013D" w:rsidR="0097013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97013D" w:rsidP="0097013D" w:rsidR="0097013D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METALPAM j.d.o.o. za proizvodnju i usluge iz </w:t>
      </w:r>
      <w:proofErr w:type="spellStart"/>
      <w:r>
        <w:rPr>
          <w:rFonts w:hAnsi="Arial" w:ascii="Arial"/>
        </w:rPr>
        <w:t>Novoseljana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Novoseljanska</w:t>
      </w:r>
      <w:proofErr w:type="spellEnd"/>
      <w:r>
        <w:rPr>
          <w:rFonts w:hAnsi="Arial" w:ascii="Arial"/>
        </w:rPr>
        <w:t xml:space="preserve"> 71, MBS 010087860, OIB 47752300696.</w:t>
      </w:r>
    </w:p>
    <w:p w:rsidRDefault="0097013D" w:rsidP="0097013D" w:rsidR="0097013D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Za stečajnog upravitelja imenuje se VANDA KOVAČEVIĆ GELENČER iz Virovitice,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1/3, OIB 48951193011. </w:t>
      </w:r>
    </w:p>
    <w:p w:rsidRDefault="0097013D" w:rsidP="0097013D" w:rsidR="0097013D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METALPAM j.d.o.o. za proizvodnju i usluge iz </w:t>
      </w:r>
      <w:proofErr w:type="spellStart"/>
      <w:r>
        <w:rPr>
          <w:rFonts w:hAnsi="Arial" w:ascii="Arial"/>
        </w:rPr>
        <w:t>Novoseljana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Novoseljanska</w:t>
      </w:r>
      <w:proofErr w:type="spellEnd"/>
      <w:r>
        <w:rPr>
          <w:rFonts w:hAnsi="Arial" w:ascii="Arial"/>
        </w:rPr>
        <w:t xml:space="preserve"> 71, MBS 010087860, OIB 47752300696.</w:t>
      </w:r>
    </w:p>
    <w:p w:rsidRDefault="0097013D" w:rsidP="0097013D" w:rsidR="0097013D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01. ožujka 2017. godine u 09,00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97013D" w:rsidP="0097013D" w:rsidR="0097013D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97013D" w:rsidP="0097013D" w:rsidR="0097013D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97013D" w:rsidP="0097013D" w:rsidR="0097013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97013D" w:rsidP="0097013D" w:rsidR="0097013D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FINE, RC ZAGREB, OIB 85821130368, Podružnica Bjelovar za otvaranje stečajnog postupka nad dužnikom METALPAM j.d.o.o. iz </w:t>
      </w:r>
      <w:proofErr w:type="spellStart"/>
      <w:r>
        <w:rPr>
          <w:rFonts w:hAnsi="Arial" w:ascii="Arial"/>
        </w:rPr>
        <w:t>Novoseljana</w:t>
      </w:r>
      <w:proofErr w:type="spellEnd"/>
      <w:r>
        <w:rPr>
          <w:rFonts w:hAnsi="Arial" w:ascii="Arial"/>
        </w:rPr>
        <w:t xml:space="preserve"> sud je pokrenuo postupak radi utvrđivanja uvjeta za otvaranje stečajnog postupka nad dužnikom, te u tom postupku utvrdio da dužnik nema imovine kojom bi se mogli pokriti troškovi stečajnog postupka, slijedom čega je svojim rješenjem 7 St-999/2016-5 od dana 02.02.2016. godine, pozvao osobe koje imaju pravni interes za provedbu stečajnog postupka nad navedenim stečajnim dužnikom da u roku od 15 </w:t>
      </w:r>
      <w:r>
        <w:rPr>
          <w:rFonts w:hAnsi="Arial" w:ascii="Arial"/>
        </w:rPr>
        <w:lastRenderedPageBreak/>
        <w:t xml:space="preserve">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12.12.2016.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97013D" w:rsidP="0097013D" w:rsidR="0097013D">
      <w:pPr>
        <w:jc w:val="both"/>
        <w:rPr>
          <w:rFonts w:hAnsi="Arial" w:ascii="Arial"/>
        </w:rPr>
      </w:pPr>
    </w:p>
    <w:p w:rsidRDefault="0097013D" w:rsidP="0097013D" w:rsidR="0097013D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01. ožujka 2017. godine</w:t>
      </w:r>
    </w:p>
    <w:p w:rsidRDefault="0097013D" w:rsidP="0097013D" w:rsidR="0097013D">
      <w:pPr>
        <w:ind w:firstLine="720"/>
        <w:jc w:val="center"/>
        <w:rPr>
          <w:rFonts w:hAnsi="Arial" w:ascii="Arial"/>
        </w:rPr>
      </w:pPr>
    </w:p>
    <w:p w:rsidRDefault="0097013D" w:rsidP="0097013D" w:rsidR="0097013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97013D" w:rsidP="0097013D" w:rsidR="0097013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  <w:bookmarkStart w:name="_GoBack" w:id="0"/>
      <w:bookmarkEnd w:id="0"/>
    </w:p>
    <w:p w:rsidRDefault="0097013D" w:rsidP="0097013D" w:rsidR="0097013D">
      <w:pPr>
        <w:ind w:firstLine="720"/>
        <w:jc w:val="both"/>
        <w:rPr>
          <w:rFonts w:hAnsi="Arial" w:ascii="Arial"/>
        </w:rPr>
      </w:pPr>
    </w:p>
    <w:p w:rsidRDefault="0097013D" w:rsidP="0097013D" w:rsidR="0097013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97013D" w:rsidP="0097013D" w:rsidR="0097013D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97013D" w:rsidP="0097013D" w:rsidR="0097013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97013D" w:rsidP="0097013D" w:rsidR="0097013D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97013D" w:rsidP="0097013D" w:rsidR="0097013D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97013D" w:rsidP="0097013D" w:rsidR="0097013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97013D" w:rsidP="0097013D" w:rsidR="0097013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FINI, RC ZAGREB, Podružnica Bjelovar, nakon pravomoćnosti putem pošte </w:t>
      </w:r>
    </w:p>
    <w:p w:rsidRDefault="0097013D" w:rsidP="0097013D" w:rsidR="0097013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dužniku putem e-oglasne ploče suda</w:t>
      </w:r>
    </w:p>
    <w:p w:rsidRDefault="0097013D" w:rsidP="0097013D" w:rsidR="0097013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97013D" w:rsidP="0097013D" w:rsidR="0097013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stečajnom upravitelju putem pošte</w:t>
      </w:r>
    </w:p>
    <w:p w:rsidRDefault="0097013D" w:rsidP="0097013D" w:rsidR="0097013D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 e-oglasna ploča suda</w:t>
      </w:r>
    </w:p>
    <w:p w:rsidRDefault="0097013D" w:rsidP="0097013D" w:rsidR="0097013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nakon pravomoćnosti elektroničkim putem</w:t>
      </w:r>
    </w:p>
    <w:p w:rsidRDefault="0097013D" w:rsidP="0097013D" w:rsidR="0097013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97013D" w:rsidP="0097013D" w:rsidR="0097013D">
      <w:pPr>
        <w:jc w:val="both"/>
        <w:rPr>
          <w:rFonts w:hAnsi="Arial" w:ascii="Arial"/>
        </w:rPr>
      </w:pPr>
      <w:r>
        <w:rPr>
          <w:rFonts w:hAnsi="Arial" w:ascii="Arial"/>
        </w:rPr>
        <w:t>Bj.01.03.2017.g.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13D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99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St-999/2016-6</izvorni_sadrzaj>
    <derivirana_varijabla naziv="DomainObject.Oznaka_1">St-999/2016-6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St-999/2016</izvorni_sadrzaj>
    <derivirana_varijabla naziv="DomainObject.Predmet.OznakaBroj_1">St-999/2016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METALPAM jednostavno društvo s ograničenom odgovornošću za proizvodnju i usluge zastupanog po punomoćniku Stipe Sučić</izvorni_sadrzaj>
    <derivirana_varijabla naziv="DomainObject.Predmet.ProtustrankaFormated_1">  METALPAM jednostavno društvo s ograničenom odgovornošću za proizvodnju i usluge zastupanog po punomoćniku Stipe Sučić</derivirana_varijabla>
  </DomainObject.Predmet.ProtustrankaFormated>
  <DomainObject.Predmet.ProtustrankaFormatedOIB>
    <izvorni_sadrzaj>  METALPAM jednostavno društvo s ograničenom odgovornošću za proizvodnju i usluge, OIB 47752300696 zastupanog po punomoćniku Stipe Sučić</izvorni_sadrzaj>
    <derivirana_varijabla naziv="DomainObject.Predmet.ProtustrankaFormatedOIB_1">  METALPAM jednostavno društvo s ograničenom odgovornošću za proizvodnju i usluge, OIB 47752300696 zastupanog po punomoćniku Stipe Sučić</derivirana_varijabla>
  </DomainObject.Predmet.ProtustrankaFormatedOIB>
  <DomainObject.Predmet.ProtustrankaFormatedWithAdress>
    <izvorni_sadrzaj> METALPAM jednostavno društvo s ograničenom odgovornošću za proizvodnju i usluge, Novoseljanska 71, 43000 Novoseljani zastupanog po punomoćniku Stipe Sučić</izvorni_sadrzaj>
    <derivirana_varijabla naziv="DomainObject.Predmet.ProtustrankaFormatedWithAdress_1"> METALPAM jednostavno društvo s ograničenom odgovornošću za proizvodnju i usluge, Novoseljanska 71, 43000 Novoseljani zastupanog po punomoćniku Stipe Sučić</derivirana_varijabla>
  </DomainObject.Predmet.ProtustrankaFormatedWithAdress>
  <DomainObject.Predmet.ProtustrankaFormatedWithAdressOIB>
    <izvorni_sadrzaj> METALPAM jednostavno društvo s ograničenom odgovornošću za proizvodnju i usluge, OIB 47752300696, Novoseljanska 71, 43000 Novoseljani zastupanog po punomoćniku Stipe Sučić</izvorni_sadrzaj>
    <derivirana_varijabla naziv="DomainObject.Predmet.ProtustrankaFormatedWithAdressOIB_1"> METALPAM jednostavno društvo s ograničenom odgovornošću za proizvodnju i usluge, OIB 47752300696, Novoseljanska 71, 43000 Novoseljani zastupanog po punomoćniku Stipe Sučić</derivirana_varijabla>
  </DomainObject.Predmet.ProtustrankaFormatedWithAdressOIB>
  <DomainObject.Predmet.ProtustrankaWithAdress>
    <izvorni_sadrzaj>METALPAM jednostavno društvo s ograničenom odgovornošću za proizvodnju i usluge Novoseljanska 71, 43000 Novoseljani</izvorni_sadrzaj>
    <derivirana_varijabla naziv="DomainObject.Predmet.ProtustrankaWithAdress_1">METALPAM jednostavno društvo s ograničenom odgovornošću za proizvodnju i usluge Novoseljanska 71, 43000 Novoseljani</derivirana_varijabla>
  </DomainObject.Predmet.ProtustrankaWithAdress>
  <DomainObject.Predmet.ProtustrankaWithAdressOIB>
    <izvorni_sadrzaj>METALPAM jednostavno društvo s ograničenom odgovornošću za proizvodnju i usluge, OIB 47752300696, Novoseljanska 71, 43000 Novoseljani</izvorni_sadrzaj>
    <derivirana_varijabla naziv="DomainObject.Predmet.ProtustrankaWithAdressOIB_1">METALPAM jednostavno društvo s ograničenom odgovornošću za proizvodnju i usluge, OIB 47752300696, Novoseljanska 71, 43000 Novoseljani</derivirana_varijabla>
  </DomainObject.Predmet.ProtustrankaWithAdressOIB>
  <DomainObject.Predmet.ProtustrankaNazivFormated>
    <izvorni_sadrzaj>METALPAM jednostavno društvo s ograničenom odgovornošću za proizvodnju i usluge</izvorni_sadrzaj>
    <derivirana_varijabla naziv="DomainObject.Predmet.ProtustrankaNazivFormated_1">METALPAM jednostavno društvo s ograničenom odgovornošću za proizvodnju i usluge</derivirana_varijabla>
  </DomainObject.Predmet.ProtustrankaNazivFormated>
  <DomainObject.Predmet.ProtustrankaNazivFormatedOIB>
    <izvorni_sadrzaj>METALPAM jednostavno društvo s ograničenom odgovornošću za proizvodnju i usluge, OIB 47752300696</izvorni_sadrzaj>
    <derivirana_varijabla naziv="DomainObject.Predmet.ProtustrankaNazivFormatedOIB_1">METALPAM jednostavno društvo s ograničenom odgovornošću za proizvodnju i usluge, OIB 47752300696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METALPAM jednostavno društvo s ograničenom odgovornošću za proizvodnju i usluge zastupanog po punomoćniku Stipe Sučić</item>
    </izvorni_sadrzaj>
    <derivirana_varijabla naziv="DomainObject.Predmet.ProtuStrankaListFormated_1">
      <item>METALPAM jednostavno društvo s ograničenom odgovornošću za proizvodnju i usluge zastupanog po punomoćniku Stipe Sučić</item>
    </derivirana_varijabla>
  </DomainObject.Predmet.ProtuStrankaListFormated>
  <DomainObject.Predmet.ProtuStrankaListFormatedOIB>
    <izvorni_sadrzaj>
      <item>METALPAM jednostavno društvo s ograničenom odgovornošću za proizvodnju i usluge, OIB 47752300696 zastupanog po punomoćniku Stipe Sučić</item>
    </izvorni_sadrzaj>
    <derivirana_varijabla naziv="DomainObject.Predmet.ProtuStrankaListFormatedOIB_1">
      <item>METALPAM jednostavno društvo s ograničenom odgovornošću za proizvodnju i usluge, OIB 47752300696 zastupanog po punomoćniku Stipe Sučić</item>
    </derivirana_varijabla>
  </DomainObject.Predmet.ProtuStrankaListFormatedOIB>
  <DomainObject.Predmet.ProtuStrankaListFormatedWithAdress>
    <izvorni_sadrzaj>
      <item>METALPAM jednostavno društvo s ograničenom odgovornošću za proizvodnju i usluge, Novoseljanska 71, 43000 Novoseljani zastupanog po punomoćniku Stipe Sučić</item>
    </izvorni_sadrzaj>
    <derivirana_varijabla naziv="DomainObject.Predmet.ProtuStrankaListFormatedWithAdress_1">
      <item>METALPAM jednostavno društvo s ograničenom odgovornošću za proizvodnju i usluge, Novoseljanska 71, 43000 Novoseljani zastupanog po punomoćniku Stipe Sučić</item>
    </derivirana_varijabla>
  </DomainObject.Predmet.ProtuStrankaListFormatedWithAdress>
  <DomainObject.Predmet.ProtuStrankaListFormatedWithAdressOIB>
    <izvorni_sadrzaj>
      <item>METALPAM jednostavno društvo s ograničenom odgovornošću za proizvodnju i usluge, OIB 47752300696, Novoseljanska 71, 43000 Novoseljani zastupanog po punomoćniku Stipe Sučić</item>
    </izvorni_sadrzaj>
    <derivirana_varijabla naziv="DomainObject.Predmet.ProtuStrankaListFormatedWithAdressOIB_1">
      <item>METALPAM jednostavno društvo s ograničenom odgovornošću za proizvodnju i usluge, OIB 47752300696, Novoseljanska 71, 43000 Novoseljani zastupanog po punomoćniku Stipe Sučić</item>
    </derivirana_varijabla>
  </DomainObject.Predmet.ProtuStrankaListFormatedWithAdressOIB>
  <DomainObject.Predmet.ProtuStrankaListNazivFormated>
    <izvorni_sadrzaj>
      <item>METALPAM jednostavno društvo s ograničenom odgovornošću za proizvodnju i usluge</item>
    </izvorni_sadrzaj>
    <derivirana_varijabla naziv="DomainObject.Predmet.ProtuStrankaListNazivFormated_1">
      <item>METALPAM jednostavno društvo s ograničenom odgovornošću za proizvodnju i usluge</item>
    </derivirana_varijabla>
  </DomainObject.Predmet.ProtuStrankaListNazivFormated>
  <DomainObject.Predmet.ProtuStrankaListNazivFormatedOIB>
    <izvorni_sadrzaj>
      <item>METALPAM jednostavno društvo s ograničenom odgovornošću za proizvodnju i usluge, OIB 47752300696</item>
    </izvorni_sadrzaj>
    <derivirana_varijabla naziv="DomainObject.Predmet.ProtuStrankaListNazivFormatedOIB_1">
      <item>METALPAM jednostavno društvo s ograničenom odgovornošću za proizvodnju i usluge, OIB 47752300696</item>
    </derivirana_varijabla>
  </DomainObject.Predmet.ProtuStrankaListNazivFormatedOIB>
  <DomainObject.Predmet.OstaliListFormated>
    <izvorni_sadrzaj>
      <item>Stipe Sučić punomoćnik sudionika u postupku METALPAM jednostavno društvo s ograničenom odgovornošću za proizvodnju i usluge</item>
    </izvorni_sadrzaj>
    <derivirana_varijabla naziv="DomainObject.Predmet.OstaliListFormated_1">
      <item>Stipe Sučić punomoćnik sudionika u postupku METALPAM jednostavno društvo s ograničenom odgovornošću za proizvodnju i usluge</item>
    </derivirana_varijabla>
  </DomainObject.Predmet.OstaliListFormated>
  <DomainObject.Predmet.OstaliListFormatedOIB>
    <izvorni_sadrzaj>
      <item>Stipe Sučić, OIB 19332092579 punomoćnik sudionika u postupku METALPAM jednostavno društvo s ograničenom odgovornošću za proizvodnju i usluge</item>
    </izvorni_sadrzaj>
    <derivirana_varijabla naziv="DomainObject.Predmet.OstaliListFormatedOIB_1">
      <item>Stipe Sučić, OIB 19332092579 punomoćnik sudionika u postupku METALPAM jednostavno društvo s ograničenom odgovornošću za proizvodnju i usluge</item>
    </derivirana_varijabla>
  </DomainObject.Predmet.OstaliListFormatedOIB>
  <DomainObject.Predmet.OstaliListFormatedWithAdress>
    <izvorni_sadrzaj>
      <item>Stipe Sučić, Novoseljanska 71., 43000 Novoseljani punomoćnik sudionika u postupku METALPAM jednostavno društvo s ograničenom odgovornošću za proizvodnju i usluge</item>
    </izvorni_sadrzaj>
    <derivirana_varijabla naziv="DomainObject.Predmet.OstaliListFormatedWithAdress_1">
      <item>Stipe Sučić, Novoseljanska 71., 43000 Novoseljani punomoćnik sudionika u postupku METALPAM jednostavno društvo s ograničenom odgovornošću za proizvodnju i usluge</item>
    </derivirana_varijabla>
  </DomainObject.Predmet.OstaliListFormatedWithAdress>
  <DomainObject.Predmet.OstaliListFormatedWithAdressOIB>
    <izvorni_sadrzaj>
      <item>Stipe Sučić, OIB 19332092579, Novoseljanska 71., 43000 Novoseljani punomoćnik sudionika u postupku METALPAM jednostavno društvo s ograničenom odgovornošću za proizvodnju i usluge</item>
    </izvorni_sadrzaj>
    <derivirana_varijabla naziv="DomainObject.Predmet.OstaliListFormatedWithAdressOIB_1">
      <item>Stipe Sučić, OIB 19332092579, Novoseljanska 71., 43000 Novoseljani punomoćnik sudionika u postupku METALPAM jednostavno društvo s ograničenom odgovornošću za proizvodnju i usluge</item>
    </derivirana_varijabla>
  </DomainObject.Predmet.OstaliListFormatedWithAdressOIB>
  <DomainObject.Predmet.OstaliListNazivFormated>
    <izvorni_sadrzaj>
      <item>Stipe Sučić</item>
    </izvorni_sadrzaj>
    <derivirana_varijabla naziv="DomainObject.Predmet.OstaliListNazivFormated_1">
      <item>Stipe Sučić</item>
    </derivirana_varijabla>
  </DomainObject.Predmet.OstaliListNazivFormated>
  <DomainObject.Predmet.OstaliListNazivFormatedOIB>
    <izvorni_sadrzaj>
      <item>Stipe Sučić, OIB 19332092579</item>
    </izvorni_sadrzaj>
    <derivirana_varijabla naziv="DomainObject.Predmet.OstaliListNazivFormatedOIB_1">
      <item>Stipe Sučić, OIB 19332092579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St-999/2016-6</izvorni_sadrzaj>
    <derivirana_varijabla naziv="DomainObject.PoslovniBrojDokumenta_1">St-999/2016-6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METALPAM jednostavno društvo s ograničenom odgovornošću za proizvodnju i usluge</izvorni_sadrzaj>
    <derivirana_varijabla naziv="DomainObject.Predmet.ProtustrankaIDrugi_1">METALPAM jednostavno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METALPAM jednostavno društvo s ograničenom odgovornošću za proizvodnju i usluge, OIB 47752300696, Novoseljanska 71, 43000 Novoseljani</izvorni_sadrzaj>
    <derivirana_varijabla naziv="DomainObject.Predmet.ProtustrankaIDrugiAdressOIB_1">METALPAM jednostavno društvo s ograničenom odgovornošću za proizvodnju i usluge, OIB 47752300696, Novoseljanska 71, 43000 Novoseljani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METALPAM jednostavno društvo s ograničenom odgovornošću za proizvodnju i usluge</item>
      <item>Stipe Sučić</item>
    </izvorni_sadrzaj>
    <derivirana_varijabla naziv="DomainObject.Predmet.SudioniciListNaziv_1">
      <item>FINA, RC ZAGREB, Podružnica Bjelovar</item>
      <item>METALPAM jednostavno društvo s ograničenom odgovornošću za proizvodnju i usluge</item>
      <item>Stipe Sučić</item>
    </derivirana_varijabla>
  </DomainObject.Predmet.SudioniciListNaziv>
  <DomainObject.Predmet.SudioniciListAdressOIB>
    <izvorni_sadrzaj>
      <item>FINA, RC ZAGREB, Podružnica Bjelovar, OIB 85821130368, F. Supila 4,43000 Bjelovar</item>
      <item>METALPAM jednostavno društvo s ograničenom odgovornošću za proizvodnju i usluge, OIB 47752300696, Novoseljanska 71,43000 Novoseljani</item>
      <item>Stipe Sučić, OIB 19332092579, Novoseljanska 71.,43000 Novoseljani</item>
    </izvorni_sadrzaj>
    <derivirana_varijabla naziv="DomainObject.Predmet.SudioniciListAdressOIB_1">
      <item>FINA, RC ZAGREB, Podružnica Bjelovar, OIB 85821130368, F. Supila 4,43000 Bjelovar</item>
      <item>METALPAM jednostavno društvo s ograničenom odgovornošću za proizvodnju i usluge, OIB 47752300696, Novoseljanska 71,43000 Novoseljani</item>
      <item>Stipe Sučić, OIB 19332092579, Novoseljanska 71.,43000 Novoseljani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B0177-832B-4486-B53B-22CA8C26AB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518</properties:Words>
  <properties:Characters>2862</properties:Characters>
  <properties:Lines>77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2017-03-01T07:42:00Z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St-999/2016-6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