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5da2" w14:paraId="c9d5da2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D36F35">
        <w:t>1</w:t>
      </w:r>
      <w:r w:rsidR="00D5793B">
        <w:t>95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D36F35">
        <w:t>71</w:t>
      </w:r>
      <w:r w:rsidR="00D5793B">
        <w:t>95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D5793B">
        <w:t xml:space="preserve">BAN-UNION, poljoprivredna zadruga za proizvodnju i preradu poljoprivrednih proizvoda, OIB 46554088114, Dvor, Donji </w:t>
      </w:r>
      <w:proofErr w:type="spellStart"/>
      <w:r w:rsidR="00D5793B">
        <w:t>Žirovac</w:t>
      </w:r>
      <w:proofErr w:type="spellEnd"/>
      <w:r w:rsidR="00D5793B">
        <w:t xml:space="preserve"> 39.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D5793B">
        <w:t>571,34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5958"/>
    <w:rsid w:val="001F5E9F"/>
    <w:rsid w:val="00215918"/>
    <w:rsid w:val="002B1318"/>
    <w:rsid w:val="002E7A51"/>
    <w:rsid w:val="00312159"/>
    <w:rsid w:val="003A1D14"/>
    <w:rsid w:val="003A2AE4"/>
    <w:rsid w:val="003C4994"/>
    <w:rsid w:val="00402DB9"/>
    <w:rsid w:val="00452C66"/>
    <w:rsid w:val="0048462A"/>
    <w:rsid w:val="004B4B7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C31DE"/>
    <w:rsid w:val="00916F5B"/>
    <w:rsid w:val="00961A46"/>
    <w:rsid w:val="009A248B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972A9"/>
    <w:rsid w:val="00CD57E4"/>
    <w:rsid w:val="00CD74BB"/>
    <w:rsid w:val="00D36F35"/>
    <w:rsid w:val="00D5793B"/>
    <w:rsid w:val="00D660C0"/>
    <w:rsid w:val="00D970B2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6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6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6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6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6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6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6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6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7195</izvorni_sadrzaj>
    <derivirana_varijabla naziv="DomainObject.Predmet.Broj_1">7195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St-7195/2015</izvorni_sadrzaj>
    <derivirana_varijabla naziv="DomainObject.Predmet.OznakaBroj_1">St-7195/2015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BAN-UNION poljoprivredna zadruga za proizvodnju i preradu poljoprivrednih proizvoda zastupanog po punomoćniku Slavko Poznanović</izvorni_sadrzaj>
    <derivirana_varijabla naziv="DomainObject.Predmet.ProtustrankaFormated_1">  BAN-UNION poljoprivredna zadruga za proizvodnju i preradu poljoprivrednih proizvoda zastupanog po punomoćniku Slavko Poznanović</derivirana_varijabla>
  </DomainObject.Predmet.ProtustrankaFormated>
  <DomainObject.Predmet.ProtustrankaFormatedOIB>
    <izvorni_sadrzaj>  BAN-UNION poljoprivredna zadruga za proizvodnju i preradu poljoprivrednih proizvoda, OIB 46554088114 zastupanog po punomoćniku Slavko Poznanović</izvorni_sadrzaj>
    <derivirana_varijabla naziv="DomainObject.Predmet.ProtustrankaFormatedOIB_1">  BAN-UNION poljoprivredna zadruga za proizvodnju i preradu poljoprivrednih proizvoda, OIB 46554088114 zastupanog po punomoćniku Slavko Poznanović</derivirana_varijabla>
  </DomainObject.Predmet.ProtustrankaFormatedOIB>
  <DomainObject.Predmet.ProtustrankaFormatedWithAdress>
    <izvorni_sadrzaj> BAN-UNION poljoprivredna zadruga za proizvodnju i preradu poljoprivrednih proizvoda, Donji Žirovac 39, 44440 Dvor zastupanog po punomoćniku Slavko Poznanović</izvorni_sadrzaj>
    <derivirana_varijabla naziv="DomainObject.Predmet.ProtustrankaFormatedWithAdress_1"> BAN-UNION poljoprivredna zadruga za proizvodnju i preradu poljoprivrednih proizvoda, Donji Žirovac 39, 44440 Dvor zastupanog po punomoćniku Slavko Poznanović</derivirana_varijabla>
  </DomainObject.Predmet.ProtustrankaFormatedWithAdress>
  <DomainObject.Predmet.ProtustrankaFormatedWithAdressOIB>
    <izvorni_sadrzaj> BAN-UNION poljoprivredna zadruga za proizvodnju i preradu poljoprivrednih proizvoda, OIB 46554088114, Donji Žirovac 39, 44440 Dvor zastupanog po punomoćniku Slavko Poznanović</izvorni_sadrzaj>
    <derivirana_varijabla naziv="DomainObject.Predmet.ProtustrankaFormatedWithAdressOIB_1"> BAN-UNION poljoprivredna zadruga za proizvodnju i preradu poljoprivrednih proizvoda, OIB 46554088114, Donji Žirovac 39, 44440 Dvor zastupanog po punomoćniku Slavko Poznanović</derivirana_varijabla>
  </DomainObject.Predmet.ProtustrankaFormatedWithAdressOIB>
  <DomainObject.Predmet.ProtustrankaWithAdress>
    <izvorni_sadrzaj>BAN-UNION poljoprivredna zadruga za proizvodnju i preradu poljoprivrednih proizvoda Donji Žirovac 39, 44440 Dvor</izvorni_sadrzaj>
    <derivirana_varijabla naziv="DomainObject.Predmet.ProtustrankaWithAdress_1">BAN-UNION poljoprivredna zadruga za proizvodnju i preradu poljoprivrednih proizvoda Donji Žirovac 39, 44440 Dvor</derivirana_varijabla>
  </DomainObject.Predmet.ProtustrankaWithAdress>
  <DomainObject.Predmet.ProtustrankaWithAdressOIB>
    <izvorni_sadrzaj>BAN-UNION poljoprivredna zadruga za proizvodnju i preradu poljoprivrednih proizvoda, OIB 46554088114, Donji Žirovac 39, 44440 Dvor</izvorni_sadrzaj>
    <derivirana_varijabla naziv="DomainObject.Predmet.ProtustrankaWithAdressOIB_1">BAN-UNION poljoprivredna zadruga za proizvodnju i preradu poljoprivrednih proizvoda, OIB 46554088114, Donji Žirovac 39, 44440 Dvor</derivirana_varijabla>
  </DomainObject.Predmet.ProtustrankaWithAdressOIB>
  <DomainObject.Predmet.ProtustrankaNazivFormated>
    <izvorni_sadrzaj>BAN-UNION poljoprivredna zadruga za proizvodnju i preradu poljoprivrednih proizvoda</izvorni_sadrzaj>
    <derivirana_varijabla naziv="DomainObject.Predmet.ProtustrankaNazivFormated_1">BAN-UNION poljoprivredna zadruga za proizvodnju i preradu poljoprivrednih proizvoda</derivirana_varijabla>
  </DomainObject.Predmet.ProtustrankaNazivFormated>
  <DomainObject.Predmet.ProtustrankaNazivFormatedOIB>
    <izvorni_sadrzaj>BAN-UNION poljoprivredna zadruga za proizvodnju i preradu poljoprivrednih proizvoda, OIB 46554088114</izvorni_sadrzaj>
    <derivirana_varijabla naziv="DomainObject.Predmet.ProtustrankaNazivFormatedOIB_1">BAN-UNION poljoprivredna zadruga za proizvodnju i preradu poljoprivrednih proizvoda, OIB 46554088114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BAN-UNION poljoprivredna zadruga za proizvodnju i preradu poljoprivrednih proizvoda zastupanog po punomoćniku Slavko Poznanović</item>
    </izvorni_sadrzaj>
    <derivirana_varijabla naziv="DomainObject.Predmet.ProtuStrankaListFormated_1">
      <item>BAN-UNION poljoprivredna zadruga za proizvodnju i preradu poljoprivrednih proizvoda zastupanog po punomoćniku Slavko Poznanović</item>
    </derivirana_varijabla>
  </DomainObject.Predmet.ProtuStrankaListFormated>
  <DomainObject.Predmet.ProtuStrankaListFormatedOIB>
    <izvorni_sadrzaj>
      <item>BAN-UNION poljoprivredna zadruga za proizvodnju i preradu poljoprivrednih proizvoda, OIB 46554088114 zastupanog po punomoćniku Slavko Poznanović</item>
    </izvorni_sadrzaj>
    <derivirana_varijabla naziv="DomainObject.Predmet.ProtuStrankaListFormatedOIB_1">
      <item>BAN-UNION poljoprivredna zadruga za proizvodnju i preradu poljoprivrednih proizvoda, OIB 46554088114 zastupanog po punomoćniku Slavko Poznanović</item>
    </derivirana_varijabla>
  </DomainObject.Predmet.ProtuStrankaListFormatedOIB>
  <DomainObject.Predmet.ProtuStrankaListFormatedWithAdress>
    <izvorni_sadrzaj>
      <item>BAN-UNION poljoprivredna zadruga za proizvodnju i preradu poljoprivrednih proizvoda, Donji Žirovac 39, 44440 Dvor zastupanog po punomoćniku Slavko Poznanović</item>
    </izvorni_sadrzaj>
    <derivirana_varijabla naziv="DomainObject.Predmet.ProtuStrankaListFormatedWithAdress_1">
      <item>BAN-UNION poljoprivredna zadruga za proizvodnju i preradu poljoprivrednih proizvoda, Donji Žirovac 39, 44440 Dvor zastupanog po punomoćniku Slavko Poznanović</item>
    </derivirana_varijabla>
  </DomainObject.Predmet.ProtuStrankaListFormatedWithAdress>
  <DomainObject.Predmet.ProtuStrankaListFormatedWithAdressOIB>
    <izvorni_sadrzaj>
      <item>BAN-UNION poljoprivredna zadruga za proizvodnju i preradu poljoprivrednih proizvoda, OIB 46554088114, Donji Žirovac 39, 44440 Dvor zastupanog po punomoćniku Slavko Poznanović</item>
    </izvorni_sadrzaj>
    <derivirana_varijabla naziv="DomainObject.Predmet.ProtuStrankaListFormatedWithAdressOIB_1">
      <item>BAN-UNION poljoprivredna zadruga za proizvodnju i preradu poljoprivrednih proizvoda, OIB 46554088114, Donji Žirovac 39, 44440 Dvor zastupanog po punomoćniku Slavko Poznanović</item>
    </derivirana_varijabla>
  </DomainObject.Predmet.ProtuStrankaListFormatedWithAdressOIB>
  <DomainObject.Predmet.ProtuStrankaListNazivFormated>
    <izvorni_sadrzaj>
      <item>BAN-UNION poljoprivredna zadruga za proizvodnju i preradu poljoprivrednih proizvoda</item>
    </izvorni_sadrzaj>
    <derivirana_varijabla naziv="DomainObject.Predmet.ProtuStrankaListNazivFormated_1">
      <item>BAN-UNION poljoprivredna zadruga za proizvodnju i preradu poljoprivrednih proizvoda</item>
    </derivirana_varijabla>
  </DomainObject.Predmet.ProtuStrankaListNazivFormated>
  <DomainObject.Predmet.ProtuStrankaListNazivFormatedOIB>
    <izvorni_sadrzaj>
      <item>BAN-UNION poljoprivredna zadruga za proizvodnju i preradu poljoprivrednih proizvoda, OIB 46554088114</item>
    </izvorni_sadrzaj>
    <derivirana_varijabla naziv="DomainObject.Predmet.ProtuStrankaListNazivFormatedOIB_1">
      <item>BAN-UNION poljoprivredna zadruga za proizvodnju i preradu poljoprivrednih proizvoda, OIB 46554088114</item>
    </derivirana_varijabla>
  </DomainObject.Predmet.ProtuStrankaListNazivFormatedOIB>
  <DomainObject.Predmet.OstaliListFormated>
    <izvorni_sadrzaj>
      <item>Slavko Poznanović punomoćnik sudionika u postupku BAN-UNION poljoprivredna zadruga za proizvodnju i preradu poljoprivrednih proizvoda</item>
    </izvorni_sadrzaj>
    <derivirana_varijabla naziv="DomainObject.Predmet.OstaliListFormated_1">
      <item>Slavko Poznanović punomoćnik sudionika u postupku BAN-UNION poljoprivredna zadruga za proizvodnju i preradu poljoprivrednih proizvoda</item>
    </derivirana_varijabla>
  </DomainObject.Predmet.OstaliListFormated>
  <DomainObject.Predmet.OstaliListFormatedOIB>
    <izvorni_sadrzaj>
      <item>Slavko Poznanović, OIB 62695203906 punomoćnik sudionika u postupku BAN-UNION poljoprivredna zadruga za proizvodnju i preradu poljoprivrednih proizvoda</item>
    </izvorni_sadrzaj>
    <derivirana_varijabla naziv="DomainObject.Predmet.OstaliListFormatedOIB_1">
      <item>Slavko Poznanović, OIB 62695203906 punomoćnik sudionika u postupku BAN-UNION poljoprivredna zadruga za proizvodnju i preradu poljoprivrednih proizvoda</item>
    </derivirana_varijabla>
  </DomainObject.Predmet.OstaliListFormatedOIB>
  <DomainObject.Predmet.OstaliListFormatedWithAdress>
    <izvorni_sadrzaj>
      <item>Slavko Poznanović, Donji Žirovac 39, 44440 Donji Žirovac punomoćnik sudionika u postupku BAN-UNION poljoprivredna zadruga za proizvodnju i preradu poljoprivrednih proizvoda</item>
    </izvorni_sadrzaj>
    <derivirana_varijabla naziv="DomainObject.Predmet.OstaliListFormatedWithAdress_1">
      <item>Slavko Poznanović, Donji Žirovac 39, 44440 Donji Žirovac punomoćnik sudionika u postupku BAN-UNION poljoprivredna zadruga za proizvodnju i preradu poljoprivrednih proizvoda</item>
    </derivirana_varijabla>
  </DomainObject.Predmet.OstaliListFormatedWithAdress>
  <DomainObject.Predmet.OstaliListFormatedWithAdressOIB>
    <izvorni_sadrzaj>
      <item>Slavko Poznanović, OIB 62695203906, Donji Žirovac 39, 44440 Donji Žirovac punomoćnik sudionika u postupku BAN-UNION poljoprivredna zadruga za proizvodnju i preradu poljoprivrednih proizvoda</item>
    </izvorni_sadrzaj>
    <derivirana_varijabla naziv="DomainObject.Predmet.OstaliListFormatedWithAdressOIB_1">
      <item>Slavko Poznanović, OIB 62695203906, Donji Žirovac 39, 44440 Donji Žirovac punomoćnik sudionika u postupku BAN-UNION poljoprivredna zadruga za proizvodnju i preradu poljoprivrednih proizvoda</item>
    </derivirana_varijabla>
  </DomainObject.Predmet.OstaliListFormatedWithAdressOIB>
  <DomainObject.Predmet.OstaliListNazivFormated>
    <izvorni_sadrzaj>
      <item>Slavko Poznanović</item>
    </izvorni_sadrzaj>
    <derivirana_varijabla naziv="DomainObject.Predmet.OstaliListNazivFormated_1">
      <item>Slavko Poznanović</item>
    </derivirana_varijabla>
  </DomainObject.Predmet.OstaliListNazivFormated>
  <DomainObject.Predmet.OstaliListNazivFormatedOIB>
    <izvorni_sadrzaj>
      <item>Slavko Poznanović, OIB 62695203906</item>
    </izvorni_sadrzaj>
    <derivirana_varijabla naziv="DomainObject.Predmet.OstaliListNazivFormatedOIB_1">
      <item>Slavko Poznanović, OIB 62695203906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BAN-UNION poljoprivredna zadruga za proizvodnju i preradu poljoprivrednih proizvoda</izvorni_sadrzaj>
    <derivirana_varijabla naziv="DomainObject.Predmet.ProtustrankaIDrugi_1">BAN-UNION poljoprivredna zadruga za proizvodnju i preradu poljoprivrednih proizvoda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BAN-UNION poljoprivredna zadruga za proizvodnju i preradu poljoprivrednih proizvoda, OIB 46554088114, Donji Žirovac 39, 44440 Dvor</izvorni_sadrzaj>
    <derivirana_varijabla naziv="DomainObject.Predmet.ProtustrankaIDrugiAdressOIB_1">BAN-UNION poljoprivredna zadruga za proizvodnju i preradu poljoprivrednih proizvoda, OIB 46554088114, Donji Žirovac 39,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BAN-UNION poljoprivredna zadruga za proizvodnju i preradu poljoprivrednih proizvoda</item>
      <item>FINA Regionalni centar Zagreb</item>
      <item>Slavko Poznanović</item>
    </izvorni_sadrzaj>
    <derivirana_varijabla naziv="DomainObject.Predmet.SudioniciListNaziv_1">
      <item>BAN-UNION poljoprivredna zadruga za proizvodnju i preradu poljoprivrednih proizvoda</item>
      <item>FINA Regionalni centar Zagreb</item>
      <item>Slavko Poznanović</item>
    </derivirana_varijabla>
  </DomainObject.Predmet.SudioniciListNaziv>
  <DomainObject.Predmet.SudioniciListAdressOIB>
    <izvorni_sadrzaj>
      <item>BAN-UNION poljoprivredna zadruga za proizvodnju i preradu poljoprivrednih proizvoda, OIB 46554088114, Donji Žirovac 39,44440 Dvor</item>
      <item>FINA Regionalni centar Zagreb, OIB 85821130368, Trg svibanjskih žrtava 1995. 1,10000 Zagreb</item>
      <item>Slavko Poznanović, OIB 62695203906, Donji Žirovac 39,44440 Donji Žirovac</item>
    </izvorni_sadrzaj>
    <derivirana_varijabla naziv="DomainObject.Predmet.SudioniciListAdressOIB_1">
      <item>BAN-UNION poljoprivredna zadruga za proizvodnju i preradu poljoprivrednih proizvoda, OIB 46554088114, Donji Žirovac 39,44440 Dvor</item>
      <item>FINA Regionalni centar Zagreb, OIB 85821130368, Trg svibanjskih žrtava 1995. 1,10000 Zagreb</item>
      <item>Slavko Poznanović, OIB 62695203906, Donji Žirovac 39,44440 Donji Žirovac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46554088114</item>
      <item>, OIB 85821130368</item>
      <item>, OIB 62695203906</item>
    </izvorni_sadrzaj>
    <derivirana_varijabla naziv="DomainObject.Predmet.SudioniciListNazivOIB_1">
      <item>, OIB 46554088114</item>
      <item>, OIB 85821130368</item>
      <item>, OIB 62695203906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5C908-8FF0-4482-B447-9623F13F7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1378</properties:Characters>
  <properties:Lines>47</properties:Lines>
  <properties:Paragraphs>17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2016-01-19T08:31:00Z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