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af96" w14:paraId="671af96" w:rsidRDefault="009A3118" w:rsidP="00F0636B" w:rsidR="00B46CF5" w:rsidRPr="001E3A8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1E3A8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1E3A80">
        <w:rPr>
          <w:rFonts w:hAnsi="Times New Roman" w:ascii="Times New Roman"/>
        </w:rPr>
        <w:t xml:space="preserve"> 48. </w:t>
      </w:r>
      <w:r w:rsidR="00F0636B" w:rsidRPr="001E3A80">
        <w:rPr>
          <w:rFonts w:hAnsi="Times New Roman" w:ascii="Times New Roman"/>
        </w:rPr>
        <w:t>St-</w:t>
      </w:r>
      <w:r w:rsidR="00C74143">
        <w:rPr>
          <w:rFonts w:hAnsi="Times New Roman" w:ascii="Times New Roman"/>
        </w:rPr>
        <w:t>2039/17</w:t>
      </w:r>
      <w:r w:rsidR="00F0636B" w:rsidRPr="001E3A80">
        <w:rPr>
          <w:rFonts w:hAnsi="Times New Roman" w:ascii="Times New Roman"/>
        </w:rPr>
        <w:br w:clear="all" w:type="textWrapping"/>
      </w:r>
    </w:p>
    <w:p w:rsidRDefault="001725CA" w:rsidP="001725CA" w:rsidR="001725CA" w:rsidRPr="001E3A80">
      <w:pPr>
        <w:rPr>
          <w:rFonts w:hAnsi="Times New Roman" w:ascii="Times New Roman"/>
        </w:rPr>
      </w:pPr>
      <w:r w:rsidRPr="001E3A80">
        <w:rPr>
          <w:rFonts w:hAnsi="Times New Roman" w:ascii="Times New Roman"/>
        </w:rPr>
        <w:t>REPUBLIKA HRVATSKA</w:t>
      </w:r>
    </w:p>
    <w:p w:rsidRDefault="001725CA" w:rsidP="001725CA" w:rsidR="001725CA" w:rsidRPr="001E3A80">
      <w:pPr>
        <w:rPr>
          <w:rFonts w:hAnsi="Times New Roman" w:ascii="Times New Roman"/>
        </w:rPr>
      </w:pPr>
      <w:r w:rsidRPr="001E3A80">
        <w:rPr>
          <w:rFonts w:hAnsi="Times New Roman" w:ascii="Times New Roman"/>
        </w:rPr>
        <w:t>TRGOVAČKI SUD U ZAGREBU</w:t>
      </w:r>
    </w:p>
    <w:p w:rsidRDefault="00380A91" w:rsidP="001725CA" w:rsidR="001725CA" w:rsidRPr="001E3A80">
      <w:pPr>
        <w:rPr>
          <w:rFonts w:hAnsi="Times New Roman" w:ascii="Times New Roman"/>
        </w:rPr>
      </w:pPr>
      <w:r w:rsidRPr="001E3A80">
        <w:rPr>
          <w:rFonts w:hAnsi="Times New Roman" w:ascii="Times New Roman"/>
        </w:rPr>
        <w:t>Zagreb, Amruševa 2</w:t>
      </w:r>
      <w:r w:rsidR="00AE4950" w:rsidRPr="001E3A80">
        <w:rPr>
          <w:rFonts w:hAnsi="Times New Roman" w:ascii="Times New Roman"/>
        </w:rPr>
        <w:t>/II</w:t>
      </w:r>
    </w:p>
    <w:p w:rsidRDefault="00267D56" w:rsidP="001725CA" w:rsidR="00267D56" w:rsidRPr="001E3A80">
      <w:pPr>
        <w:rPr>
          <w:rFonts w:hAnsi="Times New Roman" w:ascii="Times New Roman"/>
        </w:rPr>
      </w:pP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>R E P U B L I K A  H R V A T S K A</w:t>
      </w: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>R J E Š E N J E</w:t>
      </w: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 </w:t>
      </w:r>
      <w:r w:rsidRPr="001E3A80">
        <w:rPr>
          <w:rFonts w:hAnsi="Times New Roman" w:ascii="Times New Roman"/>
        </w:rPr>
        <w:tab/>
      </w:r>
      <w:r w:rsidR="00900D3F" w:rsidRPr="001E3A80">
        <w:rPr>
          <w:rFonts w:hAnsi="Times New Roman" w:ascii="Times New Roman"/>
        </w:rPr>
        <w:t>Trgovački sud u Zagrebu</w:t>
      </w:r>
      <w:r w:rsidR="00946D26" w:rsidRPr="001E3A80">
        <w:rPr>
          <w:rFonts w:hAnsi="Times New Roman" w:ascii="Times New Roman"/>
        </w:rPr>
        <w:t xml:space="preserve">, po stečajnom sucu Vesni </w:t>
      </w:r>
      <w:r w:rsidR="00900D3F" w:rsidRPr="001E3A80">
        <w:rPr>
          <w:rFonts w:hAnsi="Times New Roman" w:ascii="Times New Roman"/>
        </w:rPr>
        <w:t>Sremac Šoštar</w:t>
      </w:r>
      <w:r w:rsidR="00946D26" w:rsidRPr="001E3A80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1E3A80">
        <w:rPr>
          <w:rFonts w:hAnsi="Times New Roman" w:ascii="Times New Roman"/>
        </w:rPr>
        <w:t xml:space="preserve">dužnikom </w:t>
      </w:r>
      <w:r w:rsidR="00C74143">
        <w:rPr>
          <w:rFonts w:hAnsi="Times New Roman" w:ascii="Times New Roman"/>
        </w:rPr>
        <w:t>TM HERCEG GORICA j.d.o.o., Velika Gorica, Nikole Tesle 45, OIB: 75584885825</w:t>
      </w:r>
      <w:r w:rsidR="00EB410E" w:rsidRPr="001E3A80">
        <w:rPr>
          <w:rFonts w:hAnsi="Times New Roman" w:ascii="Times New Roman"/>
        </w:rPr>
        <w:t>,</w:t>
      </w:r>
      <w:r w:rsidR="00D83115" w:rsidRPr="001E3A80">
        <w:rPr>
          <w:rFonts w:hAnsi="Times New Roman" w:ascii="Times New Roman"/>
        </w:rPr>
        <w:t xml:space="preserve"> </w:t>
      </w:r>
      <w:r w:rsidR="00E270CF" w:rsidRPr="001E3A80">
        <w:rPr>
          <w:rFonts w:hAnsi="Times New Roman" w:ascii="Times New Roman"/>
        </w:rPr>
        <w:t xml:space="preserve">dana </w:t>
      </w:r>
      <w:r w:rsidR="00C74143">
        <w:rPr>
          <w:rFonts w:hAnsi="Times New Roman" w:ascii="Times New Roman"/>
        </w:rPr>
        <w:t>23</w:t>
      </w:r>
      <w:r w:rsidR="009F11FB">
        <w:rPr>
          <w:rFonts w:hAnsi="Times New Roman" w:ascii="Times New Roman"/>
        </w:rPr>
        <w:t>. veljače 2018</w:t>
      </w:r>
      <w:r w:rsidRPr="001E3A80">
        <w:rPr>
          <w:rFonts w:hAnsi="Times New Roman" w:ascii="Times New Roman"/>
        </w:rPr>
        <w:t xml:space="preserve">. </w:t>
      </w:r>
    </w:p>
    <w:p w:rsidRDefault="00D83115" w:rsidP="001725CA" w:rsidR="00D83115" w:rsidRPr="001E3A80">
      <w:pPr>
        <w:jc w:val="both"/>
        <w:rPr>
          <w:rFonts w:hAnsi="Times New Roman" w:ascii="Times New Roman"/>
        </w:rPr>
      </w:pP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>r i j e š i o  j e</w:t>
      </w:r>
    </w:p>
    <w:p w:rsidRDefault="001725CA" w:rsidP="001725CA" w:rsidR="001725CA" w:rsidRPr="001E3A80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C74143">
        <w:rPr>
          <w:rFonts w:hAnsi="Times New Roman" w:ascii="Times New Roman"/>
        </w:rPr>
        <w:t>TM HERCEG GORICA j.d.o.o., Velika Gorica, Nikole Tesle 45, OIB: 75584885825</w:t>
      </w:r>
      <w:r w:rsidRPr="001E3A80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1E3A80">
        <w:rPr>
          <w:rFonts w:hAnsi="Times New Roman" w:ascii="Times New Roman"/>
        </w:rPr>
        <w:t>10</w:t>
      </w:r>
      <w:r w:rsidR="00854849" w:rsidRPr="001E3A80">
        <w:rPr>
          <w:rFonts w:hAnsi="Times New Roman" w:ascii="Times New Roman"/>
        </w:rPr>
        <w:t>.000,00</w:t>
      </w:r>
      <w:r w:rsidRPr="001E3A80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1E3A80">
        <w:rPr>
          <w:rFonts w:hAnsi="Times New Roman" w:ascii="Times New Roman"/>
        </w:rPr>
        <w:t>kod Hrvatske poštanske banke d.</w:t>
      </w:r>
      <w:r w:rsidRPr="001E3A80">
        <w:rPr>
          <w:rFonts w:hAnsi="Times New Roman" w:ascii="Times New Roman"/>
        </w:rPr>
        <w:t>d., Zagreb, pozivom na broj 05-</w:t>
      </w:r>
      <w:r w:rsidR="00C74143">
        <w:rPr>
          <w:rFonts w:hAnsi="Times New Roman" w:ascii="Times New Roman"/>
        </w:rPr>
        <w:t>203917</w:t>
      </w:r>
      <w:r w:rsidRPr="001E3A80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1E3A80">
      <w:pPr>
        <w:jc w:val="both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>Obrazloženje</w:t>
      </w: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1E3A80">
        <w:rPr>
          <w:rFonts w:hAnsi="Times New Roman" w:ascii="Times New Roman"/>
        </w:rPr>
        <w:t>10</w:t>
      </w:r>
      <w:r w:rsidRPr="001E3A80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1E3A80">
      <w:pPr>
        <w:jc w:val="both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1E3A80">
        <w:rPr>
          <w:rFonts w:hAnsi="Times New Roman" w:ascii="Times New Roman"/>
        </w:rPr>
        <w:t xml:space="preserve">, što je vidljivo iz dokumentacije, koja prileži spisu, </w:t>
      </w:r>
      <w:r w:rsidRPr="001E3A80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1E3A80">
      <w:pPr>
        <w:jc w:val="both"/>
        <w:rPr>
          <w:rFonts w:hAnsi="Times New Roman" w:ascii="Times New Roman"/>
        </w:rPr>
      </w:pPr>
    </w:p>
    <w:p w:rsidRDefault="001725CA" w:rsidP="001725CA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U </w:t>
      </w:r>
      <w:r w:rsidR="00E270CF" w:rsidRPr="001E3A80">
        <w:rPr>
          <w:rFonts w:hAnsi="Times New Roman" w:ascii="Times New Roman"/>
        </w:rPr>
        <w:t xml:space="preserve">Zagrebu, </w:t>
      </w:r>
      <w:r w:rsidR="00C74143">
        <w:rPr>
          <w:rFonts w:hAnsi="Times New Roman" w:ascii="Times New Roman"/>
        </w:rPr>
        <w:t>23</w:t>
      </w:r>
      <w:r w:rsidR="009F11FB">
        <w:rPr>
          <w:rFonts w:hAnsi="Times New Roman" w:ascii="Times New Roman"/>
        </w:rPr>
        <w:t>. veljače 2018</w:t>
      </w:r>
      <w:r w:rsidR="002D0987" w:rsidRPr="001E3A80">
        <w:rPr>
          <w:rFonts w:hAnsi="Times New Roman" w:ascii="Times New Roman"/>
        </w:rPr>
        <w:t>. godine</w:t>
      </w:r>
    </w:p>
    <w:p w:rsidRDefault="00900D3F" w:rsidP="00900D3F" w:rsidR="001725CA" w:rsidRPr="001E3A80">
      <w:pPr>
        <w:jc w:val="center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1E3A80">
        <w:rPr>
          <w:rFonts w:hAnsi="Times New Roman" w:ascii="Times New Roman"/>
        </w:rPr>
        <w:t>SUDAC:</w:t>
      </w:r>
    </w:p>
    <w:p w:rsidRDefault="001725CA" w:rsidP="00E53D3D" w:rsidR="00BA72FE">
      <w:pPr>
        <w:pStyle w:val="Uvuenotijeloteksta"/>
        <w:ind w:firstLine="141" w:left="1983"/>
        <w:jc w:val="right"/>
      </w:pPr>
      <w:r w:rsidRPr="001E3A80">
        <w:t xml:space="preserve">Vesna </w:t>
      </w:r>
      <w:r w:rsidR="00900D3F" w:rsidRPr="001E3A80">
        <w:t>Sremac Šoštar</w:t>
      </w:r>
      <w:r w:rsidR="00BA72FE">
        <w:t>,v.r.</w:t>
      </w:r>
    </w:p>
    <w:p w:rsidRDefault="00BA72FE" w:rsidP="00D338FD" w:rsidR="00BA72FE">
      <w:pPr>
        <w:pStyle w:val="Uvuenotijeloteksta"/>
        <w:ind w:firstLine="141" w:left="1983"/>
        <w:jc w:val="right"/>
      </w:pPr>
      <w:r>
        <w:t>Za točnost otpravka</w:t>
      </w:r>
    </w:p>
    <w:p w:rsidRDefault="00BA72FE" w:rsidP="00C74143" w:rsidR="005F46DC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1E3A80">
      <w:pPr>
        <w:jc w:val="right"/>
        <w:rPr>
          <w:rFonts w:hAnsi="Times New Roman" w:ascii="Times New Roman"/>
        </w:rPr>
      </w:pPr>
    </w:p>
    <w:p w:rsidRDefault="001511A4" w:rsidP="00B87AEB" w:rsidR="001511A4" w:rsidRPr="001E3A80">
      <w:pPr>
        <w:jc w:val="right"/>
        <w:rPr>
          <w:rFonts w:hAnsi="Times New Roman" w:ascii="Times New Roman"/>
        </w:rPr>
      </w:pPr>
    </w:p>
    <w:p w:rsidRDefault="001511A4" w:rsidP="00B87AEB" w:rsidR="001511A4" w:rsidRPr="001E3A80">
      <w:pPr>
        <w:jc w:val="right"/>
        <w:rPr>
          <w:rFonts w:hAnsi="Times New Roman" w:ascii="Times New Roman"/>
        </w:rPr>
      </w:pPr>
    </w:p>
    <w:p w:rsidRDefault="007F5D44" w:rsidP="007F5D44" w:rsidR="007F5D44" w:rsidRPr="001E3A80">
      <w:pPr>
        <w:jc w:val="right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</w:p>
    <w:p w:rsidRDefault="001725CA" w:rsidP="001725CA" w:rsidR="001725CA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1E3A80">
      <w:pPr>
        <w:jc w:val="both"/>
        <w:rPr>
          <w:rFonts w:hAnsi="Times New Roman" w:ascii="Times New Roman"/>
        </w:rPr>
      </w:pPr>
      <w:r w:rsidRPr="001E3A80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1E3A80">
      <w:pPr>
        <w:jc w:val="both"/>
        <w:rPr>
          <w:rFonts w:hAnsi="Times New Roman" w:ascii="Times New Roman"/>
        </w:rPr>
      </w:pPr>
    </w:p>
    <w:p w:rsidRDefault="001E3A80" w:rsidP="00B52D14" w:rsidR="001E3A80" w:rsidRPr="001E3A80">
      <w:pPr>
        <w:pStyle w:val="Odlomakpopisa"/>
        <w:jc w:val="both"/>
        <w:rPr>
          <w:rFonts w:hAnsi="Times New Roman" w:ascii="Times New Roman"/>
        </w:rPr>
      </w:pPr>
    </w:p>
    <w:sectPr w:rsidSect="00821309" w:rsidR="001E3A80" w:rsidRPr="001E3A8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4B78BE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4B78BE">
      <w:rPr>
        <w:rFonts w:hAnsi="Times New Roman" w:ascii="Times New Roman"/>
      </w:rPr>
      <w:t>2039/17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7"/>
  </w:num>
  <w:num w:numId="5">
    <w:abstractNumId w:val="2"/>
  </w:num>
  <w:num w:numId="6">
    <w:abstractNumId w:val="8"/>
  </w:num>
  <w:num w:numId="7">
    <w:abstractNumId w:val="9"/>
  </w:num>
  <w:num w:numId="8">
    <w:abstractNumId w:val="6"/>
  </w:num>
  <w:num w:numId="9">
    <w:abstractNumId w:val="10"/>
  </w:num>
  <w:num w:numId="10">
    <w:abstractNumId w:val="4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862B6"/>
    <w:rsid w:val="00091756"/>
    <w:rsid w:val="000C5B5C"/>
    <w:rsid w:val="000D75A1"/>
    <w:rsid w:val="000E2398"/>
    <w:rsid w:val="00121F99"/>
    <w:rsid w:val="00144259"/>
    <w:rsid w:val="001511A4"/>
    <w:rsid w:val="00153A2C"/>
    <w:rsid w:val="0016699E"/>
    <w:rsid w:val="001725CA"/>
    <w:rsid w:val="0017729E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4639"/>
    <w:rsid w:val="002D0987"/>
    <w:rsid w:val="002E4C78"/>
    <w:rsid w:val="002F75B0"/>
    <w:rsid w:val="0033595B"/>
    <w:rsid w:val="00354C62"/>
    <w:rsid w:val="003762BB"/>
    <w:rsid w:val="003775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8BE"/>
    <w:rsid w:val="004B797A"/>
    <w:rsid w:val="004C23E5"/>
    <w:rsid w:val="004C2A95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5F4703"/>
    <w:rsid w:val="00632603"/>
    <w:rsid w:val="00635B9D"/>
    <w:rsid w:val="006413FC"/>
    <w:rsid w:val="00665D5F"/>
    <w:rsid w:val="006A3696"/>
    <w:rsid w:val="006A451A"/>
    <w:rsid w:val="006B19EF"/>
    <w:rsid w:val="007035B4"/>
    <w:rsid w:val="00726CAA"/>
    <w:rsid w:val="0077109B"/>
    <w:rsid w:val="00797387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E2A4D"/>
    <w:rsid w:val="009F11FB"/>
    <w:rsid w:val="00A03207"/>
    <w:rsid w:val="00A049D3"/>
    <w:rsid w:val="00A179CB"/>
    <w:rsid w:val="00A5005C"/>
    <w:rsid w:val="00A75922"/>
    <w:rsid w:val="00A81532"/>
    <w:rsid w:val="00A83AC6"/>
    <w:rsid w:val="00AD4F3B"/>
    <w:rsid w:val="00AE4950"/>
    <w:rsid w:val="00AE7AFF"/>
    <w:rsid w:val="00B0131D"/>
    <w:rsid w:val="00B0422D"/>
    <w:rsid w:val="00B0574A"/>
    <w:rsid w:val="00B43929"/>
    <w:rsid w:val="00B46CF5"/>
    <w:rsid w:val="00B52D14"/>
    <w:rsid w:val="00B754F0"/>
    <w:rsid w:val="00B87AEB"/>
    <w:rsid w:val="00B969B8"/>
    <w:rsid w:val="00BA66D6"/>
    <w:rsid w:val="00BA72FE"/>
    <w:rsid w:val="00BC0D5E"/>
    <w:rsid w:val="00BC41A7"/>
    <w:rsid w:val="00BC580B"/>
    <w:rsid w:val="00BF568D"/>
    <w:rsid w:val="00C1335A"/>
    <w:rsid w:val="00C17520"/>
    <w:rsid w:val="00C3624C"/>
    <w:rsid w:val="00C5778D"/>
    <w:rsid w:val="00C73EA6"/>
    <w:rsid w:val="00C74143"/>
    <w:rsid w:val="00C93983"/>
    <w:rsid w:val="00CA269A"/>
    <w:rsid w:val="00CA4F2A"/>
    <w:rsid w:val="00CC674D"/>
    <w:rsid w:val="00CD43E1"/>
    <w:rsid w:val="00CF12C1"/>
    <w:rsid w:val="00CF7AB9"/>
    <w:rsid w:val="00D266E4"/>
    <w:rsid w:val="00D27A3C"/>
    <w:rsid w:val="00D301E4"/>
    <w:rsid w:val="00D51977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B410E"/>
    <w:rsid w:val="00ED1D4D"/>
    <w:rsid w:val="00EE5FBB"/>
    <w:rsid w:val="00EE620B"/>
    <w:rsid w:val="00F0636B"/>
    <w:rsid w:val="00F0751E"/>
    <w:rsid w:val="00F2525A"/>
    <w:rsid w:val="00F33BE0"/>
    <w:rsid w:val="00F776E4"/>
    <w:rsid w:val="00F94E9C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St-2039/2017</izvorni_sadrzaj>
    <derivirana_varijabla naziv="DomainObject.Predmet.OznakaBroj_1">St-2039/2017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TM HERCEG GORICA jednostavno društvo s ograničenom odgovornošću za usluge i trgovinu zastupanog po punomoćniku TOMISLAV HERCEG</izvorni_sadrzaj>
    <derivirana_varijabla naziv="DomainObject.Predmet.ProtustrankaFormated_1">  TM HERCEG GORICA jednostavno društvo s ograničenom odgovornošću za usluge i trgovinu zastupanog po punomoćniku TOMISLAV HERCEG</derivirana_varijabla>
  </DomainObject.Predmet.ProtustrankaFormated>
  <DomainObject.Predmet.ProtustrankaFormatedOIB>
    <izvorni_sadrzaj>  TM HERCEG GORICA jednostavno društvo s ograničenom odgovornošću za usluge i trgovinu, OIB 75584885825 zastupanog po punomoćniku TOMISLAV HERCEG</izvorni_sadrzaj>
    <derivirana_varijabla naziv="DomainObject.Predmet.ProtustrankaFormatedOIB_1">  TM HERCEG GORICA jednostavno društvo s ograničenom odgovornošću za usluge i trgovinu, OIB 75584885825 zastupanog po punomoćniku TOMISLAV HERCEG</derivirana_varijabla>
  </DomainObject.Predmet.ProtustrankaFormatedOIB>
  <DomainObject.Predmet.ProtustrankaFormatedWithAdress>
    <izvorni_sadrzaj> TM HERCEG GORICA jednostavno društvo s ograničenom odgovornošću za usluge i trgovinu, Nikole Tesle 45, 10410 Velika Gorica zastupanog po punomoćniku TOMISLAV HERCEG</izvorni_sadrzaj>
    <derivirana_varijabla naziv="DomainObject.Predmet.ProtustrankaFormatedWithAdress_1"> TM HERCEG GORICA jednostavno društvo s ograničenom odgovornošću za usluge i trgovinu, Nikole Tesle 45, 10410 Velika Gorica zastupanog po punomoćniku TOMISLAV HERCEG</derivirana_varijabla>
  </DomainObject.Predmet.ProtustrankaFormatedWithAdress>
  <DomainObject.Predmet.ProtustrankaFormatedWithAdressOIB>
    <izvorni_sadrzaj> TM HERCEG GORICA jednostavno društvo s ograničenom odgovornošću za usluge i trgovinu, OIB 75584885825, Nikole Tesle 45, 10410 Velika Gorica zastupanog po punomoćniku TOMISLAV HERCEG</izvorni_sadrzaj>
    <derivirana_varijabla naziv="DomainObject.Predmet.ProtustrankaFormatedWithAdressOIB_1"> TM HERCEG GORICA jednostavno društvo s ograničenom odgovornošću za usluge i trgovinu, OIB 75584885825, Nikole Tesle 45, 10410 Velika Gorica zastupanog po punomoćniku TOMISLAV HERCEG</derivirana_varijabla>
  </DomainObject.Predmet.ProtustrankaFormatedWithAdressOIB>
  <DomainObject.Predmet.ProtustrankaWithAdress>
    <izvorni_sadrzaj>TM HERCEG GORICA jednostavno društvo s ograničenom odgovornošću za usluge i trgovinu Nikole Tesle 45, 10410 Velika Gorica</izvorni_sadrzaj>
    <derivirana_varijabla naziv="DomainObject.Predmet.ProtustrankaWithAdress_1">TM HERCEG GORICA jednostavno društvo s ograničenom odgovornošću za usluge i trgovinu Nikole Tesle 45, 10410 Velika Gorica</derivirana_varijabla>
  </DomainObject.Predmet.ProtustrankaWithAdress>
  <DomainObject.Predmet.ProtustrankaWithAdressOIB>
    <izvorni_sadrzaj>TM HERCEG GORICA jednostavno društvo s ograničenom odgovornošću za usluge i trgovinu, OIB 75584885825, Nikole Tesle 45, 10410 Velika Gorica</izvorni_sadrzaj>
    <derivirana_varijabla naziv="DomainObject.Predmet.ProtustrankaWithAdressOIB_1">TM HERCEG GORICA jednostavno društvo s ograničenom odgovornošću za usluge i trgovinu, OIB 75584885825, Nikole Tesle 45, 10410 Velika Gorica</derivirana_varijabla>
  </DomainObject.Predmet.ProtustrankaWithAdressOIB>
  <DomainObject.Predmet.ProtustrankaNazivFormated>
    <izvorni_sadrzaj>TM HERCEG GORICA jednostavno društvo s ograničenom odgovornošću za usluge i trgovinu</izvorni_sadrzaj>
    <derivirana_varijabla naziv="DomainObject.Predmet.ProtustrankaNazivFormated_1">TM HERCEG GORICA jednostavno društvo s ograničenom odgovornošću za usluge i trgovinu</derivirana_varijabla>
  </DomainObject.Predmet.ProtustrankaNazivFormated>
  <DomainObject.Predmet.ProtustrankaNazivFormatedOIB>
    <izvorni_sadrzaj>TM HERCEG GORICA jednostavno društvo s ograničenom odgovornošću za usluge i trgovinu, OIB 75584885825</izvorni_sadrzaj>
    <derivirana_varijabla naziv="DomainObject.Predmet.ProtustrankaNazivFormatedOIB_1">TM HERCEG GORICA jednostavno društvo s ograničenom odgovornošću za usluge i trgovinu, OIB 75584885825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TM HERCEG GORICA jednostavno društvo s ograničenom odgovornošću za usluge i trgovinu zastupanog po punomoćniku TOMISLAV HERCEG</item>
    </izvorni_sadrzaj>
    <derivirana_varijabla naziv="DomainObject.Predmet.ProtuStrankaListFormated_1">
      <item>TM HERCEG GORICA jednostavno društvo s ograničenom odgovornošću za usluge i trgovinu zastupanog po punomoćniku TOMISLAV HERCEG</item>
    </derivirana_varijabla>
  </DomainObject.Predmet.ProtuStrankaListFormated>
  <DomainObject.Predmet.ProtuStrankaListFormatedOIB>
    <izvorni_sadrzaj>
      <item>TM HERCEG GORICA jednostavno društvo s ograničenom odgovornošću za usluge i trgovinu, OIB 75584885825 zastupanog po punomoćniku TOMISLAV HERCEG</item>
    </izvorni_sadrzaj>
    <derivirana_varijabla naziv="DomainObject.Predmet.ProtuStrankaListFormatedOIB_1">
      <item>TM HERCEG GORICA jednostavno društvo s ograničenom odgovornošću za usluge i trgovinu, OIB 75584885825 zastupanog po punomoćniku TOMISLAV HERCEG</item>
    </derivirana_varijabla>
  </DomainObject.Predmet.ProtuStrankaListFormatedOIB>
  <DomainObject.Predmet.ProtuStrankaListFormatedWithAdress>
    <izvorni_sadrzaj>
      <item>TM HERCEG GORICA jednostavno društvo s ograničenom odgovornošću za usluge i trgovinu, Nikole Tesle 45, 10410 Velika Gorica zastupanog po punomoćniku TOMISLAV HERCEG</item>
    </izvorni_sadrzaj>
    <derivirana_varijabla naziv="DomainObject.Predmet.ProtuStrankaListFormatedWithAdress_1">
      <item>TM HERCEG GORICA jednostavno društvo s ograničenom odgovornošću za usluge i trgovinu, Nikole Tesle 45, 10410 Velika Gorica zastupanog po punomoćniku TOMISLAV HERCEG</item>
    </derivirana_varijabla>
  </DomainObject.Predmet.ProtuStrankaListFormatedWithAdress>
  <DomainObject.Predmet.ProtuStrankaListFormatedWithAdressOIB>
    <izvorni_sadrzaj>
      <item>TM HERCEG GORICA jednostavno društvo s ograničenom odgovornošću za usluge i trgovinu, OIB 75584885825, Nikole Tesle 45, 10410 Velika Gorica zastupanog po punomoćniku TOMISLAV HERCEG</item>
    </izvorni_sadrzaj>
    <derivirana_varijabla naziv="DomainObject.Predmet.ProtuStrankaListFormatedWithAdressOIB_1">
      <item>TM HERCEG GORICA jednostavno društvo s ograničenom odgovornošću za usluge i trgovinu, OIB 75584885825, Nikole Tesle 45, 10410 Velika Gorica zastupanog po punomoćniku TOMISLAV HERCEG</item>
    </derivirana_varijabla>
  </DomainObject.Predmet.ProtuStrankaListFormatedWithAdressOIB>
  <DomainObject.Predmet.ProtuStrankaListNazivFormated>
    <izvorni_sadrzaj>
      <item>TM HERCEG GORICA jednostavno društvo s ograničenom odgovornošću za usluge i trgovinu</item>
    </izvorni_sadrzaj>
    <derivirana_varijabla naziv="DomainObject.Predmet.ProtuStrankaListNazivFormated_1">
      <item>TM HERCEG GORICA jednostavno društvo s ograničenom odgovornošću za usluge i trgovinu</item>
    </derivirana_varijabla>
  </DomainObject.Predmet.ProtuStrankaListNazivFormated>
  <DomainObject.Predmet.ProtuStrankaListNazivFormatedOIB>
    <izvorni_sadrzaj>
      <item>TM HERCEG GORICA jednostavno društvo s ograničenom odgovornošću za usluge i trgovinu, OIB 75584885825</item>
    </izvorni_sadrzaj>
    <derivirana_varijabla naziv="DomainObject.Predmet.ProtuStrankaListNazivFormatedOIB_1">
      <item>TM HERCEG GORICA jednostavno društvo s ograničenom odgovornošću za usluge i trgovinu, OIB 75584885825</item>
    </derivirana_varijabla>
  </DomainObject.Predmet.ProtuStrankaListNazivFormatedOIB>
  <DomainObject.Predmet.OstaliListFormated>
    <izvorni_sadrzaj>
      <item>TOMISLAV HERCEG punomoćnik sudionika u postupku TM HERCEG GORICA jednostavno društvo s ograničenom odgovornošću za usluge i trgovinu</item>
    </izvorni_sadrzaj>
    <derivirana_varijabla naziv="DomainObject.Predmet.OstaliListFormated_1">
      <item>TOMISLAV HERCEG punomoćnik sudionika u postupku TM HERCEG GORICA jednostavno društvo s ograničenom odgovornošću za usluge i trgovinu</item>
    </derivirana_varijabla>
  </DomainObject.Predmet.OstaliListFormated>
  <DomainObject.Predmet.OstaliListFormatedOIB>
    <izvorni_sadrzaj>
      <item>TOMISLAV HERCEG, OIB 46996585672 punomoćnik sudionika u postupku TM HERCEG GORICA jednostavno društvo s ograničenom odgovornošću za usluge i trgovinu</item>
    </izvorni_sadrzaj>
    <derivirana_varijabla naziv="DomainObject.Predmet.OstaliListFormatedOIB_1">
      <item>TOMISLAV HERCEG, OIB 46996585672 punomoćnik sudionika u postupku TM HERCEG GORICA jednostavno društvo s ograničenom odgovornošću za usluge i trgovinu</item>
    </derivirana_varijabla>
  </DomainObject.Predmet.OstaliListFormatedOIB>
  <DomainObject.Predmet.OstaliListFormatedWithAdress>
    <izvorni_sadrzaj>
      <item>TOMISLAV HERCEG, bAĐINEC 58, 10342 Bađinec punomoćnik sudionika u postupku TM HERCEG GORICA jednostavno društvo s ograničenom odgovornošću za usluge i trgovinu</item>
    </izvorni_sadrzaj>
    <derivirana_varijabla naziv="DomainObject.Predmet.OstaliListFormatedWithAdress_1">
      <item>TOMISLAV HERCEG, bAĐINEC 58, 10342 Bađinec punomoćnik sudionika u postupku TM HERCEG GORICA jednostavno društvo s ograničenom odgovornošću za usluge i trgovinu</item>
    </derivirana_varijabla>
  </DomainObject.Predmet.OstaliListFormatedWithAdress>
  <DomainObject.Predmet.OstaliListFormatedWithAdressOIB>
    <izvorni_sadrzaj>
      <item>TOMISLAV HERCEG, OIB 46996585672, bAĐINEC 58, 10342 Bađinec punomoćnik sudionika u postupku TM HERCEG GORICA jednostavno društvo s ograničenom odgovornošću za usluge i trgovinu</item>
    </izvorni_sadrzaj>
    <derivirana_varijabla naziv="DomainObject.Predmet.OstaliListFormatedWithAdressOIB_1">
      <item>TOMISLAV HERCEG, OIB 46996585672, bAĐINEC 58, 10342 Bađinec punomoćnik sudionika u postupku TM HERCEG GORICA jednostavno društvo s ograničenom odgovornošću za usluge i trgovinu</item>
    </derivirana_varijabla>
  </DomainObject.Predmet.OstaliListFormatedWithAdressOIB>
  <DomainObject.Predmet.OstaliListNazivFormated>
    <izvorni_sadrzaj>
      <item>TOMISLAV HERCEG</item>
    </izvorni_sadrzaj>
    <derivirana_varijabla naziv="DomainObject.Predmet.OstaliListNazivFormated_1">
      <item>TOMISLAV HERCEG</item>
    </derivirana_varijabla>
  </DomainObject.Predmet.OstaliListNazivFormated>
  <DomainObject.Predmet.OstaliListNazivFormatedOIB>
    <izvorni_sadrzaj>
      <item>TOMISLAV HERCEG, OIB 46996585672</item>
    </izvorni_sadrzaj>
    <derivirana_varijabla naziv="DomainObject.Predmet.OstaliListNazivFormatedOIB_1">
      <item>TOMISLAV HERCEG, OIB 46996585672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TM HERCEG GORICA jednostavno društvo s ograničenom odgovornošću za usluge i trgovinu</izvorni_sadrzaj>
    <derivirana_varijabla naziv="DomainObject.Predmet.ProtustrankaIDrugi_1">TM HERCEG GORICA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TM HERCEG GORICA jednostavno društvo s ograničenom odgovornošću za usluge i trgovinu, OIB 75584885825, Nikole Tesle 45, 10410 Velika Gorica</izvorni_sadrzaj>
    <derivirana_varijabla naziv="DomainObject.Predmet.ProtustrankaIDrugiAdressOIB_1">TM HERCEG GORICA jednostavno društvo s ograničenom odgovornošću za usluge i trgovinu, OIB 75584885825, Nikole Tesle 45,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TM HERCEG GORICA jednostavno društvo s ograničenom odgovornošću za usluge i trgovinu</item>
      <item>TOMISLAV HERCEG</item>
    </izvorni_sadrzaj>
    <derivirana_varijabla naziv="DomainObject.Predmet.SudioniciListNaziv_1">
      <item>FINA Regionalni centar Zagreb</item>
      <item>TM HERCEG GORICA jednostavno društvo s ograničenom odgovornošću za usluge i trgovinu</item>
      <item>TOMISLAV HERCEG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TM HERCEG GORICA jednostavno društvo s ograničenom odgovornošću za usluge i trgovinu, OIB 75584885825, Nikole Tesle 45,10410 Velika Gorica</item>
      <item>TOMISLAV HERCEG, OIB 46996585672, bAĐINEC 58,10342 Bađinec</item>
    </izvorni_sadrzaj>
    <derivirana_varijabla naziv="DomainObject.Predmet.SudioniciListAdressOIB_1">
      <item>FINA Regionalni centar Zagreb, OIB 85821130368, Trg svibanjskih žrtava 1995. br. 1,10000 Zagreb</item>
      <item>TM HERCEG GORICA jednostavno društvo s ograničenom odgovornošću za usluge i trgovinu, OIB 75584885825, Nikole Tesle 45,10410 Velika Gorica</item>
      <item>TOMISLAV HERCEG, OIB 46996585672, bAĐINEC 58,10342 Bađinec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75584885825</item>
      <item>, OIB 46996585672</item>
    </izvorni_sadrzaj>
    <derivirana_varijabla naziv="DomainObject.Predmet.SudioniciListNazivOIB_1">
      <item>, OIB 85821130368</item>
      <item>, OIB 75584885825</item>
      <item>, OIB 46996585672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9E94F0-5E12-423C-B2BF-C39AE8FDEB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1819</properties:Characters>
  <properties:Lines>53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2018-02-23T07:55:00Z</dcterms:created>
  <dc:creator>Vesna Fundurulić Perišin</dc:creator>
  <cp:lastModifiedBy>Matea Bizjak</cp:lastModifiedBy>
  <cp:lastPrinted>2018-02-23T07:57:00Z</cp:lastPrinted>
  <dcterms:modified xmlns:xsi="http://www.w3.org/2001/XMLSchema-instance" xsi:type="dcterms:W3CDTF">2018-02-23T07:58:00Z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(St-2039-17-poziv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