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e14" w14:paraId="ee18e1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0790D">
        <w:t>682/17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ZADRUGA GREDA za proizvodnju, trgovinu i usluge, Greda, Greda 222, OIB 10116595643, dana 17. travnja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     Određuje se ročište radi </w:t>
      </w:r>
      <w:r w:rsidR="00D30857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0790D" w:rsidP="0080790D" w:rsidR="0080790D">
      <w:pPr>
        <w:jc w:val="both"/>
        <w:rPr>
          <w:b/>
        </w:rPr>
      </w:pPr>
      <w:r>
        <w:rPr>
          <w:b/>
        </w:rPr>
        <w:t xml:space="preserve">12. lipnja 2018. godine u 9,10 sati </w:t>
      </w:r>
      <w:r>
        <w:t>u zgradi Trgovačkog suda u Zagrebu, Stalna služba</w:t>
      </w:r>
      <w:r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80790D" w:rsidR="0080790D">
      <w:r>
        <w:t>- dužnik ZADRUGA GREDA za proizvodnju, trgovinu i usluge, Greda</w:t>
      </w:r>
    </w:p>
    <w:p w:rsidRDefault="0080790D" w:rsidP="0080790D" w:rsidR="0080790D">
      <w:r>
        <w:t xml:space="preserve">- zakonski zastupnik dužnika Olivera </w:t>
      </w:r>
      <w:proofErr w:type="spellStart"/>
      <w:r>
        <w:t>Svetopetrić</w:t>
      </w:r>
      <w:proofErr w:type="spellEnd"/>
      <w:r w:rsidR="00CD7B05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0790D">
        <w:t>17. travnja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D78" w:rsidP="008F69E1" w:rsidR="009C5D78">
      <w:r>
        <w:separator/>
      </w:r>
    </w:p>
  </w:endnote>
  <w:endnote w:id="0" w:type="continuationSeparator">
    <w:p w:rsidRDefault="009C5D78" w:rsidP="008F69E1" w:rsidR="009C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D78" w:rsidP="008F69E1" w:rsidR="009C5D78">
      <w:r>
        <w:separator/>
      </w:r>
    </w:p>
  </w:footnote>
  <w:footnote w:id="0" w:type="continuationSeparator">
    <w:p w:rsidRDefault="009C5D78" w:rsidP="008F69E1" w:rsidR="009C5D7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17623"/>
    <w:rsid w:val="00056D92"/>
    <w:rsid w:val="00070FD4"/>
    <w:rsid w:val="000A748C"/>
    <w:rsid w:val="000D3AAA"/>
    <w:rsid w:val="000D6D24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5307D2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414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C5D78"/>
    <w:rsid w:val="009E2386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30857"/>
    <w:rsid w:val="00D7138B"/>
    <w:rsid w:val="00D9704E"/>
    <w:rsid w:val="00DA2DA0"/>
    <w:rsid w:val="00DB5A61"/>
    <w:rsid w:val="00DE4C6F"/>
    <w:rsid w:val="00DE7859"/>
    <w:rsid w:val="00E11F09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4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4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St-682/2017-22</izvorni_sadrzaj>
    <derivirana_varijabla naziv="DomainObject.Oznaka_1">St-682/2017-22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 zastupanog po punomoćniku Olivera Svetopetrić</izvorni_sadrzaj>
    <derivirana_varijabla naziv="DomainObject.Predmet.ProtustrankaFormated_1">  ZADRUGA GREDA za proizvodnju, trgovinu i usluge zastupanog po punomoćniku Olivera Svetopetrić</derivirana_varijabla>
  </DomainObject.Predmet.ProtustrankaFormated>
  <DomainObject.Predmet.ProtustrankaFormatedOIB>
    <izvorni_sadrzaj>  ZADRUGA GREDA za proizvodnju, trgovinu i usluge, OIB 10116595643 zastupanog po punomoćniku Olivera Svetopetrić</izvorni_sadrzaj>
    <derivirana_varijabla naziv="DomainObject.Predmet.ProtustrankaFormatedOIB_1">  ZADRUGA GREDA za proizvodnju, trgovinu i usluge, OIB 10116595643 zastupanog po punomoćniku Olivera Svetopetrić</derivirana_varijabla>
  </DomainObject.Predmet.ProtustrankaFormatedOIB>
  <DomainObject.Predmet.ProtustrankaFormatedWithAdress>
    <izvorni_sadrzaj> ZADRUGA GREDA za proizvodnju, trgovinu i usluge, Greda 222, 44273 Greda zastupanog po punomoćniku Olivera Svetopetrić</izvorni_sadrzaj>
    <derivirana_varijabla naziv="DomainObject.Predmet.ProtustrankaFormatedWithAdress_1"> ZADRUGA GREDA za proizvodnju, trgovinu i usluge, Greda 222, 44273 Greda zastupanog po punomoćniku Olivera Svetopetrić</derivirana_varijabla>
  </DomainObject.Predmet.ProtustrankaFormatedWithAdress>
  <DomainObject.Predmet.ProtustrankaFormatedWithAdressOIB>
    <izvorni_sadrzaj> ZADRUGA GREDA za proizvodnju, trgovinu i usluge, OIB 10116595643, Greda 222, 44273 Greda zastupanog po punomoćniku Olivera Svetopetrić</izvorni_sadrzaj>
    <derivirana_varijabla naziv="DomainObject.Predmet.ProtustrankaFormatedWithAdressOIB_1"> ZADRUGA GREDA za proizvodnju, trgovinu i usluge, OIB 10116595643, Greda 222, 44273 Greda zastupanog po punomoćniku Olivera Svetopetrić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GREDA za proizvodnju, trgovinu i usluge zastupanog po punomoćniku Olivera Svetopetrić</item>
    </izvorni_sadrzaj>
    <derivirana_varijabla naziv="DomainObject.Predmet.ProtuStrankaListFormated_1">
      <item>ZADRUGA GREDA za proizvodnju, trgovinu i usluge zastupanog po punomoćniku Olivera Svetopetrić</item>
    </derivirana_varijabla>
  </DomainObject.Predmet.ProtuStrankaListFormated>
  <DomainObject.Predmet.ProtuStrankaListFormatedOIB>
    <izvorni_sadrzaj>
      <item>ZADRUGA GREDA za proizvodnju, trgovinu i usluge, OIB 10116595643 zastupanog po punomoćniku Olivera Svetopetrić</item>
    </izvorni_sadrzaj>
    <derivirana_varijabla naziv="DomainObject.Predmet.ProtuStrankaListFormatedOIB_1">
      <item>ZADRUGA GREDA za proizvodnju, trgovinu i usluge, OIB 10116595643 zastupanog po punomoćniku Olivera Svetopetrić</item>
    </derivirana_varijabla>
  </DomainObject.Predmet.ProtuStrankaListFormatedOIB>
  <DomainObject.Predmet.ProtuStrankaListFormatedWithAdress>
    <izvorni_sadrzaj>
      <item>ZADRUGA GREDA za proizvodnju, trgovinu i usluge, Greda 222, 44273 Greda zastupanog po punomoćniku Olivera Svetopetrić</item>
    </izvorni_sadrzaj>
    <derivirana_varijabla naziv="DomainObject.Predmet.ProtuStrankaListFormatedWithAdress_1">
      <item>ZADRUGA GREDA za proizvodnju, trgovinu i usluge, Greda 222, 44273 Greda zastupanog po punomoćniku Olivera Svetopetrić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 zastupanog po punomoćniku Olivera Svetopetrić</item>
    </izvorni_sadrzaj>
    <derivirana_varijabla naziv="DomainObject.Predmet.ProtuStrankaListFormatedWithAdressOIB_1">
      <item>ZADRUGA GREDA za proizvodnju, trgovinu i usluge, OIB 10116595643, Greda 222, 44273 Greda zastupanog po punomoćniku Olivera Svetopetrić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>
      <item>Olivera Svetopetrić punomoćnik sudionika u postupku ZADRUGA GREDA za proizvodnju, trgovinu i usluge</item>
    </izvorni_sadrzaj>
    <derivirana_varijabla naziv="DomainObject.Predmet.OstaliListFormated_1">
      <item>Olivera Svetopetrić punomoćnik sudionika u postupku ZADRUGA GREDA za proizvodnju, trgovinu i usluge</item>
    </derivirana_varijabla>
  </DomainObject.Predmet.OstaliListFormated>
  <DomainObject.Predmet.OstaliListFormatedOIB>
    <izvorni_sadrzaj>
      <item>Olivera Svetopetrić, OIB 88767915417 punomoćnik sudionika u postupku ZADRUGA GREDA za proizvodnju, trgovinu i usluge</item>
    </izvorni_sadrzaj>
    <derivirana_varijabla naziv="DomainObject.Predmet.OstaliListFormatedOIB_1">
      <item>Olivera Svetopetrić, OIB 88767915417 punomoćnik sudionika u postupku ZADRUGA GREDA za proizvodnju, trgovinu i usluge</item>
    </derivirana_varijabla>
  </DomainObject.Predmet.OstaliListFormatedOIB>
  <DomainObject.Predmet.OstaliListFormatedWithAdress>
    <izvorni_sadrzaj>
      <item>Olivera Svetopetrić, Greda 222, 44273 Greda punomoćnik sudionika u postupku ZADRUGA GREDA za proizvodnju, trgovinu i usluge</item>
    </izvorni_sadrzaj>
    <derivirana_varijabla naziv="DomainObject.Predmet.OstaliListFormatedWithAdress_1">
      <item>Olivera Svetopetrić, Greda 222, 44273 Greda punomoćnik sudionika u postupku ZADRUGA GREDA za proizvodnju, trgovinu i usluge</item>
    </derivirana_varijabla>
  </DomainObject.Predmet.OstaliListFormatedWithAdress>
  <DomainObject.Predmet.OstaliListFormatedWithAdressOIB>
    <izvorni_sadrzaj>
      <item>Olivera Svetopetrić, OIB 88767915417, Greda 222, 44273 Greda punomoćnik sudionika u postupku ZADRUGA GREDA za proizvodnju, trgovinu i usluge</item>
    </izvorni_sadrzaj>
    <derivirana_varijabla naziv="DomainObject.Predmet.OstaliListFormatedWithAdressOIB_1">
      <item>Olivera Svetopetrić, OIB 88767915417, Greda 222, 44273 Greda punomoćnik sudionika u postupku ZADRUGA GREDA za proizvodnju, trgovinu i usluge</item>
    </derivirana_varijabla>
  </DomainObject.Predmet.OstaliListFormatedWithAdressOIB>
  <DomainObject.Predmet.OstaliListNazivFormated>
    <izvorni_sadrzaj>
      <item>Olivera Svetopetrić</item>
    </izvorni_sadrzaj>
    <derivirana_varijabla naziv="DomainObject.Predmet.OstaliListNazivFormated_1">
      <item>Olivera Svetopetrić</item>
    </derivirana_varijabla>
  </DomainObject.Predmet.OstaliListNazivFormated>
  <DomainObject.Predmet.OstaliListNazivFormatedOIB>
    <izvorni_sadrzaj>
      <item>Olivera Svetopetrić, OIB 88767915417</item>
    </izvorni_sadrzaj>
    <derivirana_varijabla naziv="DomainObject.Predmet.OstaliListNazivFormatedOIB_1">
      <item>Olivera Svetopetrić, OIB 88767915417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St-682/2017-22</izvorni_sadrzaj>
    <derivirana_varijabla naziv="DomainObject.PoslovniBrojDokumenta_1">St-682/2017-22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  <item>Olivera Svetopetrić</item>
    </izvorni_sadrzaj>
    <derivirana_varijabla naziv="DomainObject.Predmet.SudioniciListNaziv_1">
      <item>FINA Regionalni centar Zagreb</item>
      <item>ZADRUGA GREDA za proizvodnju, trgovinu i usluge</item>
      <item>Olivera Svetopetrić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  <item>, OIB 88767915417</item>
    </izvorni_sadrzaj>
    <derivirana_varijabla naziv="DomainObject.Predmet.SudioniciListNazivOIB_1">
      <item>, OIB 85821130368</item>
      <item>, OIB 10116595643</item>
      <item>, OIB 88767915417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EF4D5-2448-4795-867A-3626D8B68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866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2018-04-20T12:13:00Z</dcterms:created>
  <dc:creator>gboljkovac</dc:creator>
  <cp:lastModifiedBy>Renata Klokočki</cp:lastModifiedBy>
  <cp:lastPrinted>2017-01-31T08:06:00Z</cp:lastPrinted>
  <dcterms:modified xmlns:xsi="http://www.w3.org/2001/XMLSchema-instance" xsi:type="dcterms:W3CDTF">2018-04-20T12:44:00Z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St-682/2017-22 / Odluka - Zaključak (ZAKLJUČAK)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