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fae4" w14:paraId="ffffae4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73321E">
        <w:rPr>
          <w:b/>
        </w:rPr>
        <w:t>230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38716F">
        <w:t xml:space="preserve"> </w:t>
      </w:r>
      <w:r w:rsidR="00E1685C" w:rsidRPr="00E1685C">
        <w:t xml:space="preserve"> ROŽE j.d.o.o. za telekomunikacijske usluge</w:t>
      </w:r>
      <w:r w:rsidR="00E1685C">
        <w:t xml:space="preserve">, Terzićeva 15,21000 Split, </w:t>
      </w:r>
      <w:r w:rsidR="00F061F2" w:rsidRPr="00F061F2">
        <w:t>OIB:</w:t>
      </w:r>
      <w:r w:rsidR="00E1685C" w:rsidRPr="00E1685C">
        <w:t xml:space="preserve"> 93700166227</w:t>
      </w:r>
      <w:r w:rsidR="00E1685C">
        <w:t xml:space="preserve"> </w:t>
      </w:r>
      <w:r w:rsidR="00F867CE" w:rsidRPr="00F061F2">
        <w:t xml:space="preserve">, dana </w:t>
      </w:r>
      <w:r w:rsidR="001E7893">
        <w:t>10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E1685C" w:rsidRPr="00E1685C">
        <w:t xml:space="preserve">dužnikom   ROŽE j.d.o.o. za telekomunikacijske usluge, Terzićeva 15,21000 Split, OIB: 93700166227 </w:t>
      </w:r>
      <w:r w:rsidR="001E7893">
        <w:t xml:space="preserve">  10</w:t>
      </w:r>
      <w:r w:rsidR="0019781D">
        <w:t xml:space="preserve">.siječnja 2019. </w:t>
      </w:r>
      <w:r w:rsidR="00E1685C">
        <w:t>g u 15,30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73321E">
        <w:t>Mira Hajdić</w:t>
      </w:r>
      <w:r w:rsidR="0038716F" w:rsidRPr="0038716F">
        <w:t xml:space="preserve"> iz </w:t>
      </w:r>
      <w:r w:rsidR="0073321E">
        <w:t>Splita</w:t>
      </w:r>
      <w:r w:rsidR="0038716F" w:rsidRPr="0038716F">
        <w:t xml:space="preserve">, </w:t>
      </w:r>
      <w:r w:rsidR="0073321E">
        <w:t>Smiljenićeva 2.</w:t>
      </w:r>
      <w:r w:rsidR="0038716F" w:rsidRPr="0038716F">
        <w:t xml:space="preserve">, OIB: </w:t>
      </w:r>
      <w:r w:rsidR="0073321E">
        <w:t>33624188331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E1685C">
        <w:t xml:space="preserve"> </w:t>
      </w:r>
      <w:r w:rsidR="00E1685C" w:rsidRPr="00E1685C">
        <w:t>dužnikom   ROŽE j.d.o.o. za telekomunikacijske usluge, Terzićeva 15,2</w:t>
      </w:r>
      <w:r w:rsidR="00E1685C">
        <w:t xml:space="preserve">1000 Split, OIB: 93700166227  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73321E" w:rsidP="00E67190" w:rsidR="0073321E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CD4EB0">
        <w:t>28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73321E">
        <w:t>490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3321E" w:rsidP="0085535D" w:rsidR="00165EA1">
      <w:pPr>
        <w:ind w:firstLine="708"/>
        <w:jc w:val="both"/>
      </w:pPr>
      <w:r w:rsidRPr="007B6BDC">
        <w:lastRenderedPageBreak/>
        <w:t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bila dostatna za namirenje troškova stečajnog postupka</w:t>
      </w:r>
      <w:r>
        <w:t>.</w:t>
      </w:r>
    </w:p>
    <w:p w:rsidRDefault="0073321E" w:rsidP="0085535D" w:rsidR="0073321E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73321E">
        <w:t>4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73321E">
        <w:t>04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1E7893">
        <w:rPr>
          <w:b/>
        </w:rPr>
        <w:t>10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E1685C" w:rsidR="002873CD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3FB" w:rsidP="00824DEA" w:rsidR="008F63FB">
      <w:r>
        <w:separator/>
      </w:r>
    </w:p>
  </w:endnote>
  <w:endnote w:id="0" w:type="continuationSeparator">
    <w:p w:rsidRDefault="008F63FB" w:rsidP="00824DEA" w:rsidR="008F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3FB" w:rsidP="00824DEA" w:rsidR="008F63FB">
      <w:r>
        <w:separator/>
      </w:r>
    </w:p>
  </w:footnote>
  <w:footnote w:id="0" w:type="continuationSeparator">
    <w:p w:rsidRDefault="008F63FB" w:rsidP="00824DEA" w:rsidR="008F6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2EB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73321E">
          <w:t>230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D2751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3321E"/>
    <w:rsid w:val="007334B1"/>
    <w:rsid w:val="007F5246"/>
    <w:rsid w:val="00824DEA"/>
    <w:rsid w:val="00852CAC"/>
    <w:rsid w:val="0085535D"/>
    <w:rsid w:val="0087221F"/>
    <w:rsid w:val="008761E4"/>
    <w:rsid w:val="008A1A84"/>
    <w:rsid w:val="008F2D53"/>
    <w:rsid w:val="008F63FB"/>
    <w:rsid w:val="0092117B"/>
    <w:rsid w:val="009313FD"/>
    <w:rsid w:val="00943AE2"/>
    <w:rsid w:val="00970755"/>
    <w:rsid w:val="0097630A"/>
    <w:rsid w:val="00987A3F"/>
    <w:rsid w:val="009962EB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1685C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2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2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2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2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2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2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2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2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St-230/2019</izvorni_sadrzaj>
    <derivirana_varijabla naziv="DomainObject.Predmet.OznakaBroj_1">St-230/2019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ROŽE j.d.o.o. za telekomunikacijske usluge</izvorni_sadrzaj>
    <derivirana_varijabla naziv="DomainObject.Predmet.ProtustrankaFormated_1">  ROŽE j.d.o.o. za telekomunikacijske usluge</derivirana_varijabla>
  </DomainObject.Predmet.ProtustrankaFormated>
  <DomainObject.Predmet.ProtustrankaFormatedOIB>
    <izvorni_sadrzaj>  ROŽE j.d.o.o. za telekomunikacijske usluge, OIB 93700166227</izvorni_sadrzaj>
    <derivirana_varijabla naziv="DomainObject.Predmet.ProtustrankaFormatedOIB_1">  ROŽE j.d.o.o. za telekomunikacijske usluge, OIB 93700166227</derivirana_varijabla>
  </DomainObject.Predmet.ProtustrankaFormatedOIB>
  <DomainObject.Predmet.ProtustrankaFormatedWithAdress>
    <izvorni_sadrzaj> ROŽE j.d.o.o. za telekomunikacijske usluge, Terzićeva 15, 21000 Split</izvorni_sadrzaj>
    <derivirana_varijabla naziv="DomainObject.Predmet.ProtustrankaFormatedWithAdress_1"> ROŽE j.d.o.o. za telekomunikacijske usluge, Terzićeva 15, 21000 Split</derivirana_varijabla>
  </DomainObject.Predmet.ProtustrankaFormatedWithAdress>
  <DomainObject.Predmet.ProtustrankaFormatedWithAdressOIB>
    <izvorni_sadrzaj> ROŽE j.d.o.o. za telekomunikacijske usluge, OIB 93700166227, Terzićeva 15, 21000 Split</izvorni_sadrzaj>
    <derivirana_varijabla naziv="DomainObject.Predmet.ProtustrankaFormatedWithAdressOIB_1"> ROŽE j.d.o.o. za telekomunikacijske usluge, OIB 93700166227, Terzićeva 15, 21000 Split</derivirana_varijabla>
  </DomainObject.Predmet.ProtustrankaFormatedWithAdressOIB>
  <DomainObject.Predmet.ProtustrankaWithAdress>
    <izvorni_sadrzaj>ROŽE j.d.o.o. za telekomunikacijske usluge Terzićeva 15, 21000 Split</izvorni_sadrzaj>
    <derivirana_varijabla naziv="DomainObject.Predmet.ProtustrankaWithAdress_1">ROŽE j.d.o.o. za telekomunikacijske usluge Terzićeva 15, 21000 Split</derivirana_varijabla>
  </DomainObject.Predmet.ProtustrankaWithAdress>
  <DomainObject.Predmet.ProtustrankaWithAdressOIB>
    <izvorni_sadrzaj>ROŽE j.d.o.o. za telekomunikacijske usluge, OIB 93700166227, Terzićeva 15, 21000 Split</izvorni_sadrzaj>
    <derivirana_varijabla naziv="DomainObject.Predmet.ProtustrankaWithAdressOIB_1">ROŽE j.d.o.o. za telekomunikacijske usluge, OIB 93700166227, Terzićeva 15, 21000 Split</derivirana_varijabla>
  </DomainObject.Predmet.ProtustrankaWithAdressOIB>
  <DomainObject.Predmet.ProtustrankaNazivFormated>
    <izvorni_sadrzaj>ROŽE j.d.o.o. za telekomunikacijske usluge</izvorni_sadrzaj>
    <derivirana_varijabla naziv="DomainObject.Predmet.ProtustrankaNazivFormated_1">ROŽE j.d.o.o. za telekomunikacijske usluge</derivirana_varijabla>
  </DomainObject.Predmet.ProtustrankaNazivFormated>
  <DomainObject.Predmet.ProtustrankaNazivFormatedOIB>
    <izvorni_sadrzaj>ROŽE j.d.o.o. za telekomunikacijske usluge, OIB 93700166227</izvorni_sadrzaj>
    <derivirana_varijabla naziv="DomainObject.Predmet.ProtustrankaNazivFormatedOIB_1">ROŽE j.d.o.o. za telekomunikacijske usluge, OIB 93700166227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40183.47</izvorni_sadrzaj>
    <derivirana_varijabla naziv="DomainObject.Predmet.TrenutnaVrijednost_1">40183.47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ROŽE j.d.o.o. za telekomunikacijske usluge</item>
    </izvorni_sadrzaj>
    <derivirana_varijabla naziv="DomainObject.Predmet.ProtuStrankaListFormated_1">
      <item>ROŽE j.d.o.o. za telekomunikacijske usluge</item>
    </derivirana_varijabla>
  </DomainObject.Predmet.ProtuStrankaListFormated>
  <DomainObject.Predmet.ProtuStrankaListFormatedOIB>
    <izvorni_sadrzaj>
      <item>ROŽE j.d.o.o. za telekomunikacijske usluge, OIB 93700166227</item>
    </izvorni_sadrzaj>
    <derivirana_varijabla naziv="DomainObject.Predmet.ProtuStrankaListFormatedOIB_1">
      <item>ROŽE j.d.o.o. za telekomunikacijske usluge, OIB 93700166227</item>
    </derivirana_varijabla>
  </DomainObject.Predmet.ProtuStrankaListFormatedOIB>
  <DomainObject.Predmet.ProtuStrankaListFormatedWithAdress>
    <izvorni_sadrzaj>
      <item>ROŽE j.d.o.o. za telekomunikacijske usluge, Terzićeva 15, 21000 Split</item>
    </izvorni_sadrzaj>
    <derivirana_varijabla naziv="DomainObject.Predmet.ProtuStrankaListFormatedWithAdress_1">
      <item>ROŽE j.d.o.o. za telekomunikacijske usluge, Terzićeva 15, 21000 Split</item>
    </derivirana_varijabla>
  </DomainObject.Predmet.ProtuStrankaListFormatedWithAdress>
  <DomainObject.Predmet.ProtuStrankaListFormatedWithAdressOIB>
    <izvorni_sadrzaj>
      <item>ROŽE j.d.o.o. za telekomunikacijske usluge, OIB 93700166227, Terzićeva 15, 21000 Split</item>
    </izvorni_sadrzaj>
    <derivirana_varijabla naziv="DomainObject.Predmet.ProtuStrankaListFormatedWithAdressOIB_1">
      <item>ROŽE j.d.o.o. za telekomunikacijske usluge, OIB 93700166227, Terzićeva 15, 21000 Split</item>
    </derivirana_varijabla>
  </DomainObject.Predmet.ProtuStrankaListFormatedWithAdressOIB>
  <DomainObject.Predmet.ProtuStrankaListNazivFormated>
    <izvorni_sadrzaj>
      <item>ROŽE j.d.o.o. za telekomunikacijske usluge</item>
    </izvorni_sadrzaj>
    <derivirana_varijabla naziv="DomainObject.Predmet.ProtuStrankaListNazivFormated_1">
      <item>ROŽE j.d.o.o. za telekomunikacijske usluge</item>
    </derivirana_varijabla>
  </DomainObject.Predmet.ProtuStrankaListNazivFormated>
  <DomainObject.Predmet.ProtuStrankaListNazivFormatedOIB>
    <izvorni_sadrzaj>
      <item>ROŽE j.d.o.o. za telekomunikacijske usluge, OIB 93700166227</item>
    </izvorni_sadrzaj>
    <derivirana_varijabla naziv="DomainObject.Predmet.ProtuStrankaListNazivFormatedOIB_1">
      <item>ROŽE j.d.o.o. za telekomunikacijske usluge, OIB 93700166227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ROŽE j.d.o.o. za telekomunikacijske usluge</izvorni_sadrzaj>
    <derivirana_varijabla naziv="DomainObject.Predmet.ProtustrankaIDrugi_1">ROŽE j.d.o.o. za telekomunikacijske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ROŽE j.d.o.o. za telekomunikacijske usluge, OIB 93700166227, Terzićeva 15, 21000 Split</izvorni_sadrzaj>
    <derivirana_varijabla naziv="DomainObject.Predmet.ProtustrankaIDrugiAdressOIB_1">ROŽE j.d.o.o. za telekomunikacijske usluge, OIB 93700166227, Terzićeva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ROŽE j.d.o.o. za telekomunikacijske usluge</item>
      <item>FINANCIJSKA AGENCIJA, RC SPLIT</item>
    </izvorni_sadrzaj>
    <derivirana_varijabla naziv="DomainObject.Predmet.SudioniciListNaziv_1">
      <item>ROŽE j.d.o.o. za telekomunikacijske usluge</item>
      <item>FINANCIJSKA AGENCIJA, RC SPLIT</item>
    </derivirana_varijabla>
  </DomainObject.Predmet.SudioniciListNaziv>
  <DomainObject.Predmet.SudioniciListAdressOIB>
    <izvorni_sadrzaj>
      <item>ROŽE j.d.o.o. za telekomunikacijske usluge, OIB 93700166227, Terzićeva 15,21000 Split</item>
      <item>FINANCIJSKA AGENCIJA, RC SPLIT, OIB 85821130368, Mažuranićevo šetalište 24 b,21000 Split</item>
    </izvorni_sadrzaj>
    <derivirana_varijabla naziv="DomainObject.Predmet.SudioniciListAdressOIB_1">
      <item>ROŽE j.d.o.o. za telekomunikacijske usluge, OIB 93700166227, Terzićeva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93700166227</item>
      <item>, OIB 85821130368</item>
    </izvorni_sadrzaj>
    <derivirana_varijabla naziv="DomainObject.Predmet.SudioniciListNazivOIB_1">
      <item>, OIB 93700166227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3451</properties:Characters>
  <properties:Lines>96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4059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2019-01-10T14:10:00Z</dcterms:created>
  <dc:creator>stanka grcic</dc:creator>
  <cp:lastModifiedBy>Sanja Vuković</cp:lastModifiedBy>
  <cp:lastPrinted>2018-06-28T09:27:00Z</cp:lastPrinted>
  <dcterms:modified xmlns:xsi="http://www.w3.org/2001/XMLSchema-instance" xsi:type="dcterms:W3CDTF">2019-01-10T14:15:00Z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(St-230-19 - čl.132.SZ-otvaranje i zaključenje - rože.docx)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