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857a" w14:paraId="21d857a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CE0425" w:rsidR="00C6342D" w:rsidRPr="00EB06D0">
      <w:pPr>
        <w:ind w:left="5040"/>
        <w:jc w:val="right"/>
        <w:rPr>
          <w:b/>
        </w:rPr>
      </w:pPr>
    </w:p>
    <w:p w:rsidRDefault="00585E4B" w:rsidP="00585E4B" w:rsidR="00EB06D0" w:rsidRPr="00EB06D0">
      <w:pPr>
        <w:ind w:firstLine="360"/>
        <w:jc w:val="right"/>
        <w:rPr>
          <w:b/>
        </w:rPr>
      </w:pPr>
      <w:r>
        <w:rPr>
          <w:b/>
        </w:rPr>
        <w:t>SENKA RAMLJAK, Brodarica</w:t>
      </w:r>
      <w:r w:rsidR="00EB06D0" w:rsidRPr="00EB06D0">
        <w:rPr>
          <w:b/>
        </w:rPr>
        <w:t xml:space="preserve">, </w:t>
      </w:r>
    </w:p>
    <w:p w:rsidRDefault="00585E4B" w:rsidP="00585E4B" w:rsidR="00EB06D0" w:rsidRPr="00585E4B">
      <w:pPr>
        <w:ind w:firstLine="360"/>
        <w:jc w:val="right"/>
        <w:rPr>
          <w:b/>
          <w:bCs/>
        </w:rPr>
      </w:pPr>
      <w:proofErr w:type="spellStart"/>
      <w:r w:rsidRPr="00585E4B">
        <w:rPr>
          <w:b/>
          <w:bCs/>
        </w:rPr>
        <w:t>Glavičine</w:t>
      </w:r>
      <w:proofErr w:type="spellEnd"/>
      <w:r w:rsidRPr="00585E4B">
        <w:rPr>
          <w:b/>
          <w:bCs/>
        </w:rPr>
        <w:t xml:space="preserve"> 32</w:t>
      </w:r>
    </w:p>
    <w:p w:rsidRDefault="00585E4B" w:rsidP="00585E4B" w:rsidR="00585E4B" w:rsidRPr="00585E4B">
      <w:pPr>
        <w:ind w:firstLine="360"/>
        <w:jc w:val="right"/>
        <w:rPr>
          <w:b/>
          <w:bCs/>
        </w:rPr>
      </w:pPr>
    </w:p>
    <w:p w:rsidRDefault="00120463" w:rsidP="00585E4B" w:rsidR="00606557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585E4B">
        <w:t xml:space="preserve">704/16-18 od 10. svibnja </w:t>
      </w:r>
      <w:r w:rsidR="00BE7BE4">
        <w:t>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C66297" w:rsidRPr="00EB0335">
        <w:rPr>
          <w:rFonts w:cstheme="majorBidi" w:hAnsiTheme="majorBidi" w:asciiTheme="majorBidi"/>
        </w:rPr>
        <w:t>OTOK MLADOSTI, d.o.o., Šibenik, Petra Grubišića 1, OIB: 1402398628</w:t>
      </w:r>
      <w:r w:rsidR="00C66297">
        <w:rPr>
          <w:rFonts w:cstheme="majorBidi" w:hAnsiTheme="majorBidi" w:asciiTheme="majorBidi"/>
        </w:rPr>
        <w:t>.</w:t>
      </w:r>
    </w:p>
    <w:p w:rsidRDefault="00585E4B" w:rsidP="00585E4B" w:rsidR="00585E4B" w:rsidRPr="00B0613D">
      <w:pPr>
        <w:ind w:firstLine="360"/>
        <w:jc w:val="both"/>
      </w:pPr>
    </w:p>
    <w:p w:rsidRDefault="00120463" w:rsidP="00C66297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C66297">
        <w:t xml:space="preserve">6. lipnja 2016. </w:t>
      </w:r>
      <w:r w:rsidR="0064551A" w:rsidRPr="0064551A">
        <w:rPr>
          <w:bCs/>
        </w:rPr>
        <w:t xml:space="preserve">u </w:t>
      </w:r>
      <w:r w:rsidR="00BA4A89">
        <w:rPr>
          <w:bCs/>
        </w:rPr>
        <w:t>9,</w:t>
      </w:r>
      <w:r w:rsidR="00C66297">
        <w:rPr>
          <w:bCs/>
        </w:rPr>
        <w:t>00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C66297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>očitovanja o prijedlo</w:t>
      </w:r>
      <w:r w:rsidR="00C66297">
        <w:t xml:space="preserve">zima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C66297">
        <w:t xml:space="preserve">6. lipnja </w:t>
      </w:r>
      <w:r w:rsidR="0064551A" w:rsidRPr="0064551A">
        <w:rPr>
          <w:bCs/>
        </w:rPr>
        <w:t xml:space="preserve">2016. u </w:t>
      </w:r>
      <w:r w:rsidR="00C66297">
        <w:rPr>
          <w:bCs/>
        </w:rPr>
        <w:t>9,10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C66297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C66297">
        <w:t xml:space="preserve">10. svibnja </w:t>
      </w:r>
      <w:r w:rsidR="00BE7BE4">
        <w:t>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C66297" w:rsidR="00D33BA4">
      <w:r>
        <w:t>DNA:</w:t>
      </w:r>
    </w:p>
    <w:p w:rsidRDefault="00C66297" w:rsidR="00C66297" w:rsidRPr="008B1A21">
      <w:r>
        <w:t>osobno i na e-oglasnu ploču</w:t>
      </w:r>
    </w:p>
    <w:sectPr w:rsidSect="00A75CA0" w:rsidR="00C66297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585E4B">
      <w:t>704/16-19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A5F29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5E4B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4A89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6297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5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F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F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F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F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5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F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F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F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F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MLADOSTI, društvo s ograničenom odgovornošću za odmor djece i mladeži</izvorni_sadrzaj>
    <derivirana_varijabla naziv="DomainObject.Predmet.ProtustrankaFormated_1">  OTOK MLADOSTI, društvo s ograničenom odgovornošću za odmor djece i mladeži</derivirana_varijabla>
  </DomainObject.Predmet.ProtustrankaFormated>
  <DomainObject.Predmet.ProtustrankaFormatedOIB>
    <izvorni_sadrzaj>  OTOK MLADOSTI, društvo s ograničenom odgovornošću za odmor djece i mladeži, OIB 14023986287</izvorni_sadrzaj>
    <derivirana_varijabla naziv="DomainObject.Predmet.ProtustrankaFormatedOIB_1">  OTOK MLADOSTI, društvo s ograničenom odgovornošću za odmor djece i mladeži, OIB 14023986287</derivirana_varijabla>
  </DomainObject.Predmet.ProtustrankaFormatedOIB>
  <DomainObject.Predmet.ProtustrankaFormatedWithAdress>
    <izvorni_sadrzaj> OTOK MLADOSTI, društvo s ograničenom odgovornošću za odmor djece i mladeži, Ul. Petra Grubišića 1, 22000 Šibenik</izvorni_sadrzaj>
    <derivirana_varijabla naziv="DomainObject.Predmet.ProtustrankaFormatedWithAdress_1"> OTOK MLADOSTI, društvo s ograničenom odgovornošću za odmor djece i mladeži, Ul. Petra Grubišića 1, 22000 Šibenik</derivirana_varijabla>
  </DomainObject.Predmet.ProtustrankaFormatedWithAdress>
  <DomainObject.Predmet.ProtustrankaFormatedWithAdressOIB>
    <izvorni_sadrzaj> OTOK MLADOSTI, društvo s ograničenom odgovornošću za odmor djece i mladeži, OIB 14023986287, Ul. Petra Grubišića 1, 22000 Šibenik</izvorni_sadrzaj>
    <derivirana_varijabla naziv="DomainObject.Predmet.ProtustrankaFormatedWithAdressOIB_1"> OTOK MLADOSTI, društvo s ograničenom odgovornošću za odmor djece i mladeži, OIB 14023986287, Ul. Petra Grubišića 1, 22000 Šibenik</derivirana_varijabla>
  </DomainObject.Predmet.ProtustrankaFormatedWithAdressOIB>
  <DomainObject.Predmet.ProtustrankaWithAdress>
    <izvorni_sadrzaj>OTOK MLADOSTI, društvo s ograničenom odgovornošću za odmor djece i mladeži Ul. Petra Grubišića 1, 22000 Šibenik</izvorni_sadrzaj>
    <derivirana_varijabla naziv="DomainObject.Predmet.ProtustrankaWithAdress_1">OTOK MLADOSTI, društvo s ograničenom odgovornošću za odmor djece i mladeži Ul. Petra Grubišića 1, 22000 Šibenik</derivirana_varijabla>
  </DomainObject.Predmet.ProtustrankaWithAdress>
  <DomainObject.Predmet.ProtustrankaWithAdressOIB>
    <izvorni_sadrzaj>OTOK MLADOSTI, društvo s ograničenom odgovornošću za odmor djece i mladeži, OIB 14023986287, Ul. Petra Grubišića 1, 22000 Šibenik</izvorni_sadrzaj>
    <derivirana_varijabla naziv="DomainObject.Predmet.ProtustrankaWithAdressOIB_1">OTOK MLADOSTI, društvo s ograničenom odgovornošću za odmor djece i mladeži, OIB 14023986287, Ul. Petra Grubišića 1, 22000 Šibenik</derivirana_varijabla>
  </DomainObject.Predmet.ProtustrankaWithAdressOIB>
  <DomainObject.Predmet.ProtustrankaNazivFormated>
    <izvorni_sadrzaj>OTOK MLADOSTI, društvo s ograničenom odgovornošću za odmor djece i mladeži</izvorni_sadrzaj>
    <derivirana_varijabla naziv="DomainObject.Predmet.ProtustrankaNazivFormated_1">OTOK MLADOSTI, društvo s ograničenom odgovornošću za odmor djece i mladeži</derivirana_varijabla>
  </DomainObject.Predmet.ProtustrankaNazivFormated>
  <DomainObject.Predmet.ProtustrankaNazivFormatedOIB>
    <izvorni_sadrzaj>OTOK MLADOSTI, društvo s ograničenom odgovornošću za odmor djece i mladeži, OIB 14023986287</izvorni_sadrzaj>
    <derivirana_varijabla naziv="DomainObject.Predmet.ProtustrankaNazivFormatedOIB_1">OTOK MLADOSTI, društvo s ograničenom odgovornošću za odmor djece i mladeži, OIB 14023986287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OTOK MLADOSTI, društvo s ograničenom odgovornošću za odmor djece i mladeži</item>
    </izvorni_sadrzaj>
    <derivirana_varijabla naziv="DomainObject.Predmet.ProtuStrankaListFormated_1">
      <item>OTOK MLADOSTI, društvo s ograničenom odgovornošću za odmor djece i mladeži</item>
    </derivirana_varijabla>
  </DomainObject.Predmet.ProtuStrankaListFormated>
  <DomainObject.Predmet.ProtuStrankaListFormatedOIB>
    <izvorni_sadrzaj>
      <item>OTOK MLADOSTI, društvo s ograničenom odgovornošću za odmor djece i mladeži, OIB 14023986287</item>
    </izvorni_sadrzaj>
    <derivirana_varijabla naziv="DomainObject.Predmet.ProtuStrankaListFormatedOIB_1">
      <item>OTOK MLADOSTI, društvo s ograničenom odgovornošću za odmor djece i mladeži, OIB 14023986287</item>
    </derivirana_varijabla>
  </DomainObject.Predmet.ProtuStrankaListFormatedOIB>
  <DomainObject.Predmet.ProtuStrankaListFormatedWithAdress>
    <izvorni_sadrzaj>
      <item>OTOK MLADOSTI, društvo s ograničenom odgovornošću za odmor djece i mladeži, Ul. Petra Grubišića 1, 22000 Šibenik</item>
    </izvorni_sadrzaj>
    <derivirana_varijabla naziv="DomainObject.Predmet.ProtuStrankaListFormatedWithAdress_1">
      <item>OTOK MLADOSTI, društvo s ograničenom odgovornošću za odmor djece i mladeži, Ul. Petra Grubišića 1, 22000 Šibenik</item>
    </derivirana_varijabla>
  </DomainObject.Predmet.ProtuStrankaListFormatedWithAdress>
  <DomainObject.Predmet.ProtuStrankaListFormatedWithAdressOIB>
    <izvorni_sadrzaj>
      <item>OTOK MLADOSTI, društvo s ograničenom odgovornošću za odmor djece i mladeži, OIB 14023986287, Ul. Petra Grubišića 1, 22000 Šibenik</item>
    </izvorni_sadrzaj>
    <derivirana_varijabla naziv="DomainObject.Predmet.ProtuStrankaListFormatedWithAdressOIB_1">
      <item>OTOK MLADOSTI, društvo s ograničenom odgovornošću za odmor djece i mladeži, OIB 14023986287, Ul. Petra Grubišića 1, 22000 Šibenik</item>
    </derivirana_varijabla>
  </DomainObject.Predmet.ProtuStrankaListFormatedWithAdressOIB>
  <DomainObject.Predmet.ProtuStrankaListNazivFormated>
    <izvorni_sadrzaj>
      <item>OTOK MLADOSTI, društvo s ograničenom odgovornošću za odmor djece i mladeži</item>
    </izvorni_sadrzaj>
    <derivirana_varijabla naziv="DomainObject.Predmet.ProtuStrankaListNazivFormated_1">
      <item>OTOK MLADOSTI, društvo s ograničenom odgovornošću za odmor djece i mladeži</item>
    </derivirana_varijabla>
  </DomainObject.Predmet.ProtuStrankaListNazivFormated>
  <DomainObject.Predmet.ProtuStrankaListNazivFormatedOIB>
    <izvorni_sadrzaj>
      <item>OTOK MLADOSTI, društvo s ograničenom odgovornošću za odmor djece i mladeži, OIB 14023986287</item>
    </izvorni_sadrzaj>
    <derivirana_varijabla naziv="DomainObject.Predmet.ProtuStrankaListNazivFormatedOIB_1">
      <item>OTOK MLADOSTI, društvo s ograničenom odgovornošću za odmor djece i mladeži, OIB 14023986287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OTOK MLADOSTI, društvo s ograničenom odgovornošću za odmor djece i mladeži</izvorni_sadrzaj>
    <derivirana_varijabla naziv="DomainObject.Predmet.ProtustrankaIDrugi_1">OTOK MLADOSTI, društvo s ograničenom odgovornošću za odmor djece i mladeži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OTOK MLADOSTI, društvo s ograničenom odgovornošću za odmor djece i mladeži, OIB 14023986287, Ul. Petra Grubišića 1, 22000 Šibenik</izvorni_sadrzaj>
    <derivirana_varijabla naziv="DomainObject.Predmet.ProtustrankaIDrugiAdressOIB_1">OTOK MLADOSTI, društvo s ograničenom odgovornošću za odmor djece i mladeži, OIB 14023986287, Ul. Petra Grubišića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OTOK MLADOSTI, društvo s ograničenom odgovornošću za odmor djece i mladeži</item>
      <item>FINA - RC Split - Podružnica Šibenik</item>
    </izvorni_sadrzaj>
    <derivirana_varijabla naziv="DomainObject.Predmet.SudioniciListNaziv_1">
      <item>OTOK MLADOSTI, društvo s ograničenom odgovornošću za odmor djece i mladeži</item>
      <item>FINA - RC Split - Podružnica Šibenik</item>
    </derivirana_varijabla>
  </DomainObject.Predmet.SudioniciListNaziv>
  <DomainObject.Predmet.SudioniciListAdressOIB>
    <izvorni_sadrzaj>
      <item>OTOK MLADOSTI, društvo s ograničenom odgovornošću za odmor djece i mladeži, OIB 14023986287, Ul. Petra Grubišića 1,22000 Šibenik</item>
      <item>FINA - RC Split - Podružnica Šibenik, OIB 85821130368, Perivoj L. Marune 1,22000 Šibenik</item>
    </izvorni_sadrzaj>
    <derivirana_varijabla naziv="DomainObject.Predmet.SudioniciListAdressOIB_1">
      <item>OTOK MLADOSTI, društvo s ograničenom odgovornošću za odmor djece i mladeži, OIB 14023986287, Ul. Petra Grubišića 1,22000 Šibenik</item>
      <item>FINA - RC Split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14023986287</item>
      <item>, OIB 85821130368</item>
    </izvorni_sadrzaj>
    <derivirana_varijabla naziv="DomainObject.Predmet.SudioniciListNazivOIB_1">
      <item>, OIB 14023986287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6F934-9B06-4E0F-A63F-13D13FD86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825</properties:Characters>
  <properties:Lines>42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2016-05-09T13:07:00Z</dcterms:created>
  <dc:creator>Ardena Bajlo</dc:creator>
  <cp:lastModifiedBy>Merlina Klišmanić</cp:lastModifiedBy>
  <cp:lastPrinted>2016-05-10T06:12:00Z</cp:lastPrinted>
  <dcterms:modified xmlns:xsi="http://www.w3.org/2001/XMLSchema-instance" xsi:type="dcterms:W3CDTF">2016-05-10T06:12:00Z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