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0172" w14:paraId="fd60172" w:rsidRDefault="009B6C21" w:rsidP="009B6C21" w:rsidR="009B6C21" w:rsidRPr="009B6C21">
      <w:pPr>
        <w15:collapsed w:val="false"/>
        <w:rPr>
          <w:rFonts w:cs="Times New Roman" w:eastAsia="Calibri"/>
          <w:szCs w:val="24"/>
        </w:rPr>
      </w:pPr>
      <w:bookmarkStart w:name="_GoBack" w:id="0"/>
      <w:bookmarkEnd w:id="0"/>
      <w:r w:rsidRPr="009B6C21">
        <w:rPr>
          <w:rFonts w:cs="Times New Roman" w:eastAsia="Calibri"/>
          <w:noProof/>
          <w:szCs w:val="24"/>
          <w:lang w:eastAsia="hr-HR"/>
        </w:rPr>
        <w:t xml:space="preserve">        </w:t>
      </w:r>
      <w:r w:rsidRPr="009B6C21">
        <w:rPr>
          <w:rFonts w:cs="Times New Roman" w:eastAsia="Calibri"/>
          <w:noProof/>
          <w:szCs w:val="24"/>
          <w:lang w:eastAsia="hr-HR"/>
        </w:rPr>
        <w:drawing>
          <wp:inline distR="0" distL="0" distB="0" distT="0">
            <wp:extent cy="960120" cx="716280"/>
            <wp:effectExtent b="0" r="762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6C21" w:rsidP="009B6C21" w:rsidR="009B6C21" w:rsidRPr="009B6C21">
      <w:pPr>
        <w:jc w:val="both"/>
        <w:rPr>
          <w:rFonts w:cs="Times New Roman" w:eastAsia="Calibri"/>
          <w:szCs w:val="24"/>
        </w:rPr>
      </w:pPr>
      <w:r w:rsidRPr="009B6C21">
        <w:rPr>
          <w:rFonts w:cs="Times New Roman" w:eastAsia="Calibri"/>
          <w:szCs w:val="24"/>
        </w:rPr>
        <w:t xml:space="preserve">   </w:t>
      </w:r>
    </w:p>
    <w:p w:rsidRDefault="009B6C21" w:rsidP="009B6C21" w:rsidR="009B6C21" w:rsidRPr="009B6C21">
      <w:pPr>
        <w:jc w:val="both"/>
        <w:rPr>
          <w:rFonts w:cs="Times New Roman" w:eastAsia="Calibri"/>
          <w:szCs w:val="24"/>
        </w:rPr>
      </w:pPr>
      <w:r w:rsidRPr="009B6C21">
        <w:rPr>
          <w:rFonts w:cs="Times New Roman" w:eastAsia="Calibri"/>
          <w:szCs w:val="24"/>
        </w:rPr>
        <w:t>REPUBLIKA HRVATSKA</w:t>
      </w:r>
    </w:p>
    <w:p w:rsidRDefault="009B6C21" w:rsidP="009B6C21" w:rsidR="009B6C21" w:rsidRPr="009B6C21">
      <w:pPr>
        <w:jc w:val="both"/>
        <w:rPr>
          <w:rFonts w:cs="Times New Roman" w:eastAsia="Calibri"/>
          <w:szCs w:val="24"/>
        </w:rPr>
      </w:pPr>
      <w:r w:rsidRPr="009B6C21">
        <w:rPr>
          <w:rFonts w:cs="Times New Roman" w:eastAsia="Calibri"/>
          <w:szCs w:val="24"/>
        </w:rPr>
        <w:t>Trgovački sud u Zagrebu</w:t>
      </w:r>
    </w:p>
    <w:p w:rsidRDefault="009B6C21" w:rsidP="009B6C21" w:rsidR="009B6C21" w:rsidRPr="009B6C21">
      <w:pPr>
        <w:jc w:val="both"/>
        <w:rPr>
          <w:rFonts w:cs="Times New Roman" w:eastAsia="Calibri"/>
          <w:szCs w:val="24"/>
        </w:rPr>
      </w:pPr>
      <w:r w:rsidRPr="009B6C21">
        <w:rPr>
          <w:rFonts w:cs="Times New Roman" w:eastAsia="Calibri"/>
          <w:szCs w:val="24"/>
        </w:rPr>
        <w:t>Zagreb, Amruševa 2/II</w:t>
      </w:r>
    </w:p>
    <w:p w:rsidRDefault="009B6C21" w:rsidP="009B6C21" w:rsidR="009B6C21" w:rsidRPr="009B6C21">
      <w:pPr>
        <w:jc w:val="both"/>
        <w:rPr>
          <w:rFonts w:cs="Times New Roman" w:eastAsia="Calibri"/>
          <w:szCs w:val="24"/>
        </w:rPr>
      </w:pPr>
    </w:p>
    <w:p w:rsidRDefault="009B6C21" w:rsidP="009B6C21" w:rsidR="009B6C21" w:rsidRPr="009B6C21">
      <w:pPr>
        <w:jc w:val="right"/>
        <w:rPr>
          <w:rFonts w:cs="Times New Roman" w:eastAsia="Calibri"/>
          <w:szCs w:val="24"/>
        </w:rPr>
      </w:pP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t xml:space="preserve"> </w:t>
      </w:r>
    </w:p>
    <w:p w:rsidRDefault="009B6C21" w:rsidP="009B6C21" w:rsidR="009B6C21" w:rsidRPr="009B6C21">
      <w:pPr>
        <w:jc w:val="both"/>
        <w:rPr>
          <w:rFonts w:cs="Times New Roman" w:eastAsia="Calibri"/>
          <w:szCs w:val="24"/>
        </w:rPr>
      </w:pP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t xml:space="preserve">               </w:t>
      </w:r>
    </w:p>
    <w:p w:rsidRDefault="009B6C21" w:rsidP="009B6C21" w:rsidR="009B6C21" w:rsidRPr="009B6C21">
      <w:pPr>
        <w:jc w:val="center"/>
        <w:rPr>
          <w:rFonts w:cs="Times New Roman" w:eastAsia="Calibri"/>
          <w:szCs w:val="24"/>
        </w:rPr>
      </w:pPr>
      <w:r w:rsidRPr="009B6C21">
        <w:rPr>
          <w:rFonts w:cs="Times New Roman" w:eastAsia="Calibri"/>
          <w:szCs w:val="24"/>
        </w:rPr>
        <w:t>R E P U B L I K A   H R V A T S K A</w:t>
      </w:r>
    </w:p>
    <w:p w:rsidRDefault="009B6C21" w:rsidP="009B6C21" w:rsidR="009B6C21" w:rsidRPr="009B6C21">
      <w:pPr>
        <w:jc w:val="center"/>
        <w:rPr>
          <w:rFonts w:cs="Times New Roman" w:eastAsia="Calibri"/>
          <w:szCs w:val="24"/>
        </w:rPr>
      </w:pPr>
    </w:p>
    <w:p w:rsidRDefault="009B6C21" w:rsidP="009B6C21" w:rsidR="009B6C21" w:rsidRPr="009B6C21">
      <w:pPr>
        <w:jc w:val="center"/>
        <w:rPr>
          <w:rFonts w:cs="Times New Roman" w:eastAsia="Calibri"/>
          <w:szCs w:val="24"/>
        </w:rPr>
      </w:pPr>
      <w:r w:rsidRPr="009B6C21">
        <w:rPr>
          <w:rFonts w:cs="Times New Roman" w:eastAsia="Calibri"/>
          <w:szCs w:val="24"/>
        </w:rPr>
        <w:t>R J E Š E NJ E</w:t>
      </w:r>
    </w:p>
    <w:p w:rsidRDefault="009B6C21" w:rsidP="009B6C21" w:rsidR="009B6C21" w:rsidRPr="009B6C21">
      <w:pPr>
        <w:jc w:val="center"/>
        <w:rPr>
          <w:rFonts w:cs="Times New Roman" w:eastAsia="Calibri"/>
          <w:szCs w:val="24"/>
        </w:rPr>
      </w:pPr>
      <w:r w:rsidRPr="009B6C21">
        <w:rPr>
          <w:rFonts w:cs="Times New Roman" w:eastAsia="Calibri"/>
          <w:szCs w:val="24"/>
        </w:rPr>
        <w:t>I</w:t>
      </w:r>
    </w:p>
    <w:p w:rsidRDefault="009B6C21" w:rsidP="009B6C21" w:rsidR="009B6C21" w:rsidRPr="009B6C21">
      <w:pPr>
        <w:jc w:val="center"/>
        <w:rPr>
          <w:rFonts w:cs="Times New Roman" w:eastAsia="Calibri"/>
          <w:szCs w:val="24"/>
        </w:rPr>
      </w:pPr>
      <w:r w:rsidRPr="009B6C21">
        <w:rPr>
          <w:rFonts w:cs="Times New Roman" w:eastAsia="Calibri"/>
          <w:szCs w:val="24"/>
        </w:rPr>
        <w:t>Z A K L J U Č A K</w:t>
      </w:r>
    </w:p>
    <w:p w:rsidRDefault="009B6C21" w:rsidP="009B6C21" w:rsidR="009B6C21" w:rsidRPr="009B6C21">
      <w:pPr>
        <w:jc w:val="center"/>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ind w:firstLine="708"/>
        <w:jc w:val="both"/>
        <w:rPr>
          <w:rFonts w:cs="Times New Roman" w:eastAsia="Calibri"/>
          <w:szCs w:val="24"/>
          <w:shd w:fill="F8F8F8" w:color="auto" w:val="clear"/>
        </w:rPr>
      </w:pPr>
      <w:r w:rsidRPr="009B6C2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Pr="009B6C21">
        <w:rPr>
          <w:rFonts w:cs="Times New Roman" w:eastAsia="Calibri"/>
          <w:szCs w:val="24"/>
          <w:shd w:fill="F8F8F8" w:color="auto" w:val="clear"/>
        </w:rPr>
        <w:t>STJEPAN UGOSTITELJSTVO j.d.o.o.</w:t>
      </w:r>
      <w:r w:rsidRPr="009B6C21">
        <w:rPr>
          <w:rFonts w:cs="Times New Roman" w:eastAsia="Calibri"/>
        </w:rPr>
        <w:t xml:space="preserve">, OIB: 29818646710, Draganići 24, </w:t>
      </w:r>
      <w:r w:rsidRPr="009B6C21">
        <w:rPr>
          <w:rFonts w:cs="Times New Roman" w:eastAsia="Calibri"/>
          <w:szCs w:val="24"/>
        </w:rPr>
        <w:t>Zagreb,</w:t>
      </w:r>
      <w:r w:rsidRPr="009B6C21">
        <w:rPr>
          <w:rFonts w:cs="Times New Roman" w:eastAsia="Calibri"/>
          <w:szCs w:val="24"/>
          <w:shd w:fill="F8F8F8" w:color="auto" w:val="clear"/>
        </w:rPr>
        <w:t xml:space="preserve"> </w:t>
      </w:r>
      <w:r w:rsidRPr="009B6C21">
        <w:rPr>
          <w:rFonts w:cs="Times New Roman" w:eastAsia="Calibri"/>
          <w:szCs w:val="24"/>
        </w:rPr>
        <w:t xml:space="preserve"> 29. travnja 2019.</w:t>
      </w:r>
    </w:p>
    <w:p w:rsidRDefault="009B6C21" w:rsidP="009B6C21" w:rsidR="009B6C21" w:rsidRPr="009B6C21">
      <w:pPr>
        <w:ind w:firstLine="708"/>
        <w:jc w:val="both"/>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jc w:val="both"/>
        <w:rPr>
          <w:rFonts w:cs="Times New Roman" w:eastAsia="Calibri"/>
          <w:szCs w:val="24"/>
        </w:rPr>
      </w:pPr>
      <w:r w:rsidRPr="009B6C21">
        <w:rPr>
          <w:rFonts w:cs="Times New Roman" w:eastAsia="Calibri"/>
          <w:szCs w:val="24"/>
        </w:rPr>
        <w:t xml:space="preserve"> </w:t>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t xml:space="preserve">     r i j e š i o    j e </w:t>
      </w:r>
    </w:p>
    <w:p w:rsidRDefault="009B6C21" w:rsidP="009B6C21" w:rsidR="009B6C21" w:rsidRPr="009B6C21">
      <w:pPr>
        <w:jc w:val="both"/>
        <w:rPr>
          <w:rFonts w:cs="Times New Roman" w:eastAsia="Calibri"/>
          <w:szCs w:val="24"/>
        </w:rPr>
      </w:pP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Pokreće se prethodni postupak radi utvrđivanja pretpostavki za otvaranje stečajnog postupka nad dužnikom </w:t>
      </w:r>
      <w:r w:rsidRPr="009B6C21">
        <w:rPr>
          <w:rFonts w:cs="Times New Roman" w:eastAsia="Calibri"/>
          <w:szCs w:val="24"/>
          <w:shd w:fill="F8F8F8" w:color="auto" w:val="clear"/>
        </w:rPr>
        <w:t>STJEPAN UGOSTITELJSTVO j.d.o.o.</w:t>
      </w:r>
      <w:r w:rsidRPr="009B6C21">
        <w:rPr>
          <w:rFonts w:cs="Times New Roman" w:eastAsia="Calibri"/>
        </w:rPr>
        <w:t xml:space="preserve">, OIB: 29818646710, Draganići 24, </w:t>
      </w:r>
      <w:r w:rsidRPr="009B6C21">
        <w:rPr>
          <w:rFonts w:cs="Times New Roman" w:eastAsia="Calibri"/>
          <w:szCs w:val="24"/>
        </w:rPr>
        <w:t>Zagreb.</w:t>
      </w:r>
    </w:p>
    <w:p w:rsidRDefault="009B6C21" w:rsidP="009B6C21" w:rsidR="009B6C21" w:rsidRPr="009B6C21">
      <w:pPr>
        <w:jc w:val="center"/>
        <w:rPr>
          <w:rFonts w:cs="Times New Roman" w:eastAsia="Calibri"/>
          <w:szCs w:val="24"/>
        </w:rPr>
      </w:pPr>
      <w:r w:rsidRPr="009B6C21">
        <w:rPr>
          <w:rFonts w:cs="Times New Roman" w:eastAsia="Calibri"/>
          <w:szCs w:val="24"/>
        </w:rPr>
        <w:t>z a k l j u č i o  j e</w:t>
      </w:r>
    </w:p>
    <w:p w:rsidRDefault="009B6C21" w:rsidP="009B6C21" w:rsidR="009B6C21" w:rsidRPr="009B6C21">
      <w:pPr>
        <w:jc w:val="both"/>
        <w:rPr>
          <w:rFonts w:cs="Times New Roman" w:eastAsia="Calibri"/>
          <w:szCs w:val="24"/>
        </w:rPr>
      </w:pP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I. Naređuje se osobama ovlaštenim za zastupanje dužnika </w:t>
      </w:r>
      <w:r w:rsidRPr="009B6C21">
        <w:rPr>
          <w:rFonts w:cs="Times New Roman" w:eastAsia="Calibri"/>
          <w:szCs w:val="24"/>
          <w:shd w:fill="F8F8F8" w:color="auto" w:val="clear"/>
        </w:rPr>
        <w:t>Stjepan Čavlović, OIB: 30952775889</w:t>
      </w:r>
      <w:r w:rsidRPr="009B6C21">
        <w:rPr>
          <w:rFonts w:cs="Times New Roman" w:eastAsia="Calibri"/>
          <w:szCs w:val="24"/>
        </w:rPr>
        <w:t xml:space="preserve">, </w:t>
      </w:r>
      <w:r w:rsidRPr="009B6C21">
        <w:rPr>
          <w:rFonts w:cs="Times New Roman" w:eastAsia="Calibri"/>
          <w:szCs w:val="24"/>
          <w:shd w:fill="F8F8F8" w:color="auto" w:val="clear"/>
        </w:rPr>
        <w:t>Zagreb, Draganići 24</w:t>
      </w:r>
      <w:r w:rsidRPr="009B6C21">
        <w:rPr>
          <w:rFonts w:cs="Times New Roman" w:eastAsia="Calibri"/>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II. Naređuje se osobama ovlaštenim za zastupanje dužnika </w:t>
      </w:r>
      <w:r w:rsidRPr="009B6C21">
        <w:rPr>
          <w:rFonts w:cs="Times New Roman" w:eastAsia="Calibri"/>
          <w:szCs w:val="24"/>
          <w:shd w:fill="F8F8F8" w:color="auto" w:val="clear"/>
        </w:rPr>
        <w:t>Stjepan Čavlović, OIB: 30952775889</w:t>
      </w:r>
      <w:r w:rsidRPr="009B6C21">
        <w:rPr>
          <w:rFonts w:cs="Times New Roman" w:eastAsia="Calibri"/>
          <w:szCs w:val="24"/>
        </w:rPr>
        <w:t xml:space="preserve">, </w:t>
      </w:r>
      <w:r w:rsidRPr="009B6C21">
        <w:rPr>
          <w:rFonts w:cs="Times New Roman" w:eastAsia="Calibri"/>
          <w:szCs w:val="24"/>
          <w:shd w:fill="F8F8F8" w:color="auto" w:val="clear"/>
        </w:rPr>
        <w:t>Zagreb, Draganići 24</w:t>
      </w:r>
      <w:r w:rsidRPr="009B6C21">
        <w:rPr>
          <w:rFonts w:cs="Times New Roman" w:eastAsia="Calibri"/>
        </w:rPr>
        <w:t xml:space="preserve">, </w:t>
      </w:r>
      <w:r w:rsidRPr="009B6C21">
        <w:rPr>
          <w:rFonts w:cs="Times New Roman" w:eastAsia="Calibri"/>
          <w:szCs w:val="24"/>
        </w:rPr>
        <w:t xml:space="preserve">u roku 8 dana, dostaviti ovom sudu podatke o pravnoj i činjeničnoj osnovi u odnosu na svaki dio imovine i obveza, te o dokazima, osobito ispravama kojima se oni mogu potkrijepiti i potvrditi da su navedeni podaci točni i potpuni i da ništa od imovine i obveza nije zatajeno.  </w:t>
      </w:r>
    </w:p>
    <w:p w:rsidRDefault="009B6C21" w:rsidP="009B6C21" w:rsidR="009B6C21" w:rsidRPr="009B6C21">
      <w:pPr>
        <w:ind w:firstLine="708"/>
        <w:jc w:val="both"/>
        <w:rPr>
          <w:rFonts w:cs="Times New Roman" w:eastAsia="Calibri"/>
          <w:szCs w:val="24"/>
        </w:rPr>
      </w:pPr>
      <w:r w:rsidRPr="009B6C21">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9B6C21" w:rsidP="009B6C21" w:rsidR="009B6C21" w:rsidRPr="009B6C21">
      <w:pPr>
        <w:ind w:firstLine="708"/>
        <w:jc w:val="both"/>
        <w:rPr>
          <w:rFonts w:cs="Times New Roman" w:eastAsia="Calibri"/>
          <w:szCs w:val="24"/>
        </w:rPr>
      </w:pPr>
      <w:r w:rsidRPr="009B6C21">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9B6C21" w:rsidP="009B6C21" w:rsidR="009B6C21" w:rsidRPr="009B6C21">
      <w:pPr>
        <w:ind w:firstLine="708"/>
        <w:jc w:val="both"/>
        <w:rPr>
          <w:rFonts w:cs="Times New Roman" w:eastAsia="Calibri"/>
          <w:szCs w:val="24"/>
        </w:rPr>
      </w:pPr>
      <w:r w:rsidRPr="009B6C2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9B6C21" w:rsidP="009B6C21" w:rsidR="009B6C21" w:rsidRPr="009B6C21">
      <w:pPr>
        <w:ind w:firstLine="708"/>
        <w:jc w:val="both"/>
        <w:rPr>
          <w:rFonts w:cs="Times New Roman" w:eastAsia="Calibri"/>
          <w:szCs w:val="24"/>
        </w:rPr>
      </w:pPr>
      <w:r w:rsidRPr="009B6C21">
        <w:rPr>
          <w:rFonts w:cs="Times New Roman" w:eastAsia="Calibri"/>
          <w:szCs w:val="24"/>
        </w:rPr>
        <w:t>V. Osoba ovlaštena za zastupanje dužnika odgovara kazneno za davanje netočnih ili nepotpunih podataka, obavijesti i izvješća kao za davanje lažnog iskaza u postupku pred sudom.</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VI. Zakazuje se </w:t>
      </w:r>
      <w:r w:rsidRPr="009B6C21">
        <w:rPr>
          <w:rFonts w:cs="Times New Roman" w:eastAsia="Calibri"/>
          <w:b/>
          <w:szCs w:val="24"/>
        </w:rPr>
        <w:t>ročište radi očitovanja o prijedlogu za otvaranje stečajnog postupka</w:t>
      </w:r>
      <w:r w:rsidRPr="009B6C21">
        <w:rPr>
          <w:rFonts w:cs="Times New Roman" w:eastAsia="Calibri"/>
          <w:szCs w:val="24"/>
        </w:rPr>
        <w:t xml:space="preserve"> za dan:</w:t>
      </w:r>
    </w:p>
    <w:p w:rsidRDefault="009B6C21" w:rsidP="009B6C21" w:rsidR="009B6C21" w:rsidRPr="009B6C21">
      <w:pPr>
        <w:ind w:firstLine="708"/>
        <w:jc w:val="both"/>
        <w:rPr>
          <w:rFonts w:cs="Times New Roman" w:eastAsia="Calibri"/>
          <w:szCs w:val="24"/>
        </w:rPr>
      </w:pPr>
      <w:r w:rsidRPr="009B6C21">
        <w:rPr>
          <w:rFonts w:cs="Times New Roman" w:eastAsia="Calibri"/>
          <w:b/>
          <w:szCs w:val="24"/>
        </w:rPr>
        <w:t>31. svibnja 2019. u 10,45 sati</w:t>
      </w:r>
      <w:r w:rsidRPr="009B6C21">
        <w:rPr>
          <w:rFonts w:cs="Times New Roman" w:eastAsia="Calibri"/>
          <w:szCs w:val="24"/>
        </w:rPr>
        <w:t xml:space="preserve"> u zgradi Trgovačkog suda u Zagrebu, Petrinjska 8, soba broj 63/III kat – (dvorišna zgrada), na koje ročište se dostavom ovog zaključka pozivaju:</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predlagatelj,</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dužnik,</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osoba ovlaštena za zastupanje dužnika po zakonu,</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pravna osoba ovlaštena za obavljanje poslova platnog prometa dužnika.</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VII. Pozvane osobe mogu se o prijedlogu očitovati i pisanim putem. </w:t>
      </w:r>
    </w:p>
    <w:p w:rsidRDefault="009B6C21" w:rsidP="009B6C21" w:rsidR="009B6C21" w:rsidRPr="009B6C21">
      <w:pPr>
        <w:jc w:val="both"/>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jc w:val="center"/>
        <w:rPr>
          <w:rFonts w:cs="Times New Roman" w:eastAsia="Calibri"/>
          <w:szCs w:val="24"/>
        </w:rPr>
      </w:pPr>
      <w:r w:rsidRPr="009B6C21">
        <w:rPr>
          <w:rFonts w:cs="Times New Roman" w:eastAsia="Calibri"/>
          <w:szCs w:val="24"/>
        </w:rPr>
        <w:t>Obrazloženje</w:t>
      </w:r>
    </w:p>
    <w:p w:rsidRDefault="009B6C21" w:rsidP="009B6C21" w:rsidR="009B6C21" w:rsidRPr="009B6C21">
      <w:pPr>
        <w:jc w:val="both"/>
        <w:rPr>
          <w:rFonts w:cs="Times New Roman" w:eastAsia="Calibri"/>
          <w:szCs w:val="24"/>
        </w:rPr>
      </w:pPr>
    </w:p>
    <w:p w:rsidRDefault="009B6C21" w:rsidP="009B6C21" w:rsidR="009B6C21" w:rsidRPr="009B6C21">
      <w:pPr>
        <w:ind w:firstLine="708"/>
        <w:jc w:val="both"/>
        <w:rPr>
          <w:rFonts w:cs="Times New Roman" w:eastAsia="Calibri"/>
          <w:szCs w:val="24"/>
        </w:rPr>
      </w:pPr>
      <w:r w:rsidRPr="009B6C21">
        <w:rPr>
          <w:rFonts w:cs="Times New Roman" w:eastAsia="Calibri"/>
          <w:szCs w:val="24"/>
        </w:rPr>
        <w:t>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15. 04. 2019. dužnik u Očevidniku redoslijeda osnova za plaćanje imao evidentirane neizvršene osnove za plaćanje u neprekinutom razdoblju od 120 dana, u ukupnom iznosu od 44.130,60 kn, te je imao 2 zaposlena.</w:t>
      </w:r>
    </w:p>
    <w:p w:rsidRDefault="009B6C21" w:rsidP="009B6C21" w:rsidR="009B6C21" w:rsidRPr="009B6C21">
      <w:pPr>
        <w:ind w:firstLine="708"/>
        <w:jc w:val="both"/>
        <w:rPr>
          <w:rFonts w:cs="Times New Roman" w:eastAsia="Calibri"/>
          <w:szCs w:val="24"/>
        </w:rPr>
      </w:pPr>
      <w:r w:rsidRPr="009B6C21">
        <w:rPr>
          <w:rFonts w:cs="Times New Roman" w:eastAsia="Calibri"/>
          <w:szCs w:val="24"/>
        </w:rPr>
        <w:t>S obzirom na to da dužnik ima evidentirane neizvršene osnove za plaćanje u neprekinutom razdoblju od 120 dana, sud je sukladno odredbama čl. 110. st. 1. i čl. 115. st. 1. SZ-a odlučio kao u izreci ovog rješenja.</w:t>
      </w:r>
    </w:p>
    <w:p w:rsidRDefault="009B6C21" w:rsidP="009B6C21" w:rsidR="009B6C21" w:rsidRPr="009B6C21">
      <w:pPr>
        <w:ind w:firstLine="708"/>
        <w:jc w:val="both"/>
        <w:rPr>
          <w:rFonts w:cs="Times New Roman" w:eastAsia="Calibri"/>
          <w:szCs w:val="24"/>
        </w:rPr>
      </w:pPr>
      <w:r w:rsidRPr="009B6C2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9B6C21" w:rsidP="009B6C21" w:rsidR="009B6C21" w:rsidRPr="009B6C21">
      <w:pPr>
        <w:ind w:firstLine="708"/>
        <w:jc w:val="both"/>
        <w:rPr>
          <w:rFonts w:cs="Times New Roman" w:eastAsia="Calibri"/>
          <w:szCs w:val="24"/>
        </w:rPr>
      </w:pPr>
    </w:p>
    <w:p w:rsidRDefault="009B6C21" w:rsidP="009B6C21" w:rsidR="009B6C21" w:rsidRPr="009B6C21">
      <w:pPr>
        <w:ind w:firstLine="708"/>
        <w:jc w:val="both"/>
        <w:rPr>
          <w:rFonts w:cs="Times New Roman" w:eastAsia="Calibri"/>
          <w:szCs w:val="24"/>
        </w:rPr>
      </w:pPr>
    </w:p>
    <w:p w:rsidRDefault="009B6C21" w:rsidP="009B6C21" w:rsidR="009B6C21" w:rsidRPr="009B6C21">
      <w:pPr>
        <w:jc w:val="center"/>
        <w:rPr>
          <w:rFonts w:cs="Times New Roman" w:eastAsia="Calibri"/>
          <w:szCs w:val="24"/>
        </w:rPr>
      </w:pPr>
      <w:r w:rsidRPr="009B6C21">
        <w:rPr>
          <w:rFonts w:cs="Times New Roman" w:eastAsia="Calibri"/>
          <w:szCs w:val="24"/>
        </w:rPr>
        <w:t>Zagreb, 29. travnja 2019.</w:t>
      </w:r>
    </w:p>
    <w:p w:rsidRDefault="009B6C21" w:rsidP="009B6C21" w:rsidR="009B6C21" w:rsidRPr="009B6C21">
      <w:pPr>
        <w:jc w:val="center"/>
        <w:rPr>
          <w:rFonts w:cs="Times New Roman" w:eastAsia="Calibri"/>
          <w:szCs w:val="24"/>
        </w:rPr>
      </w:pPr>
    </w:p>
    <w:p w:rsidRDefault="009B6C21" w:rsidP="009B6C21" w:rsidR="009B6C21" w:rsidRPr="009B6C21">
      <w:pPr>
        <w:jc w:val="right"/>
        <w:rPr>
          <w:rFonts w:cs="Times New Roman" w:eastAsia="Calibri"/>
          <w:szCs w:val="24"/>
        </w:rPr>
      </w:pP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t>Sudac</w:t>
      </w:r>
    </w:p>
    <w:p w:rsidRDefault="009B6C21" w:rsidP="009B6C21" w:rsidR="009B6C21" w:rsidRPr="009B6C21">
      <w:pPr>
        <w:jc w:val="right"/>
        <w:rPr>
          <w:rFonts w:cs="Times New Roman" w:eastAsia="Calibri"/>
          <w:szCs w:val="24"/>
        </w:rPr>
      </w:pPr>
      <w:r w:rsidRPr="009B6C21">
        <w:rPr>
          <w:rFonts w:cs="Times New Roman" w:eastAsia="Calibri"/>
          <w:szCs w:val="24"/>
        </w:rPr>
        <w:t xml:space="preserve"> </w:t>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r>
      <w:r w:rsidRPr="009B6C21">
        <w:rPr>
          <w:rFonts w:cs="Times New Roman" w:eastAsia="Calibri"/>
          <w:szCs w:val="24"/>
        </w:rPr>
        <w:tab/>
        <w:t xml:space="preserve">Marija Bakula Vugrinec </w:t>
      </w:r>
    </w:p>
    <w:p w:rsidRDefault="009B6C21" w:rsidP="009B6C21" w:rsidR="009B6C21" w:rsidRPr="009B6C21">
      <w:pPr>
        <w:jc w:val="right"/>
        <w:rPr>
          <w:rFonts w:cs="Times New Roman" w:eastAsia="Calibri"/>
          <w:szCs w:val="24"/>
        </w:rPr>
      </w:pPr>
    </w:p>
    <w:p w:rsidRDefault="009B6C21" w:rsidP="009B6C21" w:rsidR="009B6C21" w:rsidRPr="009B6C21">
      <w:pPr>
        <w:jc w:val="right"/>
        <w:rPr>
          <w:rFonts w:cs="Times New Roman" w:eastAsia="Calibri"/>
          <w:szCs w:val="24"/>
        </w:rPr>
      </w:pPr>
    </w:p>
    <w:p w:rsidRDefault="009B6C21" w:rsidP="009B6C21" w:rsidR="009B6C21" w:rsidRPr="009B6C21">
      <w:pPr>
        <w:jc w:val="right"/>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jc w:val="both"/>
        <w:rPr>
          <w:rFonts w:cs="Times New Roman" w:eastAsia="Calibri"/>
          <w:szCs w:val="24"/>
        </w:rPr>
      </w:pPr>
      <w:r w:rsidRPr="009B6C21">
        <w:rPr>
          <w:rFonts w:cs="Times New Roman" w:eastAsia="Calibri"/>
          <w:szCs w:val="24"/>
        </w:rPr>
        <w:t>Uputa o pravnom lijeku:</w:t>
      </w:r>
    </w:p>
    <w:p w:rsidRDefault="009B6C21" w:rsidP="009B6C21" w:rsidR="009B6C21" w:rsidRPr="009B6C21">
      <w:pPr>
        <w:jc w:val="both"/>
        <w:rPr>
          <w:rFonts w:cs="Times New Roman" w:eastAsia="Calibri"/>
          <w:szCs w:val="24"/>
        </w:rPr>
      </w:pPr>
      <w:r w:rsidRPr="009B6C21">
        <w:rPr>
          <w:rFonts w:cs="Times New Roman" w:eastAsia="Calibri"/>
          <w:szCs w:val="24"/>
        </w:rPr>
        <w:t>Protiv ovog rješenja nije dopuštena posebna žalba (čl. 115. st. 1. SZ).</w:t>
      </w:r>
    </w:p>
    <w:p w:rsidRDefault="009B6C21" w:rsidP="009B6C21" w:rsidR="009B6C21" w:rsidRPr="009B6C21">
      <w:pPr>
        <w:jc w:val="both"/>
        <w:rPr>
          <w:rFonts w:cs="Times New Roman" w:eastAsia="Calibri"/>
          <w:szCs w:val="24"/>
        </w:rPr>
      </w:pPr>
      <w:r w:rsidRPr="009B6C21">
        <w:rPr>
          <w:rFonts w:cs="Times New Roman" w:eastAsia="Calibri"/>
          <w:szCs w:val="24"/>
        </w:rPr>
        <w:t>Protiv zaključka nije dopušten pravni lijek (čl. 19. st. 7. SZ).</w:t>
      </w:r>
    </w:p>
    <w:p w:rsidRDefault="009B6C21" w:rsidP="009B6C21" w:rsidR="009B6C21" w:rsidRPr="009B6C21">
      <w:pPr>
        <w:jc w:val="both"/>
        <w:rPr>
          <w:rFonts w:cs="Times New Roman" w:eastAsia="Calibri"/>
          <w:szCs w:val="24"/>
        </w:rPr>
      </w:pPr>
    </w:p>
    <w:p w:rsidRDefault="009B6C21" w:rsidP="009B6C21" w:rsidR="009B6C21" w:rsidRPr="009B6C21">
      <w:pPr>
        <w:jc w:val="both"/>
        <w:rPr>
          <w:rFonts w:cs="Times New Roman" w:eastAsia="Calibri"/>
          <w:szCs w:val="24"/>
        </w:rPr>
      </w:pPr>
    </w:p>
    <w:p w:rsidRDefault="009B6C21" w:rsidP="009B6C21" w:rsidR="009B6C21" w:rsidRPr="009B6C21">
      <w:pPr>
        <w:jc w:val="right"/>
        <w:rPr>
          <w:rFonts w:cs="Times New Roman" w:eastAsia="Calibri"/>
          <w:szCs w:val="24"/>
        </w:rPr>
      </w:pPr>
      <w:r w:rsidRPr="009B6C21">
        <w:rPr>
          <w:rFonts w:cs="Times New Roman" w:eastAsia="Calibri"/>
          <w:szCs w:val="24"/>
        </w:rPr>
        <w:t xml:space="preserve">  </w:t>
      </w:r>
    </w:p>
    <w:p w:rsidRDefault="009B6C21" w:rsidP="009B6C21" w:rsidR="009B6C21" w:rsidRPr="009B6C21">
      <w:pPr>
        <w:rPr>
          <w:rFonts w:cs="Times New Roman" w:eastAsia="Calibri"/>
          <w:szCs w:val="24"/>
        </w:rPr>
      </w:pPr>
      <w:r w:rsidRPr="009B6C21">
        <w:rPr>
          <w:rFonts w:cs="Times New Roman" w:eastAsia="Calibri"/>
          <w:szCs w:val="24"/>
        </w:rPr>
        <w:t>DNA</w:t>
      </w:r>
    </w:p>
    <w:p w:rsidRDefault="009B6C21" w:rsidP="009B6C21" w:rsidR="009B6C21" w:rsidRPr="009B6C21">
      <w:pPr>
        <w:numPr>
          <w:ilvl w:val="0"/>
          <w:numId w:val="4"/>
        </w:numPr>
        <w:contextualSpacing/>
        <w:rPr>
          <w:rFonts w:cs="Times New Roman" w:eastAsia="Calibri"/>
          <w:szCs w:val="24"/>
        </w:rPr>
      </w:pPr>
      <w:r w:rsidRPr="009B6C21">
        <w:rPr>
          <w:rFonts w:cs="Times New Roman" w:eastAsia="Calibri"/>
          <w:szCs w:val="24"/>
        </w:rPr>
        <w:t>predlagatelj</w:t>
      </w:r>
    </w:p>
    <w:p w:rsidRDefault="009B6C21" w:rsidP="009B6C21" w:rsidR="009B6C21" w:rsidRPr="009B6C21">
      <w:pPr>
        <w:numPr>
          <w:ilvl w:val="0"/>
          <w:numId w:val="4"/>
        </w:numPr>
        <w:contextualSpacing/>
        <w:rPr>
          <w:rFonts w:cs="Times New Roman" w:eastAsia="Calibri"/>
          <w:szCs w:val="24"/>
        </w:rPr>
      </w:pPr>
      <w:r w:rsidRPr="009B6C21">
        <w:rPr>
          <w:rFonts w:cs="Times New Roman" w:eastAsia="Calibri"/>
          <w:szCs w:val="24"/>
        </w:rPr>
        <w:t>dužnik</w:t>
      </w:r>
    </w:p>
    <w:p w:rsidRDefault="009B6C21" w:rsidP="009B6C21" w:rsidR="009B6C21" w:rsidRPr="009B6C21">
      <w:pPr>
        <w:numPr>
          <w:ilvl w:val="0"/>
          <w:numId w:val="4"/>
        </w:numPr>
        <w:contextualSpacing/>
        <w:rPr>
          <w:rFonts w:cs="Times New Roman" w:eastAsia="Calibri"/>
          <w:szCs w:val="24"/>
        </w:rPr>
      </w:pPr>
      <w:r w:rsidRPr="009B6C21">
        <w:rPr>
          <w:rFonts w:cs="Times New Roman" w:eastAsia="Calibri"/>
          <w:szCs w:val="24"/>
        </w:rPr>
        <w:t>osoba ovlaštena za zastupanje dužnika</w:t>
      </w:r>
    </w:p>
    <w:p w:rsidRDefault="009B6C21" w:rsidP="009B6C21" w:rsidR="009B6C21" w:rsidRPr="009B6C21">
      <w:pPr>
        <w:numPr>
          <w:ilvl w:val="0"/>
          <w:numId w:val="4"/>
        </w:numPr>
        <w:contextualSpacing/>
        <w:rPr>
          <w:rFonts w:cs="Times New Roman" w:eastAsia="Calibri"/>
          <w:szCs w:val="24"/>
        </w:rPr>
      </w:pPr>
      <w:r w:rsidRPr="009B6C21">
        <w:rPr>
          <w:rFonts w:cs="Times New Roman" w:eastAsia="Calibri"/>
          <w:szCs w:val="24"/>
        </w:rPr>
        <w:t xml:space="preserve">PBZ d.d. </w:t>
      </w:r>
    </w:p>
    <w:p w:rsidRDefault="009B6C21" w:rsidP="009B6C21" w:rsidR="009B6C21" w:rsidRPr="009B6C21">
      <w:pPr>
        <w:numPr>
          <w:ilvl w:val="0"/>
          <w:numId w:val="4"/>
        </w:numPr>
        <w:contextualSpacing/>
        <w:rPr>
          <w:rFonts w:cs="Times New Roman" w:eastAsia="Calibri"/>
          <w:szCs w:val="24"/>
        </w:rPr>
      </w:pPr>
      <w:r w:rsidRPr="009B6C21">
        <w:rPr>
          <w:rFonts w:cs="Times New Roman" w:eastAsia="Calibri"/>
          <w:szCs w:val="24"/>
        </w:rPr>
        <w:t>e-Oglasna ploča suda</w:t>
      </w:r>
    </w:p>
    <w:p w:rsidRDefault="009B6C21" w:rsidP="009B6C21" w:rsidR="009B6C21" w:rsidRPr="009B6C21">
      <w:pPr>
        <w:ind w:left="720"/>
        <w:contextualSpacing/>
        <w:rPr>
          <w:rFonts w:cs="Times New Roman" w:eastAsia="Calibri"/>
          <w:szCs w:val="24"/>
        </w:rPr>
      </w:pPr>
    </w:p>
    <w:p w:rsidRDefault="00FF015C" w:rsidP="009B6C21" w:rsidR="00FF015C" w:rsidRPr="009B6C21"/>
    <w:sectPr w:rsidR="00FF015C" w:rsidRPr="009B6C2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39C" w:rsidP="000C0491" w:rsidR="00EF539C">
      <w:r>
        <w:separator/>
      </w:r>
    </w:p>
  </w:endnote>
  <w:endnote w:id="0" w:type="continuationSeparator">
    <w:p w:rsidRDefault="00EF539C" w:rsidP="000C0491" w:rsidR="00EF53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39C" w:rsidP="000C0491" w:rsidR="00EF539C">
      <w:r>
        <w:separator/>
      </w:r>
    </w:p>
  </w:footnote>
  <w:footnote w:id="0" w:type="continuationSeparator">
    <w:p w:rsidRDefault="00EF539C" w:rsidP="000C0491" w:rsidR="00EF53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264C14">
          <w:rPr>
            <w:noProof/>
          </w:rPr>
          <w:t>1</w:t>
        </w:r>
        <w:r>
          <w:fldChar w:fldCharType="end"/>
        </w:r>
      </w:p>
    </w:sdtContent>
  </w:sdt>
  <w:p w:rsidRDefault="00CA3689" w:rsidP="000C0491" w:rsidR="000C0491">
    <w:pPr>
      <w:jc w:val="right"/>
    </w:pPr>
    <w:r>
      <w:t xml:space="preserve">               87. St-</w:t>
    </w:r>
    <w:r w:rsidR="00115930">
      <w:t>9</w:t>
    </w:r>
    <w:r w:rsidR="00E54D81">
      <w:t>7</w:t>
    </w:r>
    <w:r w:rsidR="004805D4">
      <w:t>8</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772F4"/>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64C14"/>
    <w:rsid w:val="002865B1"/>
    <w:rsid w:val="002A4C69"/>
    <w:rsid w:val="002E209A"/>
    <w:rsid w:val="003010BC"/>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816C11"/>
    <w:rsid w:val="00832F66"/>
    <w:rsid w:val="008B5761"/>
    <w:rsid w:val="008D701C"/>
    <w:rsid w:val="00954916"/>
    <w:rsid w:val="00970BC0"/>
    <w:rsid w:val="009B1542"/>
    <w:rsid w:val="009B6C21"/>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EF539C"/>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9B6C21"/>
    <w:rPr>
      <w:color w:val="808080"/>
      <w:bdr w:space="0" w:sz="0" w:color="auto" w:val="none"/>
      <w:shd w:fill="auto" w:color="auto" w:val="clear"/>
    </w:rPr>
  </w:style>
  <w:style w:customStyle="true" w:styleId="eSPISCCParagraphDefaultFont" w:type="character">
    <w:name w:val="eSPIS_CC_Paragraph Default Font"/>
    <w:basedOn w:val="Zadanifontodlomka"/>
    <w:rsid w:val="009B6C21"/>
    <w:rPr>
      <w:rFonts w:cs="Times New Roman" w:eastAsia="Calibri"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B6C21"/>
    <w:rPr>
      <w:rFonts w:cs="Times New Roman" w:eastAsia="Calibri"/>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B6C21"/>
    <w:rPr>
      <w:rFonts w:cs="Times New Roman" w:eastAsia="Calibri"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6C21"/>
    <w:rPr>
      <w:rFonts w:cs="Times New Roman" w:eastAsia="Calibri"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 w:styleId="Tekstrezerviranogmjesta" w:type="character">
    <w:name w:val="Placeholder Text"/>
    <w:basedOn w:val="Zadanifontodlomka"/>
    <w:uiPriority w:val="99"/>
    <w:semiHidden/>
    <w:rsid w:val="009B6C21"/>
    <w:rPr>
      <w:color w:val="808080"/>
      <w:bdr w:color="auto" w:space="0" w:sz="0" w:val="none"/>
      <w:shd w:color="auto" w:fill="auto" w:val="clear"/>
    </w:rPr>
  </w:style>
  <w:style w:customStyle="1" w:styleId="eSPISCCParagraphDefaultFont" w:type="character">
    <w:name w:val="eSPIS_CC_Paragraph Default Font"/>
    <w:basedOn w:val="Zadanifontodlomka"/>
    <w:rsid w:val="009B6C21"/>
    <w:rPr>
      <w:rFonts w:ascii="Times New Roman" w:cs="Times New Roman" w:eastAsia="Calibri"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B6C21"/>
    <w:rPr>
      <w:rFonts w:cs="Times New Roman" w:eastAsia="Calibri"/>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B6C21"/>
    <w:rPr>
      <w:rFonts w:ascii="Times New Roman" w:cs="Times New Roman" w:eastAsia="Calibri"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6C21"/>
    <w:rPr>
      <w:rFonts w:ascii="Times New Roman" w:cs="Times New Roman" w:eastAsia="Calibri"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5293">
      <w:bodyDiv w:val="true"/>
      <w:marLeft w:val="0"/>
      <w:marRight w:val="0"/>
      <w:marTop w:val="0"/>
      <w:marBottom w:val="0"/>
      <w:divBdr>
        <w:top w:space="0" w:sz="0" w:color="auto" w:val="none"/>
        <w:left w:space="0" w:sz="0" w:color="auto" w:val="none"/>
        <w:bottom w:space="0" w:sz="0" w:color="auto" w:val="none"/>
        <w:right w:space="0" w:sz="0" w:color="auto" w:val="none"/>
      </w:divBdr>
    </w:div>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St-988/2019-4</izvorni_sadrzaj>
    <derivirana_varijabla naziv="DomainObject.Oznaka_1">St-988/2019-4</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2019.</izvorni_sadrzaj>
    <derivirana_varijabla naziv="DomainObject.Predmet.DatumOsnivanja_1">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St-988/2019</izvorni_sadrzaj>
    <derivirana_varijabla naziv="DomainObject.Predmet.OznakaBroj_1">St-988/2019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STJEPAN UGOSTITELJSTVO j.d.o.o. za turizam i usluge zastupanog po punomoćniku Stjepan Čavlović</izvorni_sadrzaj>
    <derivirana_varijabla naziv="DomainObject.Predmet.ProtustrankaFormated_1">  STJEPAN UGOSTITELJSTVO j.d.o.o. za turizam i usluge zastupanog po punomoćniku Stjepan Čavlović</derivirana_varijabla>
  </DomainObject.Predmet.ProtustrankaFormated>
  <DomainObject.Predmet.ProtustrankaFormatedOIB>
    <izvorni_sadrzaj>  STJEPAN UGOSTITELJSTVO j.d.o.o. za turizam i usluge, OIB 29818646710 zastupanog po punomoćniku Stjepan Čavlović</izvorni_sadrzaj>
    <derivirana_varijabla naziv="DomainObject.Predmet.ProtustrankaFormatedOIB_1">  STJEPAN UGOSTITELJSTVO j.d.o.o. za turizam i usluge, OIB 29818646710 zastupanog po punomoćniku Stjepan Čavlović</derivirana_varijabla>
  </DomainObject.Predmet.ProtustrankaFormatedOIB>
  <DomainObject.Predmet.ProtustrankaFormatedWithAdress>
    <izvorni_sadrzaj> STJEPAN UGOSTITELJSTVO j.d.o.o. za turizam i usluge, Draganići 24, 10000 Zagreb zastupanog po punomoćniku Stjepan Čavlović</izvorni_sadrzaj>
    <derivirana_varijabla naziv="DomainObject.Predmet.ProtustrankaFormatedWithAdress_1"> STJEPAN UGOSTITELJSTVO j.d.o.o. za turizam i usluge, Draganići 24, 10000 Zagreb zastupanog po punomoćniku Stjepan Čavlović</derivirana_varijabla>
  </DomainObject.Predmet.ProtustrankaFormatedWithAdress>
  <DomainObject.Predmet.ProtustrankaFormatedWithAdressOIB>
    <izvorni_sadrzaj> STJEPAN UGOSTITELJSTVO j.d.o.o. za turizam i usluge, OIB 29818646710, Draganići 24, 10000 Zagreb zastupanog po punomoćniku Stjepan Čavlović</izvorni_sadrzaj>
    <derivirana_varijabla naziv="DomainObject.Predmet.ProtustrankaFormatedWithAdressOIB_1"> STJEPAN UGOSTITELJSTVO j.d.o.o. za turizam i usluge, OIB 29818646710, Draganići 24, 10000 Zagreb zastupanog po punomoćniku Stjepan Čavlović</derivirana_varijabla>
  </DomainObject.Predmet.ProtustrankaFormatedWithAdressOIB>
  <DomainObject.Predmet.ProtustrankaWithAdress>
    <izvorni_sadrzaj>STJEPAN UGOSTITELJSTVO j.d.o.o. za turizam i usluge Draganići 24, 10000 Zagreb</izvorni_sadrzaj>
    <derivirana_varijabla naziv="DomainObject.Predmet.ProtustrankaWithAdress_1">STJEPAN UGOSTITELJSTVO j.d.o.o. za turizam i usluge Draganići 24, 10000 Zagreb</derivirana_varijabla>
  </DomainObject.Predmet.ProtustrankaWithAdress>
  <DomainObject.Predmet.ProtustrankaWithAdressOIB>
    <izvorni_sadrzaj>STJEPAN UGOSTITELJSTVO j.d.o.o. za turizam i usluge, OIB 29818646710, Draganići 24, 10000 Zagreb</izvorni_sadrzaj>
    <derivirana_varijabla naziv="DomainObject.Predmet.ProtustrankaWithAdressOIB_1">STJEPAN UGOSTITELJSTVO j.d.o.o. za turizam i usluge, OIB 29818646710, Draganići 24, 10000 Zagreb</derivirana_varijabla>
  </DomainObject.Predmet.ProtustrankaWithAdressOIB>
  <DomainObject.Predmet.ProtustrankaNazivFormated>
    <izvorni_sadrzaj>STJEPAN UGOSTITELJSTVO j.d.o.o. za turizam i usluge</izvorni_sadrzaj>
    <derivirana_varijabla naziv="DomainObject.Predmet.ProtustrankaNazivFormated_1">STJEPAN UGOSTITELJSTVO j.d.o.o. za turizam i usluge</derivirana_varijabla>
  </DomainObject.Predmet.ProtustrankaNazivFormated>
  <DomainObject.Predmet.ProtustrankaNazivFormatedOIB>
    <izvorni_sadrzaj>STJEPAN UGOSTITELJSTVO j.d.o.o. za turizam i usluge, OIB 29818646710</izvorni_sadrzaj>
    <derivirana_varijabla naziv="DomainObject.Predmet.ProtustrankaNazivFormatedOIB_1">STJEPAN UGOSTITELJSTVO j.d.o.o. za turizam i usluge, OIB 29818646710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STJEPAN UGOSTITELJSTVO j.d.o.o. za turizam i usluge zastupanog po punomoćniku Stjepan Čavlović</item>
    </izvorni_sadrzaj>
    <derivirana_varijabla naziv="DomainObject.Predmet.ProtuStrankaListFormated_1">
      <item>STJEPAN UGOSTITELJSTVO j.d.o.o. za turizam i usluge zastupanog po punomoćniku Stjepan Čavlović</item>
    </derivirana_varijabla>
  </DomainObject.Predmet.ProtuStrankaListFormated>
  <DomainObject.Predmet.ProtuStrankaListFormatedOIB>
    <izvorni_sadrzaj>
      <item>STJEPAN UGOSTITELJSTVO j.d.o.o. za turizam i usluge, OIB 29818646710 zastupanog po punomoćniku Stjepan Čavlović</item>
    </izvorni_sadrzaj>
    <derivirana_varijabla naziv="DomainObject.Predmet.ProtuStrankaListFormatedOIB_1">
      <item>STJEPAN UGOSTITELJSTVO j.d.o.o. za turizam i usluge, OIB 29818646710 zastupanog po punomoćniku Stjepan Čavlović</item>
    </derivirana_varijabla>
  </DomainObject.Predmet.ProtuStrankaListFormatedOIB>
  <DomainObject.Predmet.ProtuStrankaListFormatedWithAdress>
    <izvorni_sadrzaj>
      <item>STJEPAN UGOSTITELJSTVO j.d.o.o. za turizam i usluge, Draganići 24, 10000 Zagreb zastupanog po punomoćniku Stjepan Čavlović</item>
    </izvorni_sadrzaj>
    <derivirana_varijabla naziv="DomainObject.Predmet.ProtuStrankaListFormatedWithAdress_1">
      <item>STJEPAN UGOSTITELJSTVO j.d.o.o. za turizam i usluge, Draganići 24, 10000 Zagreb zastupanog po punomoćniku Stjepan Čavlović</item>
    </derivirana_varijabla>
  </DomainObject.Predmet.ProtuStrankaListFormatedWithAdress>
  <DomainObject.Predmet.ProtuStrankaListFormatedWithAdressOIB>
    <izvorni_sadrzaj>
      <item>STJEPAN UGOSTITELJSTVO j.d.o.o. za turizam i usluge, OIB 29818646710, Draganići 24, 10000 Zagreb zastupanog po punomoćniku Stjepan Čavlović</item>
    </izvorni_sadrzaj>
    <derivirana_varijabla naziv="DomainObject.Predmet.ProtuStrankaListFormatedWithAdressOIB_1">
      <item>STJEPAN UGOSTITELJSTVO j.d.o.o. za turizam i usluge, OIB 29818646710, Draganići 24, 10000 Zagreb zastupanog po punomoćniku Stjepan Čavlović</item>
    </derivirana_varijabla>
  </DomainObject.Predmet.ProtuStrankaListFormatedWithAdressOIB>
  <DomainObject.Predmet.ProtuStrankaListNazivFormated>
    <izvorni_sadrzaj>
      <item>STJEPAN UGOSTITELJSTVO j.d.o.o. za turizam i usluge</item>
    </izvorni_sadrzaj>
    <derivirana_varijabla naziv="DomainObject.Predmet.ProtuStrankaListNazivFormated_1">
      <item>STJEPAN UGOSTITELJSTVO j.d.o.o. za turizam i usluge</item>
    </derivirana_varijabla>
  </DomainObject.Predmet.ProtuStrankaListNazivFormated>
  <DomainObject.Predmet.ProtuStrankaListNazivFormatedOIB>
    <izvorni_sadrzaj>
      <item>STJEPAN UGOSTITELJSTVO j.d.o.o. za turizam i usluge, OIB 29818646710</item>
    </izvorni_sadrzaj>
    <derivirana_varijabla naziv="DomainObject.Predmet.ProtuStrankaListNazivFormatedOIB_1">
      <item>STJEPAN UGOSTITELJSTVO j.d.o.o. za turizam i usluge, OIB 29818646710</item>
    </derivirana_varijabla>
  </DomainObject.Predmet.ProtuStrankaListNazivFormatedOIB>
  <DomainObject.Predmet.OstaliListFormated>
    <izvorni_sadrzaj>
      <item>Stjepan Čavlović punomoćnik sudionika u postupku STJEPAN UGOSTITELJSTVO j.d.o.o. za turizam i usluge</item>
      <item>PRIVREDNA BANKA ZAGREB - DIONIČKO DRUŠTVO</item>
    </izvorni_sadrzaj>
    <derivirana_varijabla naziv="DomainObject.Predmet.OstaliListFormated_1">
      <item>Stjepan Čavlović punomoćnik sudionika u postupku STJEPAN UGOSTITELJSTVO j.d.o.o. za turizam i usluge</item>
      <item>PRIVREDNA BANKA ZAGREB - DIONIČKO DRUŠTVO</item>
    </derivirana_varijabla>
  </DomainObject.Predmet.OstaliListFormated>
  <DomainObject.Predmet.OstaliListFormatedOIB>
    <izvorni_sadrzaj>
      <item>Stjepan Čavlović, OIB 30952775889 punomoćnik sudionika u postupku STJEPAN UGOSTITELJSTVO j.d.o.o. za turizam i usluge</item>
      <item>PRIVREDNA BANKA ZAGREB - DIONIČKO DRUŠTVO, OIB 02535697732</item>
    </izvorni_sadrzaj>
    <derivirana_varijabla naziv="DomainObject.Predmet.OstaliListFormatedOIB_1">
      <item>Stjepan Čavlović, OIB 30952775889 punomoćnik sudionika u postupku STJEPAN UGOSTITELJSTVO j.d.o.o. za turizam i usluge</item>
      <item>PRIVREDNA BANKA ZAGREB - DIONIČKO DRUŠTVO, OIB 02535697732</item>
    </derivirana_varijabla>
  </DomainObject.Predmet.OstaliListFormatedOIB>
  <DomainObject.Predmet.OstaliListFormatedWithAdress>
    <izvorni_sadrzaj>
      <item>Stjepan Čavlović, Draganići 24, 10000 Zagreb punomoćnik sudionika u postupku STJEPAN UGOSTITELJSTVO j.d.o.o. za turizam i usluge</item>
      <item>PRIVREDNA BANKA ZAGREB - DIONIČKO DRUŠTVO, Radnička cesta 50, 10000 Zagreb</item>
    </izvorni_sadrzaj>
    <derivirana_varijabla naziv="DomainObject.Predmet.OstaliListFormatedWithAdress_1">
      <item>Stjepan Čavlović, Draganići 24, 10000 Zagreb punomoćnik sudionika u postupku STJEPAN UGOSTITELJSTVO j.d.o.o. za turizam i usluge</item>
      <item>PRIVREDNA BANKA ZAGREB - DIONIČKO DRUŠTVO, Radnička cesta 50, 10000 Zagreb</item>
    </derivirana_varijabla>
  </DomainObject.Predmet.OstaliListFormatedWithAdress>
  <DomainObject.Predmet.OstaliListFormatedWithAdressOIB>
    <izvorni_sadrzaj>
      <item>Stjepan Čavlović, OIB 30952775889, Draganići 24, 10000 Zagreb punomoćnik sudionika u postupku STJEPAN UGOSTITELJSTVO j.d.o.o. za turizam i usluge</item>
      <item>PRIVREDNA BANKA ZAGREB - DIONIČKO DRUŠTVO, OIB 02535697732, Radnička cesta 50, 10000 Zagreb</item>
    </izvorni_sadrzaj>
    <derivirana_varijabla naziv="DomainObject.Predmet.OstaliListFormatedWithAdressOIB_1">
      <item>Stjepan Čavlović, OIB 30952775889, Draganići 24, 10000 Zagreb punomoćnik sudionika u postupku STJEPAN UGOSTITELJSTVO j.d.o.o. za turizam i usluge</item>
      <item>PRIVREDNA BANKA ZAGREB - DIONIČKO DRUŠTVO, OIB 02535697732, Radnička cesta 50, 10000 Zagreb</item>
    </derivirana_varijabla>
  </DomainObject.Predmet.OstaliListFormatedWithAdressOIB>
  <DomainObject.Predmet.OstaliListNazivFormated>
    <izvorni_sadrzaj>
      <item>Stjepan Čavlović</item>
      <item>PRIVREDNA BANKA ZAGREB - DIONIČKO DRUŠTVO</item>
    </izvorni_sadrzaj>
    <derivirana_varijabla naziv="DomainObject.Predmet.OstaliListNazivFormated_1">
      <item>Stjepan Čavlović</item>
      <item>PRIVREDNA BANKA ZAGREB - DIONIČKO DRUŠTVO</item>
    </derivirana_varijabla>
  </DomainObject.Predmet.OstaliListNazivFormated>
  <DomainObject.Predmet.OstaliListNazivFormatedOIB>
    <izvorni_sadrzaj>
      <item>Stjepan Čavlović, OIB 30952775889</item>
      <item>PRIVREDNA BANKA ZAGREB - DIONIČKO DRUŠTVO, OIB 02535697732</item>
    </izvorni_sadrzaj>
    <derivirana_varijabla naziv="DomainObject.Predmet.OstaliListNazivFormatedOIB_1">
      <item>Stjepan Čavlović, OIB 30952775889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St-988/2019-4</izvorni_sadrzaj>
    <derivirana_varijabla naziv="DomainObject.PoslovniBrojDokumenta_1">St-988/2019-4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STJEPAN UGOSTITELJSTVO j.d.o.o. za turizam i usluge</izvorni_sadrzaj>
    <derivirana_varijabla naziv="DomainObject.Predmet.ProtustrankaIDrugi_1">STJEPAN UGOSTITELJSTVO j.d.o.o. za turizam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STJEPAN UGOSTITELJSTVO j.d.o.o. za turizam i usluge, OIB 29818646710, Draganići 24, 10000 Zagreb</izvorni_sadrzaj>
    <derivirana_varijabla naziv="DomainObject.Predmet.ProtustrankaIDrugiAdressOIB_1">STJEPAN UGOSTITELJSTVO j.d.o.o. za turizam i usluge, OIB 29818646710, Draganići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STJEPAN UGOSTITELJSTVO j.d.o.o. za turizam i usluge</item>
      <item>Stjepan Čavlović</item>
      <item>PRIVREDNA BANKA ZAGREB - DIONIČKO DRUŠTVO</item>
    </izvorni_sadrzaj>
    <derivirana_varijabla naziv="DomainObject.Predmet.SudioniciListNaziv_1">
      <item>FINA Regionalni centar Zagreb</item>
      <item>STJEPAN UGOSTITELJSTVO j.d.o.o. za turizam i usluge</item>
      <item>Stjepan Čavlović</item>
      <item>PRIVREDNA BANKA ZAGREB - DIONIČKO DRUŠTVO</item>
    </derivirana_varijabla>
  </DomainObject.Predmet.SudioniciListNaziv>
  <DomainObject.Predmet.SudioniciListAdressOIB>
    <izvorni_sadrzaj>
      <item>FINA Regionalni centar Zagreb, OIB 85821130368, Trg svibanjskih žrtava 1995. 1,10000 Zagreb</item>
      <item>STJEPAN UGOSTITELJSTVO j.d.o.o. za turizam i usluge, OIB 29818646710, Draganići 24,10000 Zagreb</item>
      <item>Stjepan Čavlović, OIB 30952775889, Draganići 24,10000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STJEPAN UGOSTITELJSTVO j.d.o.o. za turizam i usluge, OIB 29818646710, Draganići 24,10000 Zagreb</item>
      <item>Stjepan Čavlović, OIB 30952775889, Draganići 24,10000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29818646710</item>
      <item>, OIB 30952775889</item>
      <item>, OIB 02535697732</item>
    </izvorni_sadrzaj>
    <derivirana_varijabla naziv="DomainObject.Predmet.SudioniciListNazivOIB_1">
      <item>, OIB 85821130368</item>
      <item>, OIB 29818646710</item>
      <item>, OIB 30952775889</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travnja 2019.</izvorni_sadrzaj>
    <derivirana_varijabla naziv="DomainObject.PredzadnjaOdlukaIzPredmeta.DatumDonosenjaOdluke_1">29. travnja 2019.</derivirana_varijabla>
  </DomainObject.PredzadnjaOdlukaIzPredmeta.DatumDonosenjaOdluke>
  <DomainObject.PredzadnjaOdlukaIzPredmeta.Oznaka>
    <izvorni_sadrzaj>St-988/2019-5</izvorni_sadrzaj>
    <derivirana_varijabla naziv="DomainObject.PredzadnjaOdlukaIzPredmeta.Oznaka_1">St-988/2019-5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809</properties:Words>
  <properties:Characters>4197</properties:Characters>
  <properties:Lines>109</properties:Lines>
  <properties:Paragraphs>40</properties:Paragraphs>
  <properties:TotalTime>465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2019-04-26T09:47:00Z</cp:lastPrinted>
  <dcterms:modified xmlns:xsi="http://www.w3.org/2001/XMLSchema-instance" xsi:type="dcterms:W3CDTF">2019-04-29T07:50:00Z</dcterms:modified>
  <cp:revision>100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St-988/2019-4 / 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