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0469" w14:paraId="2e3046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St-22</w:t>
      </w:r>
      <w:r w:rsidR="00575A62">
        <w:t>35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4E278E" w:rsidRPr="004C6E2A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dužnikom, BOŽICA DRVOIZRADA OGRJEVNOG DRVETA j.d.o.o. OIB: 16418742441, MBS: 080933482, Petrovina Turopoljska, Lička ulica 14</w:t>
      </w:r>
      <w:r w:rsidR="004E278E" w:rsidRPr="00866B31">
        <w:t xml:space="preserve">, </w:t>
      </w:r>
      <w:r w:rsidR="004E278E">
        <w:t xml:space="preserve"> </w:t>
      </w:r>
      <w:r>
        <w:rPr>
          <w:lang w:val="pt-BR"/>
        </w:rPr>
        <w:t xml:space="preserve"> 13. lipnja 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704D10" w:rsidRPr="00704D10">
        <w:rPr>
          <w:lang w:val="pt-BR"/>
        </w:rPr>
        <w:t>BOŽICA DRVOIZRADA OGRJEVNOG DRVETA j.d.o.o. OIB: 16418742441, MBS: 080933482, Petrovina Turopoljska, Lička ulica 14</w:t>
      </w:r>
      <w:r w:rsidR="00E57CD2">
        <w:t xml:space="preserve">.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E57CD2">
        <w:t xml:space="preserve">13.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15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A05D6C">
        <w:t>Biserka Jakić, OIB: 24564164619, Zagreb, M. Haberlea 10.</w:t>
      </w:r>
    </w:p>
    <w:p w:rsidRDefault="00833A14" w:rsidP="00833A14" w:rsidR="00833A14">
      <w:pPr>
        <w:jc w:val="both"/>
      </w:pPr>
    </w:p>
    <w:p w:rsidRDefault="00DB441F" w:rsidP="00152F9B" w:rsidR="00BE07A7">
      <w:pPr>
        <w:jc w:val="both"/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0247FE" w:rsidRPr="00704D10">
        <w:rPr>
          <w:lang w:val="pt-BR"/>
        </w:rPr>
        <w:t>BOŽICA DRVOIZRADA OGRJEVNOG DRVETA j.d.o.o. OIB: 16418742441, MBS: 080933482, Petrovina Turopoljska, Lička ulica 14</w:t>
      </w:r>
      <w:r w:rsidR="000247FE">
        <w:rPr>
          <w:lang w:val="pt-BR"/>
        </w:rPr>
        <w:t>.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0247FE">
      <w:pPr>
        <w:jc w:val="both"/>
        <w:rPr>
          <w:lang w:val="pt-BR"/>
        </w:rPr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0247FE" w:rsidRPr="00704D10">
        <w:rPr>
          <w:lang w:val="pt-BR"/>
        </w:rPr>
        <w:t>BOŽICA DRVOIZRADA OGRJEVNOG DRVETA j.d.o.o. OIB: 16418742441, MBS: 080933482, Petrovina Turopoljska, Lička ulica 14</w:t>
      </w:r>
      <w:r w:rsidR="000247FE">
        <w:rPr>
          <w:lang w:val="pt-BR"/>
        </w:rPr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</w:t>
      </w:r>
      <w:r w:rsidR="00DB441F">
        <w:lastRenderedPageBreak/>
        <w:t xml:space="preserve">evidentirane neizvršene osnove za plaćanje u neprekinutom razdoblju od </w:t>
      </w:r>
      <w:r w:rsidR="003F712D">
        <w:t>160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3F712D">
        <w:t>8.484,92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E96A51">
        <w:t>16.</w:t>
      </w:r>
      <w:r w:rsidR="00475B50">
        <w:t xml:space="preserve"> </w:t>
      </w:r>
      <w:r w:rsidR="001602A5" w:rsidRPr="005C2E60">
        <w:t>ožujka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E96A51" w:rsidP="001602A5" w:rsidR="00DB441F">
      <w:pPr>
        <w:jc w:val="both"/>
      </w:pPr>
      <w:r>
        <w:t>08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2E6E4E">
        <w:t>08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2E6E4E">
        <w:t>08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C2E60">
        <w:t xml:space="preserve">13.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0410B6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0410B6" w:rsidP="00445BA5" w:rsidR="000410B6">
      <w:pPr>
        <w:jc w:val="right"/>
      </w:pPr>
      <w:r>
        <w:t>Za točnost otpravka-</w:t>
      </w:r>
    </w:p>
    <w:p w:rsidRDefault="000410B6" w:rsidP="00445BA5" w:rsidR="000410B6">
      <w:pPr>
        <w:jc w:val="right"/>
      </w:pPr>
      <w:r>
        <w:t>ovlašteni službenik</w:t>
      </w:r>
    </w:p>
    <w:p w:rsidRDefault="000410B6" w:rsidP="00445BA5" w:rsidR="000410B6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410B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D592F">
          <w:t>22</w:t>
        </w:r>
        <w:r w:rsidR="00377738">
          <w:t>35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410B6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2F9B"/>
    <w:rsid w:val="001602A5"/>
    <w:rsid w:val="001A684C"/>
    <w:rsid w:val="0023149C"/>
    <w:rsid w:val="00237B9E"/>
    <w:rsid w:val="00255162"/>
    <w:rsid w:val="00274B49"/>
    <w:rsid w:val="002916CE"/>
    <w:rsid w:val="002B0102"/>
    <w:rsid w:val="002D6894"/>
    <w:rsid w:val="002E6E4E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5046AB"/>
    <w:rsid w:val="00505DE6"/>
    <w:rsid w:val="005168AB"/>
    <w:rsid w:val="00516ED0"/>
    <w:rsid w:val="005224DC"/>
    <w:rsid w:val="00533D8F"/>
    <w:rsid w:val="005448EA"/>
    <w:rsid w:val="00561931"/>
    <w:rsid w:val="00575A62"/>
    <w:rsid w:val="0059076B"/>
    <w:rsid w:val="005966D9"/>
    <w:rsid w:val="005B6D46"/>
    <w:rsid w:val="005C1600"/>
    <w:rsid w:val="005C2E60"/>
    <w:rsid w:val="005C7C4C"/>
    <w:rsid w:val="005D3DE4"/>
    <w:rsid w:val="00603A21"/>
    <w:rsid w:val="00616F59"/>
    <w:rsid w:val="006671E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E0E35"/>
    <w:rsid w:val="00AE7439"/>
    <w:rsid w:val="00B06231"/>
    <w:rsid w:val="00B143AE"/>
    <w:rsid w:val="00B221D4"/>
    <w:rsid w:val="00B22DAB"/>
    <w:rsid w:val="00B8024A"/>
    <w:rsid w:val="00BB2CC0"/>
    <w:rsid w:val="00BC2DA8"/>
    <w:rsid w:val="00BD17D3"/>
    <w:rsid w:val="00BE07A7"/>
    <w:rsid w:val="00BE19F1"/>
    <w:rsid w:val="00BF1D4D"/>
    <w:rsid w:val="00C12410"/>
    <w:rsid w:val="00C12C33"/>
    <w:rsid w:val="00C221D6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9459F"/>
    <w:rsid w:val="00E96A51"/>
    <w:rsid w:val="00EA457B"/>
    <w:rsid w:val="00EA6A84"/>
    <w:rsid w:val="00EA6D31"/>
    <w:rsid w:val="00EB19D2"/>
    <w:rsid w:val="00EB51F8"/>
    <w:rsid w:val="00F41E27"/>
    <w:rsid w:val="00F42D40"/>
    <w:rsid w:val="00F51E11"/>
    <w:rsid w:val="00F57935"/>
    <w:rsid w:val="00F61CF3"/>
    <w:rsid w:val="00F730AC"/>
    <w:rsid w:val="00F9309D"/>
    <w:rsid w:val="00FA31EB"/>
    <w:rsid w:val="00FB1298"/>
    <w:rsid w:val="00FB2EBB"/>
    <w:rsid w:val="00FE530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2235</izvorni_sadrzaj>
    <derivirana_varijabla naziv="DomainObject.Predmet.Broj_1">2235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St-2235/2016</izvorni_sadrzaj>
    <derivirana_varijabla naziv="DomainObject.Predmet.OznakaBroj_1">St-2235/2016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BOŽICA DRVOIZRADA OGRJEVNOG DRVETA j.d.o.o. zastupanog po punomoćniku Stjepan Strižak</izvorni_sadrzaj>
    <derivirana_varijabla naziv="DomainObject.Predmet.ProtustrankaFormated_1">  BOŽICA DRVOIZRADA OGRJEVNOG DRVETA j.d.o.o. zastupanog po punomoćniku Stjepan Strižak</derivirana_varijabla>
  </DomainObject.Predmet.ProtustrankaFormated>
  <DomainObject.Predmet.ProtustrankaFormatedOIB>
    <izvorni_sadrzaj>  BOŽICA DRVOIZRADA OGRJEVNOG DRVETA j.d.o.o., OIB 16418742441 zastupanog po punomoćniku Stjepan Strižak</izvorni_sadrzaj>
    <derivirana_varijabla naziv="DomainObject.Predmet.ProtustrankaFormatedOIB_1">  BOŽICA DRVOIZRADA OGRJEVNOG DRVETA j.d.o.o., OIB 16418742441 zastupanog po punomoćniku Stjepan Strižak</derivirana_varijabla>
  </DomainObject.Predmet.ProtustrankaFormatedOIB>
  <DomainObject.Predmet.ProtustrankaFormatedWithAdress>
    <izvorni_sadrzaj> BOŽICA DRVOIZRADA OGRJEVNOG DRVETA j.d.o.o., Lička ulica 14, 10410 Petrovina Turopoljska zastupanog po punomoćniku Stjepan Strižak</izvorni_sadrzaj>
    <derivirana_varijabla naziv="DomainObject.Predmet.ProtustrankaFormatedWithAdress_1"> BOŽICA DRVOIZRADA OGRJEVNOG DRVETA j.d.o.o., Lička ulica 14, 10410 Petrovina Turopoljska zastupanog po punomoćniku Stjepan Strižak</derivirana_varijabla>
  </DomainObject.Predmet.ProtustrankaFormatedWithAdress>
  <DomainObject.Predmet.ProtustrankaFormatedWithAdressOIB>
    <izvorni_sadrzaj> BOŽICA DRVOIZRADA OGRJEVNOG DRVETA j.d.o.o., OIB 16418742441, Lička ulica 14, 10410 Petrovina Turopoljska zastupanog po punomoćniku Stjepan Strižak</izvorni_sadrzaj>
    <derivirana_varijabla naziv="DomainObject.Predmet.ProtustrankaFormatedWithAdressOIB_1"> BOŽICA DRVOIZRADA OGRJEVNOG DRVETA j.d.o.o., OIB 16418742441, Lička ulica 14, 10410 Petrovina Turopoljska zastupanog po punomoćniku Stjepan Strižak</derivirana_varijabla>
  </DomainObject.Predmet.ProtustrankaFormatedWithAdressOIB>
  <DomainObject.Predmet.ProtustrankaWithAdress>
    <izvorni_sadrzaj>BOŽICA DRVOIZRADA OGRJEVNOG DRVETA j.d.o.o. Lička ulica 14, 10410 Petrovina Turopoljska</izvorni_sadrzaj>
    <derivirana_varijabla naziv="DomainObject.Predmet.ProtustrankaWithAdress_1">BOŽICA DRVOIZRADA OGRJEVNOG DRVETA j.d.o.o. Lička ulica 14, 10410 Petrovina Turopoljska</derivirana_varijabla>
  </DomainObject.Predmet.ProtustrankaWithAdress>
  <DomainObject.Predmet.ProtustrankaWithAdressOIB>
    <izvorni_sadrzaj>BOŽICA DRVOIZRADA OGRJEVNOG DRVETA j.d.o.o., OIB 16418742441, Lička ulica 14, 10410 Petrovina Turopoljska</izvorni_sadrzaj>
    <derivirana_varijabla naziv="DomainObject.Predmet.ProtustrankaWithAdressOIB_1">BOŽICA DRVOIZRADA OGRJEVNOG DRVETA j.d.o.o., OIB 16418742441, Lička ulica 14, 10410 Petrovina Turopoljska</derivirana_varijabla>
  </DomainObject.Predmet.ProtustrankaWithAdressOIB>
  <DomainObject.Predmet.ProtustrankaNazivFormated>
    <izvorni_sadrzaj>BOŽICA DRVOIZRADA OGRJEVNOG DRVETA j.d.o.o.</izvorni_sadrzaj>
    <derivirana_varijabla naziv="DomainObject.Predmet.ProtustrankaNazivFormated_1">BOŽICA DRVOIZRADA OGRJEVNOG DRVETA j.d.o.o.</derivirana_varijabla>
  </DomainObject.Predmet.ProtustrankaNazivFormated>
  <DomainObject.Predmet.ProtustrankaNazivFormatedOIB>
    <izvorni_sadrzaj>BOŽICA DRVOIZRADA OGRJEVNOG DRVETA j.d.o.o., OIB 16418742441</izvorni_sadrzaj>
    <derivirana_varijabla naziv="DomainObject.Predmet.ProtustrankaNazivFormatedOIB_1">BOŽICA DRVOIZRADA OGRJEVNOG DRVETA j.d.o.o., OIB 16418742441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BOŽICA DRVOIZRADA OGRJEVNOG DRVETA j.d.o.o. zastupanog po punomoćniku Stjepan Strižak</item>
    </izvorni_sadrzaj>
    <derivirana_varijabla naziv="DomainObject.Predmet.ProtuStrankaListFormated_1">
      <item>BOŽICA DRVOIZRADA OGRJEVNOG DRVETA j.d.o.o. zastupanog po punomoćniku Stjepan Strižak</item>
    </derivirana_varijabla>
  </DomainObject.Predmet.ProtuStrankaListFormated>
  <DomainObject.Predmet.ProtuStrankaListFormatedOIB>
    <izvorni_sadrzaj>
      <item>BOŽICA DRVOIZRADA OGRJEVNOG DRVETA j.d.o.o., OIB 16418742441 zastupanog po punomoćniku Stjepan Strižak</item>
    </izvorni_sadrzaj>
    <derivirana_varijabla naziv="DomainObject.Predmet.ProtuStrankaListFormatedOIB_1">
      <item>BOŽICA DRVOIZRADA OGRJEVNOG DRVETA j.d.o.o., OIB 16418742441 zastupanog po punomoćniku Stjepan Strižak</item>
    </derivirana_varijabla>
  </DomainObject.Predmet.ProtuStrankaListFormatedOIB>
  <DomainObject.Predmet.ProtuStrankaListFormatedWithAdress>
    <izvorni_sadrzaj>
      <item>BOŽICA DRVOIZRADA OGRJEVNOG DRVETA j.d.o.o., Lička ulica 14, 10410 Petrovina Turopoljska zastupanog po punomoćniku Stjepan Strižak</item>
    </izvorni_sadrzaj>
    <derivirana_varijabla naziv="DomainObject.Predmet.ProtuStrankaListFormatedWithAdress_1">
      <item>BOŽICA DRVOIZRADA OGRJEVNOG DRVETA j.d.o.o., Lička ulica 14, 10410 Petrovina Turopoljska zastupanog po punomoćniku Stjepan Strižak</item>
    </derivirana_varijabla>
  </DomainObject.Predmet.ProtuStrankaListFormatedWithAdress>
  <DomainObject.Predmet.ProtuStrankaListFormatedWithAdressOIB>
    <izvorni_sadrzaj>
      <item>BOŽICA DRVOIZRADA OGRJEVNOG DRVETA j.d.o.o., OIB 16418742441, Lička ulica 14, 10410 Petrovina Turopoljska zastupanog po punomoćniku Stjepan Strižak</item>
    </izvorni_sadrzaj>
    <derivirana_varijabla naziv="DomainObject.Predmet.ProtuStrankaListFormatedWithAdressOIB_1">
      <item>BOŽICA DRVOIZRADA OGRJEVNOG DRVETA j.d.o.o., OIB 16418742441, Lička ulica 14, 10410 Petrovina Turopoljska zastupanog po punomoćniku Stjepan Strižak</item>
    </derivirana_varijabla>
  </DomainObject.Predmet.ProtuStrankaListFormatedWithAdressOIB>
  <DomainObject.Predmet.ProtuStrankaListNazivFormated>
    <izvorni_sadrzaj>
      <item>BOŽICA DRVOIZRADA OGRJEVNOG DRVETA j.d.o.o.</item>
    </izvorni_sadrzaj>
    <derivirana_varijabla naziv="DomainObject.Predmet.ProtuStrankaListNazivFormated_1">
      <item>BOŽICA DRVOIZRADA OGRJEVNOG DRVETA j.d.o.o.</item>
    </derivirana_varijabla>
  </DomainObject.Predmet.ProtuStrankaListNazivFormated>
  <DomainObject.Predmet.ProtuStrankaListNazivFormatedOIB>
    <izvorni_sadrzaj>
      <item>BOŽICA DRVOIZRADA OGRJEVNOG DRVETA j.d.o.o., OIB 16418742441</item>
    </izvorni_sadrzaj>
    <derivirana_varijabla naziv="DomainObject.Predmet.ProtuStrankaListNazivFormatedOIB_1">
      <item>BOŽICA DRVOIZRADA OGRJEVNOG DRVETA j.d.o.o., OIB 16418742441</item>
    </derivirana_varijabla>
  </DomainObject.Predmet.ProtuStrankaListNazivFormatedOIB>
  <DomainObject.Predmet.OstaliListFormated>
    <izvorni_sadrzaj>
      <item>Stjepan Strižak punomoćnik sudionika u postupku BOŽICA DRVOIZRADA OGRJEVNOG DRVETA j.d.o.o.</item>
    </izvorni_sadrzaj>
    <derivirana_varijabla naziv="DomainObject.Predmet.OstaliListFormated_1">
      <item>Stjepan Strižak punomoćnik sudionika u postupku BOŽICA DRVOIZRADA OGRJEVNOG DRVETA j.d.o.o.</item>
    </derivirana_varijabla>
  </DomainObject.Predmet.OstaliListFormated>
  <DomainObject.Predmet.OstaliListFormatedOIB>
    <izvorni_sadrzaj>
      <item>Stjepan Strižak, OIB 54890898916 punomoćnik sudionika u postupku BOŽICA DRVOIZRADA OGRJEVNOG DRVETA j.d.o.o.</item>
    </izvorni_sadrzaj>
    <derivirana_varijabla naziv="DomainObject.Predmet.OstaliListFormatedOIB_1">
      <item>Stjepan Strižak, OIB 54890898916 punomoćnik sudionika u postupku BOŽICA DRVOIZRADA OGRJEVNOG DRVETA j.d.o.o.</item>
    </derivirana_varijabla>
  </DomainObject.Predmet.OstaliListFormatedOIB>
  <DomainObject.Predmet.OstaliListFormatedWithAdress>
    <izvorni_sadrzaj>
      <item>Stjepan Strižak, Lička Ulica 14, 10410 Petrovina Turopoljska punomoćnik sudionika u postupku BOŽICA DRVOIZRADA OGRJEVNOG DRVETA j.d.o.o.</item>
    </izvorni_sadrzaj>
    <derivirana_varijabla naziv="DomainObject.Predmet.OstaliListFormatedWithAdress_1">
      <item>Stjepan Strižak, Lička Ulica 14, 10410 Petrovina Turopoljska punomoćnik sudionika u postupku BOŽICA DRVOIZRADA OGRJEVNOG DRVETA j.d.o.o.</item>
    </derivirana_varijabla>
  </DomainObject.Predmet.OstaliListFormatedWithAdress>
  <DomainObject.Predmet.OstaliListFormatedWithAdressOIB>
    <izvorni_sadrzaj>
      <item>Stjepan Strižak, OIB 54890898916, Lička Ulica 14, 10410 Petrovina Turopoljska punomoćnik sudionika u postupku BOŽICA DRVOIZRADA OGRJEVNOG DRVETA j.d.o.o.</item>
    </izvorni_sadrzaj>
    <derivirana_varijabla naziv="DomainObject.Predmet.OstaliListFormatedWithAdressOIB_1">
      <item>Stjepan Strižak, OIB 54890898916, Lička Ulica 14, 10410 Petrovina Turopoljska punomoćnik sudionika u postupku BOŽICA DRVOIZRADA OGRJEVNOG DRVETA j.d.o.o.</item>
    </derivirana_varijabla>
  </DomainObject.Predmet.OstaliListFormatedWithAdressOIB>
  <DomainObject.Predmet.OstaliListNazivFormated>
    <izvorni_sadrzaj>
      <item>Stjepan Strižak</item>
    </izvorni_sadrzaj>
    <derivirana_varijabla naziv="DomainObject.Predmet.OstaliListNazivFormated_1">
      <item>Stjepan Strižak</item>
    </derivirana_varijabla>
  </DomainObject.Predmet.OstaliListNazivFormated>
  <DomainObject.Predmet.OstaliListNazivFormatedOIB>
    <izvorni_sadrzaj>
      <item>Stjepan Strižak, OIB 54890898916</item>
    </izvorni_sadrzaj>
    <derivirana_varijabla naziv="DomainObject.Predmet.OstaliListNazivFormatedOIB_1">
      <item>Stjepan Strižak, OIB 54890898916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BOŽICA DRVOIZRADA OGRJEVNOG DRVETA j.d.o.o.</izvorni_sadrzaj>
    <derivirana_varijabla naziv="DomainObject.Predmet.ProtustrankaIDrugi_1">BOŽICA DRVOIZRADA OGRJEVNOG DRVETA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BOŽICA DRVOIZRADA OGRJEVNOG DRVETA j.d.o.o., OIB 16418742441, Lička ulica 14, 10410 Petrovina Turopoljska</izvorni_sadrzaj>
    <derivirana_varijabla naziv="DomainObject.Predmet.ProtustrankaIDrugiAdressOIB_1">BOŽICA DRVOIZRADA OGRJEVNOG DRVETA j.d.o.o., OIB 16418742441, Lička ulica 14, 10410 Petrovina Turopoljska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BOŽICA DRVOIZRADA OGRJEVNOG DRVETA j.d.o.o.</item>
      <item>Stjepan Strižak</item>
    </izvorni_sadrzaj>
    <derivirana_varijabla naziv="DomainObject.Predmet.SudioniciListNaziv_1">
      <item>FINA Regionalni centar Zagreb</item>
      <item>BOŽICA DRVOIZRADA OGRJEVNOG DRVETA j.d.o.o.</item>
      <item>Stjepan Strižak</item>
    </derivirana_varijabla>
  </DomainObject.Predmet.SudioniciListNaziv>
  <DomainObject.Predmet.SudioniciListAdressOIB>
    <izvorni_sadrzaj>
      <item>FINA Regionalni centar Zagreb, OIB 85821130368, Trg svibanjskih žrtava 1995. 1,10000 Zagreb</item>
      <item>BOŽICA DRVOIZRADA OGRJEVNOG DRVETA j.d.o.o., OIB 16418742441, Lička ulica 14,10410 Petrovina Turopoljska</item>
      <item>Stjepan Strižak, OIB 54890898916, Lička Ulica 14,10410 Petrovina Turopoljska</item>
    </izvorni_sadrzaj>
    <derivirana_varijabla naziv="DomainObject.Predmet.SudioniciListAdressOIB_1">
      <item>FINA Regionalni centar Zagreb, OIB 85821130368, Trg svibanjskih žrtava 1995. 1,10000 Zagreb</item>
      <item>BOŽICA DRVOIZRADA OGRJEVNOG DRVETA j.d.o.o., OIB 16418742441, Lička ulica 14,10410 Petrovina Turopoljska</item>
      <item>Stjepan Strižak, OIB 54890898916, Lička Ulica 14,10410 Petrovina Turopoljska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16418742441</item>
      <item>, OIB 54890898916</item>
    </izvorni_sadrzaj>
    <derivirana_varijabla naziv="DomainObject.Predmet.SudioniciListNazivOIB_1">
      <item>, OIB 85821130368</item>
      <item>, OIB 16418742441</item>
      <item>, OIB 54890898916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87CC94-3886-4556-8052-71E183ADC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5026</properties:Characters>
  <properties:Lines>110</properties:Lines>
  <properties:Paragraphs>34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2017-06-13T08:47:00Z</dcterms:created>
  <dc:creator>gzubak</dc:creator>
  <cp:lastModifiedBy>Mirjana Gašparić</cp:lastModifiedBy>
  <cp:lastPrinted>2017-06-13T08:54:00Z</cp:lastPrinted>
  <dcterms:modified xmlns:xsi="http://www.w3.org/2001/XMLSchema-instance" xsi:type="dcterms:W3CDTF">2017-06-13T08:59:00Z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