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25ce" w14:paraId="2b625ce" w:rsidRDefault="00C87C6D" w:rsidP="00CF222D" w:rsidR="00AF0A95" w:rsidRPr="00CF222D">
      <w:pPr>
        <w:jc w:val="center"/>
        <w15:collapsed w:val="false"/>
        <w:rPr>
          <w:rFonts w:cs="Times New Roman" w:hAnsi="Times New Roman" w:ascii="Times New Roman"/>
          <w:b/>
          <w:sz w:val="28"/>
        </w:rPr>
      </w:pPr>
      <w:bookmarkStart w:name="_GoBack" w:id="0"/>
      <w:bookmarkEnd w:id="0"/>
      <w:r w:rsidRPr="00CF222D">
        <w:rPr>
          <w:rFonts w:cs="Times New Roman" w:hAnsi="Times New Roman" w:ascii="Times New Roman"/>
          <w:b/>
          <w:sz w:val="28"/>
        </w:rPr>
        <w:t>Obrazac 19.</w:t>
      </w:r>
    </w:p>
    <w:p w:rsidRDefault="00C87C6D" w:rsidR="00C87C6D" w:rsidRPr="00977683">
      <w:pPr>
        <w:rPr>
          <w:rFonts w:cs="Times New Roman" w:hAnsi="Times New Roman" w:ascii="Times New Roman"/>
          <w:b/>
          <w:sz w:val="24"/>
        </w:rPr>
      </w:pPr>
      <w:r w:rsidRPr="00977683">
        <w:rPr>
          <w:rFonts w:cs="Times New Roman" w:hAnsi="Times New Roman" w:ascii="Times New Roman"/>
          <w:b/>
          <w:sz w:val="24"/>
        </w:rPr>
        <w:t>Nadležni trgovački sud</w:t>
      </w:r>
      <w:r w:rsidR="00CF222D" w:rsidRPr="00977683">
        <w:rPr>
          <w:rFonts w:cs="Times New Roman" w:hAnsi="Times New Roman" w:ascii="Times New Roman"/>
          <w:b/>
          <w:sz w:val="24"/>
        </w:rPr>
        <w:t>:</w:t>
      </w:r>
      <w:r w:rsidR="00375DED">
        <w:rPr>
          <w:rFonts w:cs="Times New Roman" w:hAnsi="Times New Roman" w:ascii="Times New Roman"/>
          <w:b/>
          <w:sz w:val="24"/>
        </w:rPr>
        <w:t xml:space="preserve"> </w:t>
      </w:r>
      <w:r w:rsidR="00375DED" w:rsidRPr="00375DED">
        <w:rPr>
          <w:rFonts w:cs="Times New Roman" w:hAnsi="Times New Roman" w:ascii="Times New Roman"/>
          <w:sz w:val="24"/>
        </w:rPr>
        <w:t>Trgovački sud u Bjelovaru</w:t>
      </w:r>
    </w:p>
    <w:p w:rsidRDefault="00C87C6D" w:rsidR="00C87C6D" w:rsidRPr="00977683">
      <w:pPr>
        <w:rPr>
          <w:rFonts w:cs="Times New Roman" w:hAnsi="Times New Roman" w:ascii="Times New Roman"/>
          <w:b/>
          <w:sz w:val="24"/>
        </w:rPr>
      </w:pPr>
      <w:r w:rsidRPr="00977683">
        <w:rPr>
          <w:rFonts w:cs="Times New Roman" w:hAnsi="Times New Roman" w:ascii="Times New Roman"/>
          <w:b/>
          <w:sz w:val="24"/>
        </w:rPr>
        <w:t>Poslovni broj spisa</w:t>
      </w:r>
      <w:r w:rsidR="00CF222D" w:rsidRPr="00977683">
        <w:rPr>
          <w:rFonts w:cs="Times New Roman" w:hAnsi="Times New Roman" w:ascii="Times New Roman"/>
          <w:b/>
          <w:sz w:val="24"/>
        </w:rPr>
        <w:t>:</w:t>
      </w:r>
      <w:r w:rsidR="00375DED">
        <w:rPr>
          <w:rFonts w:cs="Times New Roman" w:hAnsi="Times New Roman" w:ascii="Times New Roman"/>
          <w:b/>
          <w:sz w:val="24"/>
        </w:rPr>
        <w:t xml:space="preserve"> </w:t>
      </w:r>
      <w:r w:rsidR="00375DED" w:rsidRPr="00375DED">
        <w:rPr>
          <w:rFonts w:cs="Times New Roman" w:hAnsi="Times New Roman" w:ascii="Times New Roman"/>
          <w:sz w:val="24"/>
        </w:rPr>
        <w:t>St-3/2018</w:t>
      </w:r>
    </w:p>
    <w:p w:rsidRDefault="00C87C6D" w:rsidP="00C87C6D" w:rsidR="00CF222D" w:rsidRPr="00CF222D">
      <w:pPr>
        <w:rPr>
          <w:rFonts w:cs="Times New Roman" w:hAnsi="Times New Roman" w:ascii="Times New Roman"/>
          <w:sz w:val="24"/>
        </w:rPr>
      </w:pPr>
      <w:r w:rsidRPr="00977683">
        <w:rPr>
          <w:rFonts w:cs="Times New Roman" w:hAnsi="Times New Roman" w:ascii="Times New Roman"/>
          <w:b/>
          <w:sz w:val="24"/>
        </w:rPr>
        <w:t>Dužnik (ime i prezime / tvrtka ili naziv, OIB, adresa / sjedište)</w:t>
      </w:r>
      <w:r w:rsidR="00CF222D" w:rsidRPr="00977683">
        <w:rPr>
          <w:rFonts w:cs="Times New Roman" w:hAnsi="Times New Roman" w:ascii="Times New Roman"/>
          <w:b/>
          <w:sz w:val="24"/>
        </w:rPr>
        <w:t>:</w:t>
      </w:r>
      <w:r w:rsidR="00375DED">
        <w:rPr>
          <w:rFonts w:cs="Times New Roman" w:hAnsi="Times New Roman" w:ascii="Times New Roman"/>
          <w:b/>
          <w:sz w:val="24"/>
        </w:rPr>
        <w:t xml:space="preserve"> </w:t>
      </w:r>
      <w:r w:rsidR="00375DED" w:rsidRPr="00375DED">
        <w:rPr>
          <w:rFonts w:cs="Times New Roman" w:hAnsi="Times New Roman" w:ascii="Times New Roman"/>
          <w:sz w:val="24"/>
        </w:rPr>
        <w:t>Stečajna masa iza POLJOPRIVREDNO-EKOLOŠKA ZADRUGA MAČANKA, Đorđićeva 24, 10000, Zagreb, OIB: 87709007511.</w:t>
      </w:r>
    </w:p>
    <w:p w:rsidRDefault="00C87C6D" w:rsidP="0015766B" w:rsidR="00C87C6D" w:rsidRPr="0015766B">
      <w:pPr>
        <w:jc w:val="center"/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TABLICA PRIJAVLJENIH TRAŽBINA, RAZLUČNIH I IZLUČNIH PRAVA</w:t>
      </w:r>
    </w:p>
    <w:p w:rsidRDefault="00C87C6D" w:rsidP="0015766B" w:rsidR="00A832CB" w:rsidRPr="0015766B">
      <w:pPr>
        <w:jc w:val="center"/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TABLICA PRIJAVLJENIH TRAŽBINA</w:t>
      </w:r>
    </w:p>
    <w:p w:rsidRDefault="00221ED7" w:rsidP="00BF1567" w:rsidR="00221ED7">
      <w:pPr>
        <w:rPr>
          <w:rFonts w:cs="Times New Roman" w:hAnsi="Times New Roman" w:ascii="Times New Roman"/>
          <w:sz w:val="24"/>
        </w:rPr>
      </w:pPr>
    </w:p>
    <w:p w:rsidRDefault="00D83691" w:rsidP="00D83691" w:rsidR="00D83691" w:rsidRPr="00CF222D">
      <w:pPr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Redni broj prijavljene tražbine: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9</w:t>
      </w:r>
      <w:r w:rsidRPr="00BB4816">
        <w:rPr>
          <w:rFonts w:cs="Times New Roman" w:hAnsi="Times New Roman" w:ascii="Times New Roman"/>
          <w:sz w:val="24"/>
        </w:rPr>
        <w:t>.</w:t>
      </w:r>
    </w:p>
    <w:p w:rsidRDefault="00D83691" w:rsidP="00D83691" w:rsidR="00D83691">
      <w:pPr>
        <w:rPr>
          <w:rFonts w:cs="Times New Roman" w:hAnsi="Times New Roman" w:ascii="Times New Roman"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Ime i prezime / tvrtka  ili naziv vjerovnika: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Pr="00D83691">
        <w:rPr>
          <w:rFonts w:cs="Times New Roman" w:hAnsi="Times New Roman" w:ascii="Times New Roman"/>
          <w:sz w:val="24"/>
        </w:rPr>
        <w:t>HRVATSKE ŠUME društvo s ograničenom odgovornošću</w:t>
      </w:r>
    </w:p>
    <w:p w:rsidRDefault="00D83691" w:rsidP="00D83691" w:rsidR="00D83691" w:rsidRPr="00CF222D">
      <w:pPr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OIB vjerovnika: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Pr="00D83691">
        <w:rPr>
          <w:rFonts w:cs="Times New Roman" w:hAnsi="Times New Roman" w:ascii="Times New Roman"/>
          <w:sz w:val="24"/>
        </w:rPr>
        <w:t>69693144506</w:t>
      </w:r>
    </w:p>
    <w:p w:rsidRDefault="00D83691" w:rsidP="00D83691" w:rsidR="00D83691">
      <w:pPr>
        <w:rPr>
          <w:rFonts w:cs="Times New Roman" w:hAnsi="Times New Roman" w:ascii="Times New Roman"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Adresa / sjedište vjerovnika: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Pr="00D83691">
        <w:rPr>
          <w:rFonts w:cs="Times New Roman" w:hAnsi="Times New Roman" w:ascii="Times New Roman"/>
          <w:sz w:val="24"/>
        </w:rPr>
        <w:t xml:space="preserve">Lj.F.Vukotinovića 2, Zagreb </w:t>
      </w:r>
    </w:p>
    <w:p w:rsidRDefault="00D83691" w:rsidP="00D83691" w:rsidR="00D83691">
      <w:pPr>
        <w:rPr>
          <w:rFonts w:cs="Times New Roman" w:hAnsi="Times New Roman" w:ascii="Times New Roman"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Iznos prijavljene tražbine (kn):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Pr="00D83691">
        <w:rPr>
          <w:rFonts w:cs="Times New Roman" w:hAnsi="Times New Roman" w:ascii="Times New Roman"/>
          <w:sz w:val="24"/>
        </w:rPr>
        <w:t xml:space="preserve">22.481,90 kuna </w:t>
      </w:r>
      <w:r w:rsidRPr="00100426">
        <w:rPr>
          <w:rFonts w:cs="Times New Roman" w:hAnsi="Times New Roman" w:ascii="Times New Roman"/>
          <w:sz w:val="24"/>
        </w:rPr>
        <w:t>II. viši isplatni red</w:t>
      </w:r>
    </w:p>
    <w:p w:rsidRDefault="00D83691" w:rsidP="00D83691" w:rsidR="00D83691">
      <w:pPr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Pravna osnova prijavljene tražbine:</w:t>
      </w:r>
    </w:p>
    <w:p w:rsidRDefault="00D83691" w:rsidP="00D83691" w:rsidR="00D83691">
      <w:pPr>
        <w:rPr>
          <w:rFonts w:cs="Times New Roman" w:hAnsi="Times New Roman" w:ascii="Times New Roman"/>
          <w:sz w:val="24"/>
        </w:rPr>
      </w:pPr>
      <w:r w:rsidRPr="00D83691">
        <w:rPr>
          <w:rFonts w:cs="Times New Roman" w:hAnsi="Times New Roman" w:ascii="Times New Roman"/>
          <w:sz w:val="24"/>
        </w:rPr>
        <w:t>Čl. 62. Zakona o šumama (Narodne novine br. 140/05, 82/06,129/08, 80/10,124/10, 25/12, 68/12, 148/13, 94/14).</w:t>
      </w:r>
      <w:r>
        <w:rPr>
          <w:rFonts w:cs="Times New Roman" w:hAnsi="Times New Roman" w:ascii="Times New Roman"/>
          <w:sz w:val="24"/>
        </w:rPr>
        <w:t xml:space="preserve"> </w:t>
      </w:r>
      <w:r w:rsidRPr="00D83691">
        <w:rPr>
          <w:rFonts w:cs="Times New Roman" w:hAnsi="Times New Roman" w:ascii="Times New Roman"/>
          <w:sz w:val="24"/>
        </w:rPr>
        <w:t>(naknada za općekorisne funkcije šuma)</w:t>
      </w:r>
    </w:p>
    <w:p w:rsidRDefault="00D83691" w:rsidP="00D83691" w:rsidR="00D83691" w:rsidRPr="00CF222D">
      <w:pPr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Iznos priznate tražbine (kn):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Pr="00D83691">
        <w:rPr>
          <w:rFonts w:cs="Times New Roman" w:hAnsi="Times New Roman" w:ascii="Times New Roman"/>
          <w:sz w:val="24"/>
        </w:rPr>
        <w:t>22.481,90 kuna</w:t>
      </w:r>
    </w:p>
    <w:p w:rsidRDefault="00D83691" w:rsidP="00D83691" w:rsidR="00D83691">
      <w:pPr>
        <w:rPr>
          <w:rFonts w:cs="Times New Roman" w:hAnsi="Times New Roman" w:ascii="Times New Roman"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Pravna osnova priznate tražbine: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Dospjeli dug </w:t>
      </w:r>
      <w:r w:rsidR="006B5DB2">
        <w:rPr>
          <w:rFonts w:cs="Times New Roman" w:hAnsi="Times New Roman" w:ascii="Times New Roman"/>
          <w:sz w:val="24"/>
        </w:rPr>
        <w:t>i ovršna isprava</w:t>
      </w:r>
    </w:p>
    <w:p w:rsidRDefault="00D83691" w:rsidP="00D83691" w:rsidR="00D83691" w:rsidRPr="00CF222D">
      <w:pPr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Iznos osporene tražbine (kn):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Pr="00BB4816">
        <w:rPr>
          <w:rFonts w:cs="Times New Roman" w:hAnsi="Times New Roman" w:ascii="Times New Roman"/>
          <w:sz w:val="24"/>
        </w:rPr>
        <w:t>0,00kn</w:t>
      </w:r>
    </w:p>
    <w:p w:rsidRDefault="00D83691" w:rsidP="00D83691" w:rsidR="00D83691" w:rsidRPr="00CF222D">
      <w:pPr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Razlog osporavanja tražbine: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Pr="00BB4816">
        <w:rPr>
          <w:rFonts w:cs="Times New Roman" w:hAnsi="Times New Roman" w:ascii="Times New Roman"/>
          <w:sz w:val="24"/>
        </w:rPr>
        <w:t>-</w:t>
      </w:r>
    </w:p>
    <w:p w:rsidRDefault="00D83691" w:rsidP="00D83691" w:rsidR="00D83691">
      <w:pPr>
        <w:rPr>
          <w:rFonts w:cs="Times New Roman" w:hAnsi="Times New Roman" w:ascii="Times New Roman"/>
          <w:b/>
          <w:sz w:val="24"/>
        </w:rPr>
      </w:pPr>
      <w:r w:rsidRPr="00CF222D">
        <w:rPr>
          <w:rFonts w:cs="Times New Roman" w:hAnsi="Times New Roman" w:ascii="Times New Roman"/>
          <w:b/>
          <w:sz w:val="24"/>
        </w:rPr>
        <w:t>Oznaka ovršne isprave ako se tražbine zasniva na ovršnoj ispravi:</w:t>
      </w:r>
    </w:p>
    <w:p w:rsidRDefault="006B5DB2" w:rsidP="00BF1567" w:rsidR="00BF1567" w:rsidRPr="00CF222D">
      <w:pPr>
        <w:rPr>
          <w:rFonts w:cs="Times New Roman" w:hAnsi="Times New Roman" w:ascii="Times New Roman"/>
          <w:sz w:val="24"/>
        </w:rPr>
      </w:pPr>
      <w:r w:rsidRPr="006B5DB2">
        <w:rPr>
          <w:rFonts w:cs="Times New Roman" w:hAnsi="Times New Roman" w:ascii="Times New Roman"/>
          <w:sz w:val="24"/>
        </w:rPr>
        <w:t>Rješenje o ovrsi posl.broj: Ovrv-957/12</w:t>
      </w:r>
    </w:p>
    <w:p w:rsidRDefault="00CF222D" w:rsidP="00BF1567" w:rsidR="00BF1567" w:rsidRPr="00CF222D">
      <w:pPr>
        <w:rPr>
          <w:rFonts w:cs="Times New Roman" w:hAnsi="Times New Roman" w:ascii="Times New Roman"/>
          <w:sz w:val="24"/>
        </w:rPr>
      </w:pPr>
      <w:r w:rsidRPr="00CF222D">
        <w:rPr>
          <w:rFonts w:cs="Times New Roman" w:hAnsi="Times New Roman" w:ascii="Times New Roman"/>
          <w:sz w:val="24"/>
        </w:rPr>
        <w:t>Mjesto i datum:</w:t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  <w:t>Stečajni upravitelj:</w:t>
      </w:r>
    </w:p>
    <w:p w:rsidRDefault="00CF222D" w:rsidP="00BF1567" w:rsidR="00CF222D" w:rsidRPr="00CF222D">
      <w:pPr>
        <w:rPr>
          <w:rFonts w:cs="Times New Roman" w:hAnsi="Times New Roman" w:ascii="Times New Roman"/>
          <w:sz w:val="24"/>
        </w:rPr>
      </w:pPr>
      <w:r w:rsidRPr="00CF222D">
        <w:rPr>
          <w:rFonts w:cs="Times New Roman" w:hAnsi="Times New Roman" w:ascii="Times New Roman"/>
          <w:sz w:val="24"/>
        </w:rPr>
        <w:t>U Zagrebu, 5. veljače 2018.</w:t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</w:r>
      <w:r w:rsidRPr="00CF222D">
        <w:rPr>
          <w:rFonts w:cs="Times New Roman" w:hAnsi="Times New Roman" w:ascii="Times New Roman"/>
          <w:sz w:val="24"/>
        </w:rPr>
        <w:tab/>
        <w:t>Domagoj Repač, v.r.</w:t>
      </w:r>
    </w:p>
    <w:p w:rsidRDefault="00CF222D" w:rsidP="00BF1567" w:rsidR="00CF222D" w:rsidRPr="00CF222D">
      <w:pPr>
        <w:rPr>
          <w:rFonts w:cs="Times New Roman" w:hAnsi="Times New Roman" w:ascii="Times New Roman"/>
          <w:sz w:val="24"/>
        </w:rPr>
      </w:pPr>
    </w:p>
    <w:p w:rsidRDefault="00BF1567" w:rsidP="00BF1567" w:rsidR="00BF1567" w:rsidRPr="00CF222D">
      <w:pPr>
        <w:rPr>
          <w:rFonts w:cs="Times New Roman" w:hAnsi="Times New Roman" w:ascii="Times New Roman"/>
          <w:sz w:val="24"/>
        </w:rPr>
      </w:pPr>
    </w:p>
    <w:sectPr w:rsidSect="00977683" w:rsidR="00BF1567" w:rsidRPr="00CF222D">
      <w:footerReference w:type="default" r:id="rId9"/>
      <w:pgSz w:h="16838" w:w="11906"/>
      <w:pgMar w:gutter="0" w:footer="0" w:header="0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B2F" w:rsidP="00C87C6D" w:rsidR="00836B2F">
      <w:pPr>
        <w:spacing w:lineRule="auto" w:line="240" w:after="0"/>
      </w:pPr>
      <w:r>
        <w:separator/>
      </w:r>
    </w:p>
  </w:endnote>
  <w:endnote w:id="0" w:type="continuationSeparator">
    <w:p w:rsidRDefault="00836B2F" w:rsidP="00C87C6D" w:rsidR="00836B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1331840"/>
      <w:docPartObj>
        <w:docPartGallery w:val="Page Numbers (Bottom of Page)"/>
        <w:docPartUnique/>
      </w:docPartObj>
    </w:sdtPr>
    <w:sdtEndPr/>
    <w:sdtContent>
      <w:p w:rsidRDefault="00977683" w:rsidR="0097768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66B">
          <w:rPr>
            <w:noProof/>
          </w:rPr>
          <w:t>1</w:t>
        </w:r>
        <w:r>
          <w:fldChar w:fldCharType="end"/>
        </w:r>
      </w:p>
    </w:sdtContent>
  </w:sdt>
  <w:p w:rsidRDefault="00977683" w:rsidR="009776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B2F" w:rsidP="00C87C6D" w:rsidR="00836B2F">
      <w:pPr>
        <w:spacing w:lineRule="auto" w:line="240" w:after="0"/>
      </w:pPr>
      <w:r>
        <w:separator/>
      </w:r>
    </w:p>
  </w:footnote>
  <w:footnote w:id="0" w:type="continuationSeparator">
    <w:p w:rsidRDefault="00836B2F" w:rsidP="00C87C6D" w:rsidR="00836B2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B1499"/>
    <w:multiLevelType w:val="hybridMultilevel"/>
    <w:tmpl w:val="72883204"/>
    <w:lvl w:tplc="1594580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65E"/>
    <w:rsid w:val="0000765E"/>
    <w:rsid w:val="0008580B"/>
    <w:rsid w:val="000A62C9"/>
    <w:rsid w:val="000D00BB"/>
    <w:rsid w:val="000F3940"/>
    <w:rsid w:val="00100426"/>
    <w:rsid w:val="00132F4F"/>
    <w:rsid w:val="0015766B"/>
    <w:rsid w:val="00160B8C"/>
    <w:rsid w:val="00163153"/>
    <w:rsid w:val="00173E8E"/>
    <w:rsid w:val="00221ED7"/>
    <w:rsid w:val="00245B74"/>
    <w:rsid w:val="00261C84"/>
    <w:rsid w:val="00373509"/>
    <w:rsid w:val="00375DED"/>
    <w:rsid w:val="003864B6"/>
    <w:rsid w:val="004D0CE3"/>
    <w:rsid w:val="004D12AF"/>
    <w:rsid w:val="00535C02"/>
    <w:rsid w:val="006B5DB2"/>
    <w:rsid w:val="00723B18"/>
    <w:rsid w:val="00836B2F"/>
    <w:rsid w:val="008B002A"/>
    <w:rsid w:val="0095719E"/>
    <w:rsid w:val="00977683"/>
    <w:rsid w:val="00A76A65"/>
    <w:rsid w:val="00A832CB"/>
    <w:rsid w:val="00AF0A95"/>
    <w:rsid w:val="00B1463E"/>
    <w:rsid w:val="00B2074D"/>
    <w:rsid w:val="00B470EA"/>
    <w:rsid w:val="00BB4816"/>
    <w:rsid w:val="00BF1567"/>
    <w:rsid w:val="00C84AAC"/>
    <w:rsid w:val="00C87C6D"/>
    <w:rsid w:val="00CF222D"/>
    <w:rsid w:val="00D71A5F"/>
    <w:rsid w:val="00D83691"/>
    <w:rsid w:val="00E46D27"/>
    <w:rsid w:val="00EB6FD0"/>
    <w:rsid w:val="00F3554F"/>
    <w:rsid w:val="00FA69CB"/>
    <w:rsid w:val="00FC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369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7C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7768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7683"/>
  </w:style>
  <w:style w:styleId="Podnoje" w:type="paragraph">
    <w:name w:val="footer"/>
    <w:basedOn w:val="Normal"/>
    <w:link w:val="PodnojeChar"/>
    <w:uiPriority w:val="99"/>
    <w:unhideWhenUsed/>
    <w:rsid w:val="0097768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7683"/>
  </w:style>
  <w:style w:styleId="Tekstrezerviranogmjesta" w:type="character">
    <w:name w:val="Placeholder Text"/>
    <w:basedOn w:val="Zadanifontodlomka"/>
    <w:uiPriority w:val="99"/>
    <w:semiHidden/>
    <w:rsid w:val="00157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6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66B"/>
    <w:rPr>
      <w:rFonts w:cs="Times New Roman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66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66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369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7C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776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7683"/>
  </w:style>
  <w:style w:styleId="Podnoje" w:type="paragraph">
    <w:name w:val="footer"/>
    <w:basedOn w:val="Normal"/>
    <w:link w:val="PodnojeChar"/>
    <w:uiPriority w:val="99"/>
    <w:unhideWhenUsed/>
    <w:rsid w:val="009776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7683"/>
  </w:style>
  <w:style w:styleId="Tekstrezerviranogmjesta" w:type="character">
    <w:name w:val="Placeholder Text"/>
    <w:basedOn w:val="Zadanifontodlomka"/>
    <w:uiPriority w:val="99"/>
    <w:semiHidden/>
    <w:rsid w:val="00157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6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66B"/>
    <w:rPr>
      <w:rFonts w:ascii="Times New Roman" w:cs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66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66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71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84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62740867176</item>
      <item>, OIB 87709007511</item>
    </izvorni_sadrzaj>
    <derivirana_varijabla naziv="DomainObject.Predmet.SudioniciListNazivOIB_1">
      <item>, OIB 62740867176</item>
      <item>, OIB 87709007511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1030</properties:Characters>
  <properties:Lines>27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2018-02-07T10:00:00Z</dcterms:created>
  <dc:creator>Domagoj Repač</dc:creator>
  <cp:lastModifiedBy>Vesna Dragišić</cp:lastModifiedBy>
  <dcterms:modified xmlns:xsi="http://www.w3.org/2001/XMLSchema-instance" xsi:type="dcterms:W3CDTF">2018-02-07T10:25:00Z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