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7ca0" w14:paraId="d277ca0" w:rsidRDefault="00FA2A74" w:rsidP="00FA2A74" w:rsidR="00FA2A74">
      <w:pPr>
        <w15:collapsed w:val="false"/>
      </w:pPr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A74" w:rsidP="00FA2A74" w:rsidR="00FA2A74">
      <w:r>
        <w:t xml:space="preserve">   Republika Hrvatska</w:t>
      </w:r>
    </w:p>
    <w:p w:rsidRDefault="00FA2A74" w:rsidP="00FA2A74" w:rsidR="00FA2A74">
      <w:r>
        <w:t>Trgovački sud u Osijeku</w:t>
      </w:r>
    </w:p>
    <w:p w:rsidRDefault="00FA2A74" w:rsidP="00FA2A74" w:rsidR="00FA2A74">
      <w:r>
        <w:t xml:space="preserve">   Osijek, Zagrebačka 2</w:t>
      </w:r>
    </w:p>
    <w:p w:rsidRDefault="00FA2A74" w:rsidP="00FA2A74" w:rsidR="00FA2A74">
      <w:pPr>
        <w:jc w:val="right"/>
      </w:pPr>
    </w:p>
    <w:p w:rsidRDefault="00FA2A74" w:rsidP="00FA2A74" w:rsidR="00FA2A74">
      <w:pPr>
        <w:jc w:val="right"/>
      </w:pPr>
    </w:p>
    <w:p w:rsidRDefault="00FA2A74" w:rsidP="00FA2A74" w:rsidR="00FA2A74">
      <w:pPr>
        <w:jc w:val="right"/>
      </w:pPr>
    </w:p>
    <w:p w:rsidRDefault="00FA2A74" w:rsidP="00FA2A74" w:rsidR="00FA2A74">
      <w:pPr>
        <w:jc w:val="right"/>
      </w:pPr>
    </w:p>
    <w:p w:rsidRDefault="00FA2A74" w:rsidP="00FA2A74" w:rsidR="00FA2A74">
      <w:pPr>
        <w:jc w:val="right"/>
      </w:pPr>
      <w:r>
        <w:t>Poslovni broj: 6 St-454/17-87</w:t>
      </w:r>
    </w:p>
    <w:p w:rsidRDefault="00FA2A74" w:rsidP="00FA2A74" w:rsidR="00FA2A74">
      <w:pPr>
        <w:jc w:val="right"/>
      </w:pPr>
    </w:p>
    <w:p w:rsidRDefault="00FA2A74" w:rsidP="00FA2A74" w:rsidR="00FA2A74">
      <w:pPr>
        <w:jc w:val="right"/>
      </w:pPr>
    </w:p>
    <w:p w:rsidRDefault="00FA2A74" w:rsidP="00FA2A74" w:rsidR="00B07CFC">
      <w:pPr>
        <w:pStyle w:val="Tijeloteksta"/>
        <w:jc w:val="center"/>
      </w:pPr>
      <w:r>
        <w:t>R E P U L I K A  H R V A T S K A</w:t>
      </w:r>
    </w:p>
    <w:p w:rsidRDefault="00FA2A74" w:rsidP="00FA2A74" w:rsidR="00FA2A74">
      <w:pPr>
        <w:pStyle w:val="Tijeloteksta"/>
        <w:jc w:val="center"/>
      </w:pPr>
    </w:p>
    <w:p w:rsidRDefault="00B07CFC" w:rsidP="00B07CFC" w:rsidR="00B07CFC">
      <w:pPr>
        <w:pStyle w:val="Tijeloteksta"/>
        <w:jc w:val="center"/>
      </w:pPr>
      <w:r>
        <w:t>Z A K L J U Č A K</w:t>
      </w:r>
    </w:p>
    <w:p w:rsidRDefault="00B07CFC" w:rsidP="00B07CFC" w:rsidR="00B07CFC">
      <w:pPr>
        <w:pStyle w:val="Tijeloteksta"/>
      </w:pPr>
    </w:p>
    <w:p w:rsidRDefault="00FA2A74" w:rsidP="00B07CFC" w:rsidR="00FA2A74">
      <w:pPr>
        <w:pStyle w:val="Tijeloteksta"/>
      </w:pPr>
    </w:p>
    <w:p w:rsidRDefault="00B07CFC" w:rsidP="00B07CFC" w:rsidR="00B07CFC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>
        <w:rPr>
          <w:b/>
        </w:rPr>
        <w:t xml:space="preserve">stečajna masa iza </w:t>
      </w:r>
      <w:r>
        <w:rPr>
          <w:b/>
          <w:color w:val="000000"/>
        </w:rPr>
        <w:t xml:space="preserve">KOZMETIKA MIHALJEVIĆ d.o.o. „u stečaju“ Osijek, </w:t>
      </w:r>
      <w:proofErr w:type="spellStart"/>
      <w:r>
        <w:rPr>
          <w:b/>
          <w:color w:val="000000"/>
        </w:rPr>
        <w:t>Gornjodravska</w:t>
      </w:r>
      <w:proofErr w:type="spellEnd"/>
      <w:r>
        <w:rPr>
          <w:b/>
          <w:color w:val="000000"/>
        </w:rPr>
        <w:t xml:space="preserve"> obala 89A, MBS: 030198415, OIB: 27485666621</w:t>
      </w:r>
      <w:r>
        <w:t xml:space="preserve">, dana </w:t>
      </w:r>
      <w:r w:rsidR="00FA2A74">
        <w:t>4. veljače 2019.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</w:t>
      </w:r>
      <w:r w:rsidR="00B07CFC">
        <w:t xml:space="preserve">sa žiro računa FINE broj HR3323900011300028779, </w:t>
      </w:r>
      <w:r w:rsidR="00D54DDA">
        <w:t xml:space="preserve">izvrši povrat jamčevine uplatitelju </w:t>
      </w:r>
      <w:r w:rsidR="00FA2A74">
        <w:rPr>
          <w:b/>
        </w:rPr>
        <w:t xml:space="preserve">Jasna </w:t>
      </w:r>
      <w:proofErr w:type="spellStart"/>
      <w:r w:rsidR="00FA2A74">
        <w:rPr>
          <w:b/>
        </w:rPr>
        <w:t>Hocenski</w:t>
      </w:r>
      <w:proofErr w:type="spellEnd"/>
      <w:r w:rsidR="00FA2A74">
        <w:rPr>
          <w:b/>
        </w:rPr>
        <w:t>, Osijek, Dalmatinska 32, OIB: 76275892633</w:t>
      </w:r>
      <w:r w:rsidR="00B07CFC">
        <w:t xml:space="preserve"> u iznosu od 6.820,00 kn na žiro račun </w:t>
      </w:r>
      <w:r w:rsidR="00FA2A74">
        <w:t>uplatitelja</w:t>
      </w:r>
      <w:r w:rsidR="00B07CFC">
        <w:t xml:space="preserve"> </w:t>
      </w:r>
      <w:r w:rsidR="00D54DDA">
        <w:t xml:space="preserve">za elektroničku javnu dražbu vođenu pod identifikatorom nadmetanja </w:t>
      </w:r>
      <w:r w:rsidR="00B07CFC">
        <w:t>10358</w:t>
      </w:r>
      <w:r w:rsidR="00D54DDA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FA2A74" w:rsidR="00FA2A74">
      <w:pPr>
        <w:pStyle w:val="Tijeloteksta"/>
        <w:ind w:firstLine="360"/>
      </w:pPr>
      <w:r>
        <w:tab/>
      </w:r>
      <w:r w:rsidR="00FA2A74">
        <w:t xml:space="preserve">Podneskom od 10. siječnja 2019. g. uplatitelj jamčevine </w:t>
      </w:r>
      <w:r w:rsidR="00FA2A74">
        <w:rPr>
          <w:b/>
        </w:rPr>
        <w:t xml:space="preserve">Jasna </w:t>
      </w:r>
      <w:proofErr w:type="spellStart"/>
      <w:r w:rsidR="00FA2A74">
        <w:rPr>
          <w:b/>
        </w:rPr>
        <w:t>Hocenski</w:t>
      </w:r>
      <w:proofErr w:type="spellEnd"/>
      <w:r w:rsidR="00FA2A74">
        <w:rPr>
          <w:b/>
        </w:rPr>
        <w:t>, Osijek, Dalmatinska 32, OIB: 76275892633</w:t>
      </w:r>
      <w:r w:rsidR="00FA2A74">
        <w:t xml:space="preserve"> zastupana po punomoćniku Igor </w:t>
      </w:r>
      <w:proofErr w:type="spellStart"/>
      <w:r w:rsidR="00FA2A74">
        <w:t>Hocenski</w:t>
      </w:r>
      <w:proofErr w:type="spellEnd"/>
      <w:r w:rsidR="00FA2A74">
        <w:t xml:space="preserve"> iz Osijeka zahtijeva da se izvrši povrat uplaćene jamčevine u iznosu od 6.820,00 kn budući je navedeni iznos uplaćen za sudjelovanje za elektronsku javnu dražbu.</w:t>
      </w:r>
    </w:p>
    <w:p w:rsidRDefault="00FA2A74" w:rsidP="00FA2A74" w:rsidR="00FA2A74" w:rsidRPr="003E7CD1">
      <w:pPr>
        <w:pStyle w:val="Tijeloteksta"/>
        <w:ind w:firstLine="360"/>
      </w:pPr>
      <w:r>
        <w:tab/>
        <w:t>Slijedom navedenog valjalo je sukladno čl. 13 st. 1 Pravilnika o načinu i postupku provedbe prodaje nekretnina i pokretnina u ovršnom postupku (NN 156/14) odlučiti kao u izreci.</w:t>
      </w:r>
    </w:p>
    <w:p w:rsidRDefault="00091BCD" w:rsidP="00FA2A74" w:rsidR="00091BCD" w:rsidRPr="0047456C">
      <w:pPr>
        <w:pStyle w:val="Tijeloteksta"/>
        <w:ind w:firstLine="3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FA2A74">
        <w:t>4. veljače 2019.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AC15C0" w:rsidP="003A63FA" w:rsidR="00AC15C0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B07CFC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e-</w:t>
      </w:r>
      <w:proofErr w:type="spellStart"/>
      <w:r w:rsidRPr="00B07CFC">
        <w:rPr>
          <w:rFonts w:hAnsi="Times New Roman" w:ascii="Times New Roman"/>
          <w:sz w:val="24"/>
          <w:szCs w:val="24"/>
        </w:rPr>
        <w:t>ogl</w:t>
      </w:r>
      <w:proofErr w:type="spellEnd"/>
      <w:r w:rsidRPr="00B07CFC">
        <w:rPr>
          <w:rFonts w:hAnsi="Times New Roman" w:ascii="Times New Roman"/>
          <w:sz w:val="24"/>
          <w:szCs w:val="24"/>
        </w:rPr>
        <w:t xml:space="preserve">. pl. </w:t>
      </w:r>
    </w:p>
    <w:p w:rsidRDefault="00FA2A74" w:rsidP="00FA2A74" w:rsidR="00FA2A7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FA2A74">
        <w:rPr>
          <w:rFonts w:hAnsi="Times New Roman" w:ascii="Times New Roman"/>
          <w:sz w:val="24"/>
          <w:szCs w:val="24"/>
        </w:rPr>
        <w:t xml:space="preserve">Jasna </w:t>
      </w:r>
      <w:proofErr w:type="spellStart"/>
      <w:r w:rsidRPr="00FA2A74">
        <w:rPr>
          <w:rFonts w:hAnsi="Times New Roman" w:ascii="Times New Roman"/>
          <w:sz w:val="24"/>
          <w:szCs w:val="24"/>
        </w:rPr>
        <w:t>Ho</w:t>
      </w:r>
      <w:r>
        <w:rPr>
          <w:rFonts w:hAnsi="Times New Roman" w:ascii="Times New Roman"/>
          <w:sz w:val="24"/>
          <w:szCs w:val="24"/>
        </w:rPr>
        <w:t>censki</w:t>
      </w:r>
      <w:proofErr w:type="spellEnd"/>
      <w:r>
        <w:rPr>
          <w:rFonts w:hAnsi="Times New Roman" w:ascii="Times New Roman"/>
          <w:sz w:val="24"/>
          <w:szCs w:val="24"/>
        </w:rPr>
        <w:t>, Osijek, Dalmatinska 32</w:t>
      </w:r>
    </w:p>
    <w:p w:rsidRDefault="00D54DDA" w:rsidP="00FA2A74" w:rsidR="00A61834" w:rsidRPr="002C4845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C4845">
        <w:rPr>
          <w:rFonts w:hAnsi="Times New Roman" w:ascii="Times New Roman"/>
          <w:sz w:val="24"/>
          <w:szCs w:val="24"/>
        </w:rPr>
        <w:t>K-</w:t>
      </w:r>
      <w:r w:rsidR="00FA2A74">
        <w:rPr>
          <w:rFonts w:hAnsi="Times New Roman" w:ascii="Times New Roman"/>
          <w:sz w:val="24"/>
          <w:szCs w:val="24"/>
        </w:rPr>
        <w:t>4.3.</w:t>
      </w: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868BA"/>
    <w:rsid w:val="002A77C2"/>
    <w:rsid w:val="002B345B"/>
    <w:rsid w:val="002C2752"/>
    <w:rsid w:val="002C4845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07CFC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D4E91"/>
    <w:rsid w:val="00DF7D1F"/>
    <w:rsid w:val="00E2757E"/>
    <w:rsid w:val="00E54436"/>
    <w:rsid w:val="00E55347"/>
    <w:rsid w:val="00E55F17"/>
    <w:rsid w:val="00EB33E5"/>
    <w:rsid w:val="00F1706F"/>
    <w:rsid w:val="00F3776A"/>
    <w:rsid w:val="00F51A8B"/>
    <w:rsid w:val="00F775BD"/>
    <w:rsid w:val="00FA2A74"/>
    <w:rsid w:val="00FC4DA5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33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3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33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3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St-454/2017-81</izvorni_sadrzaj>
    <derivirana_varijabla naziv="DomainObject.PredzadnjaOdlukaIzPredmeta.Oznaka_1">St-454/2017-81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814B0-ED62-4D69-A42F-0390D9BDA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226</properties:Words>
  <properties:Characters>1147</properties:Characters>
  <properties:Lines>104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2018-10-11T10:57:00Z</dcterms:created>
  <dc:creator>..</dc:creator>
  <cp:lastModifiedBy>Danijela Sekulić</cp:lastModifiedBy>
  <cp:lastPrinted>2019-02-04T09:20:00Z</cp:lastPrinted>
  <dcterms:modified xmlns:xsi="http://www.w3.org/2001/XMLSchema-instance" xsi:type="dcterms:W3CDTF">2019-02-04T09:21:00Z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(MIHANOVIĆ.docx)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