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038d" w14:paraId="028038d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A57330">
        <w:t>928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A57330">
        <w:t xml:space="preserve">CONVENTUM </w:t>
      </w:r>
      <w:r w:rsidR="00C002EC">
        <w:t xml:space="preserve">d.o.o. za trgovinu i usluge </w:t>
      </w:r>
      <w:r w:rsidR="00A57330">
        <w:t xml:space="preserve">Čepin, </w:t>
      </w:r>
      <w:proofErr w:type="spellStart"/>
      <w:r w:rsidR="00A57330">
        <w:t>Zrinjske</w:t>
      </w:r>
      <w:proofErr w:type="spellEnd"/>
      <w:r w:rsidR="00A57330">
        <w:t xml:space="preserve"> gore 22, </w:t>
      </w:r>
      <w:r w:rsidR="00C002EC">
        <w:t>OIB 23</w:t>
      </w:r>
      <w:r w:rsidR="00A57330">
        <w:t>674237061</w:t>
      </w:r>
      <w:r w:rsidR="00C002EC">
        <w:t>, MBS 030</w:t>
      </w:r>
      <w:r w:rsidR="00A57330">
        <w:t>114281</w:t>
      </w:r>
      <w:r w:rsidR="00C002EC">
        <w:t xml:space="preserve">, </w:t>
      </w:r>
      <w:r w:rsidR="007843B5">
        <w:t>dan</w:t>
      </w:r>
      <w:r w:rsidR="001268C6">
        <w:t xml:space="preserve">a </w:t>
      </w:r>
      <w:r w:rsidR="00D61A6F">
        <w:t>13.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A57330">
        <w:t xml:space="preserve">CONVENTUM d.o.o. za trgovinu i usluge Čepin, </w:t>
      </w:r>
      <w:proofErr w:type="spellStart"/>
      <w:r w:rsidR="00A57330">
        <w:t>Zrinjske</w:t>
      </w:r>
      <w:proofErr w:type="spellEnd"/>
      <w:r w:rsidR="00A57330">
        <w:t xml:space="preserve"> gore 22, OIB 23674237061, MBS 030114281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CA0F01" w:rsidR="00CA0F01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0619D5">
        <w:t xml:space="preserve"> </w:t>
      </w:r>
      <w:r w:rsidR="001F57A3">
        <w:t>Zdenko Krstić iz Osijeka, Županijska 2, OIB 13827089798.</w:t>
      </w:r>
    </w:p>
    <w:p w:rsidRDefault="001F57A3" w:rsidP="001F57A3" w:rsidR="001F57A3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A57330">
        <w:t xml:space="preserve">CONVENTUM d.o.o. za trgovinu i usluge Čepin, </w:t>
      </w:r>
      <w:proofErr w:type="spellStart"/>
      <w:r w:rsidR="00A57330">
        <w:t>Zrinjske</w:t>
      </w:r>
      <w:proofErr w:type="spellEnd"/>
      <w:r w:rsidR="00A57330">
        <w:t xml:space="preserve"> gore 22, OIB 23674237061, MBS 030114281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C002EC">
        <w:t>11.</w:t>
      </w:r>
      <w:r w:rsidR="00D61A6F">
        <w:t xml:space="preserve"> travnja</w:t>
      </w:r>
      <w:r w:rsidR="001268C6">
        <w:t xml:space="preserve"> 2016</w:t>
      </w:r>
      <w:r>
        <w:t xml:space="preserve">. zahtjev ovom sudu za provedbu skraćenog stečajnog postupka nad  dužnikom </w:t>
      </w:r>
      <w:r w:rsidR="00A57330">
        <w:t xml:space="preserve">CONVENTUM d.o.o. Čepin, </w:t>
      </w:r>
      <w:proofErr w:type="spellStart"/>
      <w:r w:rsidR="00A57330">
        <w:t>Zrinjske</w:t>
      </w:r>
      <w:proofErr w:type="spellEnd"/>
      <w:r w:rsidR="00A57330">
        <w:t xml:space="preserve"> gore 22, OIB 23674237061, MBS 030114281</w:t>
      </w:r>
      <w:r w:rsidR="00CF5D9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05B3">
        <w:t>26</w:t>
      </w:r>
      <w:r w:rsidR="00D61A6F">
        <w:t>. travnja</w:t>
      </w:r>
      <w:r w:rsidR="00EB1C28">
        <w:t xml:space="preserve"> 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A57330">
        <w:t>928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D61A6F">
        <w:t>1</w:t>
      </w:r>
      <w:r w:rsidR="00EC1C45">
        <w:t>3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p w:rsidRDefault="001F57A3" w:rsidP="002C7D0A" w:rsidR="001F57A3">
      <w:pPr>
        <w:tabs>
          <w:tab w:pos="1590" w:val="left"/>
        </w:tabs>
      </w:pPr>
    </w:p>
    <w:sectPr w:rsidSect="00050B75" w:rsidR="001F57A3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34F" w:rsidP="00C02BFE" w:rsidR="00C3534F">
      <w:r>
        <w:separator/>
      </w:r>
    </w:p>
  </w:endnote>
  <w:endnote w:id="0" w:type="continuationSeparator">
    <w:p w:rsidRDefault="00C3534F" w:rsidP="00C02BFE" w:rsidR="00C3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34F" w:rsidP="00C02BFE" w:rsidR="00C3534F">
      <w:r>
        <w:separator/>
      </w:r>
    </w:p>
  </w:footnote>
  <w:footnote w:id="0" w:type="continuationSeparator">
    <w:p w:rsidRDefault="00C3534F" w:rsidP="00C02BFE" w:rsidR="00C3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A57330">
      <w:t>928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A6682F"/>
    <w:multiLevelType w:val="hybridMultilevel"/>
    <w:tmpl w:val="6A2C78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62929"/>
    <w:rsid w:val="00094B08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1F57A3"/>
    <w:rsid w:val="00200BD5"/>
    <w:rsid w:val="00247CB1"/>
    <w:rsid w:val="00260CD5"/>
    <w:rsid w:val="00272B3E"/>
    <w:rsid w:val="002762CF"/>
    <w:rsid w:val="002B093D"/>
    <w:rsid w:val="002B3018"/>
    <w:rsid w:val="002C7D0A"/>
    <w:rsid w:val="00344A23"/>
    <w:rsid w:val="003750D0"/>
    <w:rsid w:val="003902DD"/>
    <w:rsid w:val="003A3196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E55C1"/>
    <w:rsid w:val="004F3A00"/>
    <w:rsid w:val="00541B59"/>
    <w:rsid w:val="00554988"/>
    <w:rsid w:val="005736CB"/>
    <w:rsid w:val="005B1364"/>
    <w:rsid w:val="005D44DA"/>
    <w:rsid w:val="005F356E"/>
    <w:rsid w:val="005F512D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F6609"/>
    <w:rsid w:val="00780C53"/>
    <w:rsid w:val="007843B5"/>
    <w:rsid w:val="007F503E"/>
    <w:rsid w:val="00827C72"/>
    <w:rsid w:val="00832F73"/>
    <w:rsid w:val="0083395E"/>
    <w:rsid w:val="008415D2"/>
    <w:rsid w:val="008905B3"/>
    <w:rsid w:val="008C1F00"/>
    <w:rsid w:val="009057DC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57330"/>
    <w:rsid w:val="00A60733"/>
    <w:rsid w:val="00A733DA"/>
    <w:rsid w:val="00A76C69"/>
    <w:rsid w:val="00AC3901"/>
    <w:rsid w:val="00B11BFF"/>
    <w:rsid w:val="00B30AB4"/>
    <w:rsid w:val="00B4199C"/>
    <w:rsid w:val="00B53D5C"/>
    <w:rsid w:val="00B720CE"/>
    <w:rsid w:val="00C002EC"/>
    <w:rsid w:val="00C02BFE"/>
    <w:rsid w:val="00C3534F"/>
    <w:rsid w:val="00C62BDE"/>
    <w:rsid w:val="00C76C57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BDC"/>
    <w:rsid w:val="00DC1DED"/>
    <w:rsid w:val="00E50563"/>
    <w:rsid w:val="00EA34A8"/>
    <w:rsid w:val="00EB1C28"/>
    <w:rsid w:val="00EB6665"/>
    <w:rsid w:val="00EC1C45"/>
    <w:rsid w:val="00EE3A0F"/>
    <w:rsid w:val="00F009C9"/>
    <w:rsid w:val="00F24ABD"/>
    <w:rsid w:val="00F2586D"/>
    <w:rsid w:val="00F33AB8"/>
    <w:rsid w:val="00F414CC"/>
    <w:rsid w:val="00F71E82"/>
    <w:rsid w:val="00FA119A"/>
    <w:rsid w:val="00FA6A70"/>
    <w:rsid w:val="00FB30E5"/>
    <w:rsid w:val="00FC26DB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77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CONVENTUM d.o.o. za trgovinu i usluge</izvorni_sadrzaj>
    <derivirana_varijabla naziv="DomainObject.Predmet.ProtustrankaFormated_1">  CONVENTUM d.o.o. za trgovinu i usluge</derivirana_varijabla>
  </DomainObject.Predmet.ProtustrankaFormated>
  <DomainObject.Predmet.ProtustrankaFormatedOIB>
    <izvorni_sadrzaj>  CONVENTUM d.o.o. za trgovinu i usluge, OIB 23674237061</izvorni_sadrzaj>
    <derivirana_varijabla naziv="DomainObject.Predmet.ProtustrankaFormatedOIB_1">  CONVENTUM d.o.o. za trgovinu i usluge, OIB 23674237061</derivirana_varijabla>
  </DomainObject.Predmet.ProtustrankaFormatedOIB>
  <DomainObject.Predmet.ProtustrankaFormatedWithAdress>
    <izvorni_sadrzaj> CONVENTUM d.o.o. za trgovinu i usluge, Zrinjske Gore 22, 31431 Čepin</izvorni_sadrzaj>
    <derivirana_varijabla naziv="DomainObject.Predmet.ProtustrankaFormatedWithAdress_1"> CONVENTUM d.o.o. za trgovinu i usluge, Zrinjske Gore 22, 31431 Čepin</derivirana_varijabla>
  </DomainObject.Predmet.ProtustrankaFormatedWithAdress>
  <DomainObject.Predmet.ProtustrankaFormatedWithAdressOIB>
    <izvorni_sadrzaj> CONVENTUM d.o.o. za trgovinu i usluge, OIB 23674237061, Zrinjske Gore 22, 31431 Čepin</izvorni_sadrzaj>
    <derivirana_varijabla naziv="DomainObject.Predmet.ProtustrankaFormatedWithAdressOIB_1"> CONVENTUM d.o.o. za trgovinu i usluge, OIB 23674237061, Zrinjske Gore 22, 31431 Čepin</derivirana_varijabla>
  </DomainObject.Predmet.ProtustrankaFormatedWithAdressOIB>
  <DomainObject.Predmet.ProtustrankaWithAdress>
    <izvorni_sadrzaj>CONVENTUM d.o.o. za trgovinu i usluge Zrinjske Gore 22, 31431 Čepin</izvorni_sadrzaj>
    <derivirana_varijabla naziv="DomainObject.Predmet.ProtustrankaWithAdress_1">CONVENTUM d.o.o. za trgovinu i usluge Zrinjske Gore 22, 31431 Čepin</derivirana_varijabla>
  </DomainObject.Predmet.ProtustrankaWithAdress>
  <DomainObject.Predmet.ProtustrankaWithAdressOIB>
    <izvorni_sadrzaj>CONVENTUM d.o.o. za trgovinu i usluge, OIB 23674237061, Zrinjske Gore 22, 31431 Čepin</izvorni_sadrzaj>
    <derivirana_varijabla naziv="DomainObject.Predmet.ProtustrankaWithAdressOIB_1">CONVENTUM d.o.o. za trgovinu i usluge, OIB 23674237061, Zrinjske Gore 22, 31431 Čepin</derivirana_varijabla>
  </DomainObject.Predmet.ProtustrankaWithAdressOIB>
  <DomainObject.Predmet.ProtustrankaNazivFormated>
    <izvorni_sadrzaj>CONVENTUM d.o.o. za trgovinu i usluge</izvorni_sadrzaj>
    <derivirana_varijabla naziv="DomainObject.Predmet.ProtustrankaNazivFormated_1">CONVENTUM d.o.o. za trgovinu i usluge</derivirana_varijabla>
  </DomainObject.Predmet.ProtustrankaNazivFormated>
  <DomainObject.Predmet.ProtustrankaNazivFormatedOIB>
    <izvorni_sadrzaj>CONVENTUM d.o.o. za trgovinu i usluge, OIB 23674237061</izvorni_sadrzaj>
    <derivirana_varijabla naziv="DomainObject.Predmet.ProtustrankaNazivFormatedOIB_1">CONVENTUM d.o.o. za trgovinu i usluge, OIB 23674237061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CONVENTUM d.o.o. za trgovinu i usluge</item>
    </izvorni_sadrzaj>
    <derivirana_varijabla naziv="DomainObject.Predmet.ProtuStrankaListFormated_1">
      <item>CONVENTUM d.o.o. za trgovinu i usluge</item>
    </derivirana_varijabla>
  </DomainObject.Predmet.ProtuStrankaListFormated>
  <DomainObject.Predmet.ProtuStrankaListFormatedOIB>
    <izvorni_sadrzaj>
      <item>CONVENTUM d.o.o. za trgovinu i usluge, OIB 23674237061</item>
    </izvorni_sadrzaj>
    <derivirana_varijabla naziv="DomainObject.Predmet.ProtuStrankaListFormatedOIB_1">
      <item>CONVENTUM d.o.o. za trgovinu i usluge, OIB 23674237061</item>
    </derivirana_varijabla>
  </DomainObject.Predmet.ProtuStrankaListFormatedOIB>
  <DomainObject.Predmet.ProtuStrankaListFormatedWithAdress>
    <izvorni_sadrzaj>
      <item>CONVENTUM d.o.o. za trgovinu i usluge, Zrinjske Gore 22, 31431 Čepin</item>
    </izvorni_sadrzaj>
    <derivirana_varijabla naziv="DomainObject.Predmet.ProtuStrankaListFormatedWithAdress_1">
      <item>CONVENTUM d.o.o. za trgovinu i usluge, Zrinjske Gore 22, 31431 Čepin</item>
    </derivirana_varijabla>
  </DomainObject.Predmet.ProtuStrankaListFormatedWithAdress>
  <DomainObject.Predmet.ProtuStrankaListFormatedWithAdressOIB>
    <izvorni_sadrzaj>
      <item>CONVENTUM d.o.o. za trgovinu i usluge, OIB 23674237061, Zrinjske Gore 22, 31431 Čepin</item>
    </izvorni_sadrzaj>
    <derivirana_varijabla naziv="DomainObject.Predmet.ProtuStrankaListFormatedWithAdressOIB_1">
      <item>CONVENTUM d.o.o. za trgovinu i usluge, OIB 23674237061, Zrinjske Gore 22, 31431 Čepin</item>
    </derivirana_varijabla>
  </DomainObject.Predmet.ProtuStrankaListFormatedWithAdressOIB>
  <DomainObject.Predmet.ProtuStrankaListNazivFormated>
    <izvorni_sadrzaj>
      <item>CONVENTUM d.o.o. za trgovinu i usluge</item>
    </izvorni_sadrzaj>
    <derivirana_varijabla naziv="DomainObject.Predmet.ProtuStrankaListNazivFormated_1">
      <item>CONVENTUM d.o.o. za trgovinu i usluge</item>
    </derivirana_varijabla>
  </DomainObject.Predmet.ProtuStrankaListNazivFormated>
  <DomainObject.Predmet.ProtuStrankaListNazivFormatedOIB>
    <izvorni_sadrzaj>
      <item>CONVENTUM d.o.o. za trgovinu i usluge, OIB 23674237061</item>
    </izvorni_sadrzaj>
    <derivirana_varijabla naziv="DomainObject.Predmet.ProtuStrankaListNazivFormatedOIB_1">
      <item>CONVENTUM d.o.o. za trgovinu i usluge, OIB 23674237061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CONVENTUM d.o.o. za trgovinu i usluge</izvorni_sadrzaj>
    <derivirana_varijabla naziv="DomainObject.Predmet.ProtustrankaIDrugi_1">CONVENTUM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CONVENTUM d.o.o. za trgovinu i usluge, OIB 23674237061, Zrinjske Gore 22, 31431 Čepin</izvorni_sadrzaj>
    <derivirana_varijabla naziv="DomainObject.Predmet.ProtustrankaIDrugiAdressOIB_1">CONVENTUM d.o.o. za trgovinu i usluge, OIB 23674237061, Zrinjske Gore 22,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CONVENTUM d.o.o. za trgovinu i usluge</item>
    </izvorni_sadrzaj>
    <derivirana_varijabla naziv="DomainObject.Predmet.SudioniciListNaziv_1">
      <item>FINA RC OSIJEK</item>
      <item>CONVENTUM d.o.o. za trgovinu i usluge</item>
    </derivirana_varijabla>
  </DomainObject.Predmet.SudioniciListNaziv>
  <DomainObject.Predmet.SudioniciListAdressOIB>
    <izvorni_sadrzaj>
      <item>FINA RC OSIJEK, OIB 85821130368</item>
      <item>CONVENTUM d.o.o. za trgovinu i usluge, OIB 23674237061, Zrinjske Gore 22,31431 Čepin</item>
    </izvorni_sadrzaj>
    <derivirana_varijabla naziv="DomainObject.Predmet.SudioniciListAdressOIB_1">
      <item>FINA RC OSIJEK, OIB 85821130368</item>
      <item>CONVENTUM d.o.o. za trgovinu i usluge, OIB 23674237061, Zrinjske Gore 22,31431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23674237061</item>
    </izvorni_sadrzaj>
    <derivirana_varijabla naziv="DomainObject.Predmet.SudioniciListNazivOIB_1">
      <item>, OIB 85821130368</item>
      <item>, OIB 23674237061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9D2AE-72C0-48A0-BCBA-20C4B1A49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2078</properties:Characters>
  <properties:Lines>95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Darija Miličević</dc:creator>
  <cp:lastModifiedBy>Darija Miličević</cp:lastModifiedBy>
  <cp:lastPrinted>2016-06-13T07:14:00Z</cp:lastPrinted>
  <dcterms:modified xmlns:xsi="http://www.w3.org/2001/XMLSchema-instance" xsi:type="dcterms:W3CDTF">2016-06-13T10:37:00Z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