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181e" w14:paraId="534181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3573">
        <w:t>4796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F3573">
        <w:t xml:space="preserve">08.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07211">
        <w:t xml:space="preserve">EURO MEDIA - RENTA GRUPA d.o.o., Zagreb, Ivane Brlić-Mažuranić 46 </w:t>
      </w:r>
      <w:r w:rsidR="00AC4528">
        <w:t>(OIB</w:t>
      </w:r>
      <w:r w:rsidR="00CB0338">
        <w:t>:</w:t>
      </w:r>
      <w:r w:rsidR="00007211">
        <w:t xml:space="preserve"> 37942309681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07211">
        <w:t xml:space="preserve">530.683,75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F3573">
        <w:t xml:space="preserve">08.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211"/>
    <w:rsid w:val="0007056B"/>
    <w:rsid w:val="000D387C"/>
    <w:rsid w:val="00111057"/>
    <w:rsid w:val="00114EAD"/>
    <w:rsid w:val="00185571"/>
    <w:rsid w:val="00186AF0"/>
    <w:rsid w:val="001E50FB"/>
    <w:rsid w:val="001F3573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454D0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85241"/>
    <w:rsid w:val="00A94804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4796</izvorni_sadrzaj>
    <derivirana_varijabla naziv="DomainObject.Predmet.Broj_1">4796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St-4796/2015</izvorni_sadrzaj>
    <derivirana_varijabla naziv="DomainObject.Predmet.OznakaBroj_1">St-4796/2015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MEDIA-RENTA GRUPA d.o.o. zastupanog po punomoćniku Marin Brkić</izvorni_sadrzaj>
    <derivirana_varijabla naziv="DomainObject.Predmet.ProtustrankaFormated_1">  EURO MEDIA-RENTA GRUPA d.o.o. zastupanog po punomoćniku Marin Brkić</derivirana_varijabla>
  </DomainObject.Predmet.ProtustrankaFormated>
  <DomainObject.Predmet.ProtustrankaFormatedOIB>
    <izvorni_sadrzaj>  EURO MEDIA-RENTA GRUPA d.o.o., OIB 37942309681 zastupanog po punomoćniku Marin Brkić</izvorni_sadrzaj>
    <derivirana_varijabla naziv="DomainObject.Predmet.ProtustrankaFormatedOIB_1">  EURO MEDIA-RENTA GRUPA d.o.o., OIB 37942309681 zastupanog po punomoćniku Marin Brkić</derivirana_varijabla>
  </DomainObject.Predmet.ProtustrankaFormatedOIB>
  <DomainObject.Predmet.ProtustrankaFormatedWithAdress>
    <izvorni_sadrzaj> EURO MEDIA-RENTA GRUPA d.o.o., Ivane Brlić-Mažuranić 46, 10000 Zagreb zastupanog po punomoćniku Marin Brkić</izvorni_sadrzaj>
    <derivirana_varijabla naziv="DomainObject.Predmet.ProtustrankaFormatedWithAdress_1"> EURO MEDIA-RENTA GRUPA d.o.o., Ivane Brlić-Mažuranić 46, 10000 Zagreb zastupanog po punomoćniku Marin Brkić</derivirana_varijabla>
  </DomainObject.Predmet.ProtustrankaFormatedWithAdress>
  <DomainObject.Predmet.ProtustrankaFormatedWithAdressOIB>
    <izvorni_sadrzaj> EURO MEDIA-RENTA GRUPA d.o.o., OIB 37942309681, Ivane Brlić-Mažuranić 46, 10000 Zagreb zastupanog po punomoćniku Marin Brkić</izvorni_sadrzaj>
    <derivirana_varijabla naziv="DomainObject.Predmet.ProtustrankaFormatedWithAdressOIB_1"> EURO MEDIA-RENTA GRUPA d.o.o., OIB 37942309681, Ivane Brlić-Mažuranić 46, 10000 Zagreb zastupanog po punomoćniku Marin Brkić</derivirana_varijabla>
  </DomainObject.Predmet.ProtustrankaFormatedWithAdressOIB>
  <DomainObject.Predmet.ProtustrankaWithAdress>
    <izvorni_sadrzaj>EURO MEDIA-RENTA GRUPA d.o.o. Ivane Brlić-Mažuranić 46, 10000 Zagreb</izvorni_sadrzaj>
    <derivirana_varijabla naziv="DomainObject.Predmet.ProtustrankaWithAdress_1">EURO MEDIA-RENTA GRUPA d.o.o. Ivane Brlić-Mažuranić 46, 10000 Zagreb</derivirana_varijabla>
  </DomainObject.Predmet.ProtustrankaWithAdress>
  <DomainObject.Predmet.ProtustrankaWithAdressOIB>
    <izvorni_sadrzaj>EURO MEDIA-RENTA GRUPA d.o.o., OIB 37942309681, Ivane Brlić-Mažuranić 46, 10000 Zagreb</izvorni_sadrzaj>
    <derivirana_varijabla naziv="DomainObject.Predmet.ProtustrankaWithAdressOIB_1">EURO MEDIA-RENTA GRUPA d.o.o., OIB 37942309681, Ivane Brlić-Mažuranić 46, 10000 Zagreb</derivirana_varijabla>
  </DomainObject.Predmet.ProtustrankaWithAdressOIB>
  <DomainObject.Predmet.ProtustrankaNazivFormated>
    <izvorni_sadrzaj>EURO MEDIA-RENTA GRUPA d.o.o.</izvorni_sadrzaj>
    <derivirana_varijabla naziv="DomainObject.Predmet.ProtustrankaNazivFormated_1">EURO MEDIA-RENTA GRUPA d.o.o.</derivirana_varijabla>
  </DomainObject.Predmet.ProtustrankaNazivFormated>
  <DomainObject.Predmet.ProtustrankaNazivFormatedOIB>
    <izvorni_sadrzaj>EURO MEDIA-RENTA GRUPA d.o.o., OIB 37942309681</izvorni_sadrzaj>
    <derivirana_varijabla naziv="DomainObject.Predmet.ProtustrankaNazivFormatedOIB_1">EURO MEDIA-RENTA GRUPA d.o.o., OIB 37942309681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MEDIA-RENTA GRUPA d.o.o. zastupanog po punomoćniku Marin Brkić</item>
    </izvorni_sadrzaj>
    <derivirana_varijabla naziv="DomainObject.Predmet.ProtuStrankaListFormated_1">
      <item>EURO MEDIA-RENTA GRUPA d.o.o. zastupanog po punomoćniku Marin Brkić</item>
    </derivirana_varijabla>
  </DomainObject.Predmet.ProtuStrankaListFormated>
  <DomainObject.Predmet.ProtuStrankaListFormatedOIB>
    <izvorni_sadrzaj>
      <item>EURO MEDIA-RENTA GRUPA d.o.o., OIB 37942309681 zastupanog po punomoćniku Marin Brkić</item>
    </izvorni_sadrzaj>
    <derivirana_varijabla naziv="DomainObject.Predmet.ProtuStrankaListFormatedOIB_1">
      <item>EURO MEDIA-RENTA GRUPA d.o.o., OIB 37942309681 zastupanog po punomoćniku Marin Brkić</item>
    </derivirana_varijabla>
  </DomainObject.Predmet.ProtuStrankaListFormatedOIB>
  <DomainObject.Predmet.ProtuStrankaListFormatedWithAdress>
    <izvorni_sadrzaj>
      <item>EURO MEDIA-RENTA GRUPA d.o.o., Ivane Brlić-Mažuranić 46, 10000 Zagreb zastupanog po punomoćniku Marin Brkić</item>
    </izvorni_sadrzaj>
    <derivirana_varijabla naziv="DomainObject.Predmet.ProtuStrankaListFormatedWithAdress_1">
      <item>EURO MEDIA-RENTA GRUPA d.o.o., Ivane Brlić-Mažuranić 46, 10000 Zagreb zastupanog po punomoćniku Marin Brkić</item>
    </derivirana_varijabla>
  </DomainObject.Predmet.ProtuStrankaListFormatedWithAdress>
  <DomainObject.Predmet.ProtuStrankaListFormatedWithAdressOIB>
    <izvorni_sadrzaj>
      <item>EURO MEDIA-RENTA GRUPA d.o.o., OIB 37942309681, Ivane Brlić-Mažuranić 46, 10000 Zagreb zastupanog po punomoćniku Marin Brkić</item>
    </izvorni_sadrzaj>
    <derivirana_varijabla naziv="DomainObject.Predmet.ProtuStrankaListFormatedWithAdressOIB_1">
      <item>EURO MEDIA-RENTA GRUPA d.o.o., OIB 37942309681, Ivane Brlić-Mažuranić 46, 10000 Zagreb zastupanog po punomoćniku Marin Brkić</item>
    </derivirana_varijabla>
  </DomainObject.Predmet.ProtuStrankaListFormatedWithAdressOIB>
  <DomainObject.Predmet.ProtuStrankaListNazivFormated>
    <izvorni_sadrzaj>
      <item>EURO MEDIA-RENTA GRUPA d.o.o.</item>
    </izvorni_sadrzaj>
    <derivirana_varijabla naziv="DomainObject.Predmet.ProtuStrankaListNazivFormated_1">
      <item>EURO MEDIA-RENTA GRUPA d.o.o.</item>
    </derivirana_varijabla>
  </DomainObject.Predmet.ProtuStrankaListNazivFormated>
  <DomainObject.Predmet.ProtuStrankaListNazivFormatedOIB>
    <izvorni_sadrzaj>
      <item>EURO MEDIA-RENTA GRUPA d.o.o., OIB 37942309681</item>
    </izvorni_sadrzaj>
    <derivirana_varijabla naziv="DomainObject.Predmet.ProtuStrankaListNazivFormatedOIB_1">
      <item>EURO MEDIA-RENTA GRUPA d.o.o., OIB 37942309681</item>
    </derivirana_varijabla>
  </DomainObject.Predmet.ProtuStrankaListNazivFormatedOIB>
  <DomainObject.Predmet.OstaliListFormated>
    <izvorni_sadrzaj>
      <item>Marin Brkić punomoćnik sudionika u postupku EURO MEDIA-RENTA GRUPA d.o.o.</item>
    </izvorni_sadrzaj>
    <derivirana_varijabla naziv="DomainObject.Predmet.OstaliListFormated_1">
      <item>Marin Brkić punomoćnik sudionika u postupku EURO MEDIA-RENTA GRUPA d.o.o.</item>
    </derivirana_varijabla>
  </DomainObject.Predmet.OstaliListFormated>
  <DomainObject.Predmet.OstaliListFormatedOIB>
    <izvorni_sadrzaj>
      <item>Marin Brkić, OIB 96091279259 punomoćnik sudionika u postupku EURO MEDIA-RENTA GRUPA d.o.o.</item>
    </izvorni_sadrzaj>
    <derivirana_varijabla naziv="DomainObject.Predmet.OstaliListFormatedOIB_1">
      <item>Marin Brkić, OIB 96091279259 punomoćnik sudionika u postupku EURO MEDIA-RENTA GRUPA d.o.o.</item>
    </derivirana_varijabla>
  </DomainObject.Predmet.OstaliListFormatedOIB>
  <DomainObject.Predmet.OstaliListFormatedWithAdress>
    <izvorni_sadrzaj>
      <item>Marin Brkić, Ivane Brlić-Mažuranić 46, 10000 Zagreb punomoćnik sudionika u postupku EURO MEDIA-RENTA GRUPA d.o.o.</item>
    </izvorni_sadrzaj>
    <derivirana_varijabla naziv="DomainObject.Predmet.OstaliListFormatedWithAdress_1">
      <item>Marin Brkić, Ivane Brlić-Mažuranić 46, 10000 Zagreb punomoćnik sudionika u postupku EURO MEDIA-RENTA GRUPA d.o.o.</item>
    </derivirana_varijabla>
  </DomainObject.Predmet.OstaliListFormatedWithAdress>
  <DomainObject.Predmet.OstaliListFormatedWithAdressOIB>
    <izvorni_sadrzaj>
      <item>Marin Brkić, OIB 96091279259, Ivane Brlić-Mažuranić 46, 10000 Zagreb punomoćnik sudionika u postupku EURO MEDIA-RENTA GRUPA d.o.o.</item>
    </izvorni_sadrzaj>
    <derivirana_varijabla naziv="DomainObject.Predmet.OstaliListFormatedWithAdressOIB_1">
      <item>Marin Brkić, OIB 96091279259, Ivane Brlić-Mažuranić 46, 10000 Zagreb punomoćnik sudionika u postupku EURO MEDIA-RENTA GRUPA d.o.o.</item>
    </derivirana_varijabla>
  </DomainObject.Predmet.OstaliListFormatedWithAdressOIB>
  <DomainObject.Predmet.OstaliListNazivFormated>
    <izvorni_sadrzaj>
      <item>Marin Brkić</item>
    </izvorni_sadrzaj>
    <derivirana_varijabla naziv="DomainObject.Predmet.OstaliListNazivFormated_1">
      <item>Marin Brkić</item>
    </derivirana_varijabla>
  </DomainObject.Predmet.OstaliListNazivFormated>
  <DomainObject.Predmet.OstaliListNazivFormatedOIB>
    <izvorni_sadrzaj>
      <item>Marin Brkić, OIB 96091279259</item>
    </izvorni_sadrzaj>
    <derivirana_varijabla naziv="DomainObject.Predmet.OstaliListNazivFormatedOIB_1">
      <item>Marin Brkić, OIB 96091279259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MEDIA-RENTA GRUPA d.o.o.</izvorni_sadrzaj>
    <derivirana_varijabla naziv="DomainObject.Predmet.ProtustrankaIDrugi_1">EURO MEDIA-RENTA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MEDIA-RENTA GRUPA d.o.o., OIB 37942309681, Ivane Brlić-Mažuranić 46, 10000 Zagreb</izvorni_sadrzaj>
    <derivirana_varijabla naziv="DomainObject.Predmet.ProtustrankaIDrugiAdressOIB_1">EURO MEDIA-RENTA GRUPA d.o.o., OIB 37942309681,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MEDIA-RENTA GRUPA d.o.o.</item>
      <item>Marin Brkić</item>
    </izvorni_sadrzaj>
    <derivirana_varijabla naziv="DomainObject.Predmet.SudioniciListNaziv_1">
      <item>FINA Regionalni centar Zagreb</item>
      <item>EURO MEDIA-RENTA GRUPA d.o.o.</item>
      <item>Marin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izvorni_sadrzaj>
    <derivirana_varijabla naziv="DomainObject.Predmet.SudioniciListAdressOIB_1"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37942309681</item>
      <item>, OIB 96091279259</item>
    </izvorni_sadrzaj>
    <derivirana_varijabla naziv="DomainObject.Predmet.SudioniciListNazivOIB_1">
      <item>, OIB 85821130368</item>
      <item>, OIB 37942309681</item>
      <item>, OIB 96091279259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2015-12-08T09:33:00Z</dcterms:created>
  <dc:creator>ilukac</dc:creator>
  <cp:lastModifiedBy>Anita Ban</cp:lastModifiedBy>
  <cp:lastPrinted>2015-11-18T13:13:00Z</cp:lastPrinted>
  <dcterms:modified xmlns:xsi="http://www.w3.org/2001/XMLSchema-instance" xsi:type="dcterms:W3CDTF">2015-12-08T09:40:00Z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