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43e8" w14:paraId="e7b43e8" w:rsidRDefault="00E264C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64C5" w:rsidP="00E264C5" w:rsidR="00E264C5">
      <w:pPr>
        <w:pStyle w:val="Bezproreda"/>
      </w:pPr>
    </w:p>
    <w:p w:rsidRDefault="00E264C5" w:rsidP="00E264C5" w:rsidR="00E264C5">
      <w:pPr>
        <w:pStyle w:val="Bezproreda"/>
      </w:pPr>
      <w:bookmarkStart w:name="_GoBack" w:id="0"/>
      <w:bookmarkEnd w:id="0"/>
    </w:p>
    <w:p w:rsidRDefault="00E264C5" w:rsidP="00E264C5" w:rsidR="00AE649C">
      <w:pPr>
        <w:pStyle w:val="Bezproreda"/>
      </w:pPr>
      <w:r>
        <w:t xml:space="preserve">    Republika Hrvatska</w:t>
      </w:r>
    </w:p>
    <w:p w:rsidRDefault="00E264C5" w:rsidP="00E264C5" w:rsidR="00E264C5">
      <w:pPr>
        <w:pStyle w:val="Bezproreda"/>
      </w:pPr>
      <w:r>
        <w:t>Trgovački sud u Bjelovaru</w:t>
      </w:r>
    </w:p>
    <w:p w:rsidRDefault="00E264C5" w:rsidP="00E264C5" w:rsidR="00E264C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264C5" w:rsidP="00E264C5" w:rsidR="00E264C5">
      <w:pPr>
        <w:pStyle w:val="Bezproreda"/>
      </w:pPr>
    </w:p>
    <w:p w:rsidRDefault="00E264C5" w:rsidP="00E264C5" w:rsidR="00E264C5">
      <w:pPr>
        <w:pStyle w:val="Bezproreda"/>
        <w:ind w:firstLine="708" w:left="4956"/>
      </w:pPr>
      <w:r>
        <w:t>Poslovni broj: 1 St-235/2018-5</w:t>
      </w:r>
    </w:p>
    <w:p w:rsidRDefault="00E264C5" w:rsidP="00E264C5" w:rsidR="00E264C5">
      <w:pPr>
        <w:pStyle w:val="Bezproreda"/>
      </w:pPr>
    </w:p>
    <w:p w:rsidRDefault="00E264C5" w:rsidP="00E264C5" w:rsidR="00E264C5">
      <w:pPr>
        <w:pStyle w:val="Bezproreda"/>
      </w:pPr>
    </w:p>
    <w:p w:rsidRDefault="00E264C5" w:rsidP="00E264C5" w:rsidR="00E264C5">
      <w:pPr>
        <w:pStyle w:val="Bezproreda"/>
        <w:jc w:val="center"/>
      </w:pPr>
      <w:r>
        <w:t>R E P U B L I K A       H R V A T S K A</w:t>
      </w:r>
    </w:p>
    <w:p w:rsidRDefault="00E264C5" w:rsidP="00E264C5" w:rsidR="00E264C5">
      <w:pPr>
        <w:pStyle w:val="Bezproreda"/>
      </w:pPr>
    </w:p>
    <w:p w:rsidRDefault="00E264C5" w:rsidP="00E264C5" w:rsidR="00E264C5">
      <w:pPr>
        <w:pStyle w:val="Bezproreda"/>
        <w:jc w:val="center"/>
      </w:pPr>
      <w:r>
        <w:t>R J E Š E N J E</w:t>
      </w:r>
    </w:p>
    <w:p w:rsidRDefault="00E264C5" w:rsidP="00E264C5" w:rsidR="00E264C5">
      <w:pPr>
        <w:pStyle w:val="Bezproreda"/>
      </w:pPr>
    </w:p>
    <w:p w:rsidRDefault="00E264C5" w:rsidP="00E264C5" w:rsidR="00E264C5">
      <w:pPr>
        <w:pStyle w:val="Bezproreda"/>
        <w:ind w:firstLine="708"/>
        <w:jc w:val="both"/>
      </w:pPr>
      <w:r>
        <w:t xml:space="preserve">Trgovački sud u Bjelovaru, po  sucu Branki Pleskalt,  u predmetu stečaja nad trgovačkim društvom OKTAL PLUS d.o.o. za usluge i trgovinu Zagreb, </w:t>
      </w:r>
      <w:proofErr w:type="spellStart"/>
      <w:r>
        <w:t>Tuškanova</w:t>
      </w:r>
      <w:proofErr w:type="spellEnd"/>
      <w:r>
        <w:t xml:space="preserve"> 37, OIB: 60867849643,  4. lipnja  2018. </w:t>
      </w:r>
    </w:p>
    <w:p w:rsidRDefault="00E264C5" w:rsidP="00E264C5" w:rsidR="00E264C5">
      <w:pPr>
        <w:pStyle w:val="Bezproreda"/>
        <w:ind w:firstLine="708"/>
        <w:jc w:val="both"/>
      </w:pPr>
    </w:p>
    <w:p w:rsidRDefault="00E264C5" w:rsidP="00E264C5" w:rsidR="00E264C5">
      <w:pPr>
        <w:pStyle w:val="Bezproreda"/>
        <w:jc w:val="center"/>
      </w:pPr>
      <w:r>
        <w:t>r i j e š i o     j e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ind w:firstLine="708"/>
        <w:jc w:val="both"/>
      </w:pPr>
      <w:r>
        <w:t xml:space="preserve">1. Pokreće se prethodni postupak radi izjašnjenja o prijedlogu za otvaranje stečajnog postupka i utvrđenja uvjeta za otvaranje stečajnog postupka nad  dužnikom OKTAL PLUS d.o.o. za usluge i trgovinu Zagreb, </w:t>
      </w:r>
      <w:proofErr w:type="spellStart"/>
      <w:r>
        <w:t>Tuškanova</w:t>
      </w:r>
      <w:proofErr w:type="spellEnd"/>
      <w:r>
        <w:t xml:space="preserve"> 37, OIB: 60867849643.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ind w:firstLine="708"/>
        <w:jc w:val="both"/>
      </w:pPr>
      <w:r>
        <w:t>3. Zakazuje se ročište radi izjašnjenja o prijedlogu  za otvaranje stečajnog postupka i utvrđenja uvjeta za otvaranje stečajnog postupka za dan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jc w:val="center"/>
      </w:pPr>
      <w:r>
        <w:t>29.  lipnja  2018. godine u 9,00 sati</w:t>
      </w:r>
    </w:p>
    <w:p w:rsidRDefault="00E264C5" w:rsidP="00E264C5" w:rsidR="00E264C5">
      <w:pPr>
        <w:pStyle w:val="Bezproreda"/>
        <w:jc w:val="center"/>
      </w:pP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E264C5" w:rsidP="00E264C5" w:rsidR="00E264C5">
      <w:pPr>
        <w:pStyle w:val="Bezproreda"/>
        <w:ind w:left="1080"/>
        <w:jc w:val="both"/>
      </w:pPr>
    </w:p>
    <w:p w:rsidRDefault="00E264C5" w:rsidP="00E264C5" w:rsidR="00E264C5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predlagatelj Osijek Koteks d.d. Osijek,</w:t>
      </w:r>
    </w:p>
    <w:p w:rsidRDefault="00E264C5" w:rsidP="00E264C5" w:rsidR="00E264C5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proofErr w:type="spellStart"/>
      <w:r>
        <w:t>z.z</w:t>
      </w:r>
      <w:proofErr w:type="spellEnd"/>
      <w:r>
        <w:t>. Marko Tadić.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jc w:val="center"/>
      </w:pPr>
      <w:r>
        <w:t>Obrazloženje</w:t>
      </w:r>
    </w:p>
    <w:p w:rsidRDefault="00E264C5" w:rsidP="00E264C5" w:rsidR="00E264C5">
      <w:pPr>
        <w:pStyle w:val="Bezproreda"/>
        <w:jc w:val="center"/>
      </w:pPr>
    </w:p>
    <w:p w:rsidRDefault="00E264C5" w:rsidP="00E264C5" w:rsidR="00E264C5">
      <w:pPr>
        <w:pStyle w:val="Bezproreda"/>
        <w:ind w:firstLine="708"/>
        <w:jc w:val="both"/>
      </w:pPr>
      <w:r>
        <w:t xml:space="preserve">Predlagatelj Osijek Koteks d.d. Osijek  je  dana 18.  rujna  2017. godine  podnio  prijedlog za otvaranje stečajnog postupka nad  trgovačkim društvom OKTAL PLUS d.o.o. za usluge i trgovinu Zagreb, </w:t>
      </w:r>
      <w:proofErr w:type="spellStart"/>
      <w:r>
        <w:t>Tuškanova</w:t>
      </w:r>
      <w:proofErr w:type="spellEnd"/>
      <w:r>
        <w:t xml:space="preserve"> 37, OIB: 60867849643.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ind w:firstLine="708"/>
        <w:jc w:val="both"/>
      </w:pPr>
      <w:r>
        <w:lastRenderedPageBreak/>
        <w:t xml:space="preserve">  Kako je sudac utvrdio postojanje stečajnog razloga predviđenog odredbom članka 6. Stečajnog zakona (NN br. 44/96, 29/99, 129/99, 123/03, 82/06, 116/10, 25/12, 133/12, 45/13 i 71/15, dalje SZ), valjalo je donijeti rješenje o pokretanju prethodnog postupka te odrediti ročište  radi utvrđivanja uvjeta za otvaranje stečajnog postupka nad dužnikom društvom OKTAL PLUS d.o.o. za usluge i trgovinu Zagreb, </w:t>
      </w:r>
      <w:proofErr w:type="spellStart"/>
      <w:r>
        <w:t>Tuškanova</w:t>
      </w:r>
      <w:proofErr w:type="spellEnd"/>
      <w:r>
        <w:t xml:space="preserve"> 37, OIB: 60867849643, a u skladu s odredbom članka 119. Stečajnog zakona. 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ind w:firstLine="708"/>
        <w:jc w:val="both"/>
      </w:pPr>
      <w:r>
        <w:t>Temeljem iznijetog riješeno je kao u izreci.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ind w:firstLine="708"/>
        <w:jc w:val="both"/>
      </w:pPr>
      <w:r>
        <w:t xml:space="preserve">U Bjelovaru   4. lipnja  2018.   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ind w:firstLine="708" w:left="4248"/>
        <w:jc w:val="both"/>
      </w:pPr>
      <w:r>
        <w:t>S u d a c</w:t>
      </w:r>
    </w:p>
    <w:p w:rsidRDefault="00E264C5" w:rsidP="00E264C5" w:rsidR="00E264C5">
      <w:pPr>
        <w:pStyle w:val="Bezproreda"/>
        <w:ind w:firstLine="708" w:left="4248"/>
        <w:jc w:val="both"/>
      </w:pPr>
    </w:p>
    <w:p w:rsidRDefault="00E264C5" w:rsidP="00E264C5" w:rsidR="00E264C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  <w:r>
        <w:t>v.r.</w:t>
      </w:r>
    </w:p>
    <w:p w:rsidRDefault="00E264C5" w:rsidP="00E264C5" w:rsidR="00E264C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264C5" w:rsidP="00E264C5" w:rsidR="00E264C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E264C5" w:rsidP="00E264C5" w:rsidR="00E264C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E264C5" w:rsidP="00E264C5" w:rsidR="00E264C5">
      <w:pPr>
        <w:pStyle w:val="Bezproreda"/>
        <w:jc w:val="both"/>
      </w:pPr>
    </w:p>
    <w:p w:rsidRDefault="00E264C5" w:rsidP="00E264C5" w:rsidR="00E264C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264C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0881364"/>
      <w:docPartObj>
        <w:docPartGallery w:val="Page Numbers (Top of Page)"/>
        <w:docPartUnique/>
      </w:docPartObj>
    </w:sdtPr>
    <w:sdtContent>
      <w:p w:rsidRDefault="00E264C5" w:rsidR="00E264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264C5" w:rsidR="008333A9">
    <w:pPr>
      <w:pStyle w:val="Zaglavlje"/>
    </w:pPr>
    <w:r>
      <w:t>Poslovni broj: 1 St-235/2018-5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4C5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2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St-235/2018-5</izvorni_sadrzaj>
    <derivirana_varijabla naziv="DomainObject.Oznaka_1">St-235/2018-5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OKTAL PLUS d.o.o.</izvorni_sadrzaj>
    <derivirana_varijabla naziv="DomainObject.Predmet.ProtustrankaFormated_1">  OKTAL PLUS d.o.o.</derivirana_varijabla>
  </DomainObject.Predmet.ProtustrankaFormated>
  <DomainObject.Predmet.ProtustrankaFormatedOIB>
    <izvorni_sadrzaj>  OKTAL PLUS d.o.o., OIB 60867849643</izvorni_sadrzaj>
    <derivirana_varijabla naziv="DomainObject.Predmet.ProtustrankaFormatedOIB_1">  OKTAL PLUS d.o.o., OIB 60867849643</derivirana_varijabla>
  </DomainObject.Predmet.ProtustrankaFormatedOIB>
  <DomainObject.Predmet.ProtustrankaFormatedWithAdress>
    <izvorni_sadrzaj> OKTAL PLUS d.o.o., Tuškanova 37, 10000 Zagreb</izvorni_sadrzaj>
    <derivirana_varijabla naziv="DomainObject.Predmet.ProtustrankaFormatedWithAdress_1"> OKTAL PLUS d.o.o., Tuškanova 37, 10000 Zagreb</derivirana_varijabla>
  </DomainObject.Predmet.ProtustrankaFormatedWithAdress>
  <DomainObject.Predmet.ProtustrankaFormatedWithAdressOIB>
    <izvorni_sadrzaj> OKTAL PLUS d.o.o., OIB 60867849643, Tuškanova 37, 10000 Zagreb</izvorni_sadrzaj>
    <derivirana_varijabla naziv="DomainObject.Predmet.ProtustrankaFormatedWithAdressOIB_1"> OKTAL PLUS d.o.o., OIB 60867849643, Tuškanova 37, 10000 Zagreb</derivirana_varijabla>
  </DomainObject.Predmet.ProtustrankaFormatedWithAdressOIB>
  <DomainObject.Predmet.ProtustrankaWithAdress>
    <izvorni_sadrzaj>OKTAL PLUS d.o.o. Tuškanova 37, 10000 Zagreb</izvorni_sadrzaj>
    <derivirana_varijabla naziv="DomainObject.Predmet.ProtustrankaWithAdress_1">OKTAL PLUS d.o.o. Tuškanova 37, 10000 Zagreb</derivirana_varijabla>
  </DomainObject.Predmet.ProtustrankaWithAdress>
  <DomainObject.Predmet.ProtustrankaWithAdressOIB>
    <izvorni_sadrzaj>OKTAL PLUS d.o.o., OIB 60867849643, Tuškanova 37, 10000 Zagreb</izvorni_sadrzaj>
    <derivirana_varijabla naziv="DomainObject.Predmet.ProtustrankaWithAdressOIB_1">OKTAL PLUS d.o.o., OIB 60867849643, Tuškanova 37, 10000 Zagreb</derivirana_varijabla>
  </DomainObject.Predmet.ProtustrankaWithAdressOIB>
  <DomainObject.Predmet.ProtustrankaNazivFormated>
    <izvorni_sadrzaj>OKTAL PLUS d.o.o.</izvorni_sadrzaj>
    <derivirana_varijabla naziv="DomainObject.Predmet.ProtustrankaNazivFormated_1">OKTAL PLUS d.o.o.</derivirana_varijabla>
  </DomainObject.Predmet.ProtustrankaNazivFormated>
  <DomainObject.Predmet.ProtustrankaNazivFormatedOIB>
    <izvorni_sadrzaj>OKTAL PLUS d.o.o., OIB 60867849643</izvorni_sadrzaj>
    <derivirana_varijabla naziv="DomainObject.Predmet.ProtustrankaNazivFormatedOIB_1">OKTAL PLUS d.o.o., OIB 60867849643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OSIJEK-KOTEKS dioničko društvo za graditeljstvo, proizvodnju i trgovinu</izvorni_sadrzaj>
    <derivirana_varijabla naziv="DomainObject.Predmet.StrankaFormated_1">  OSIJEK-KOTEKS dioničko društvo za graditeljstvo, proizvodnju i trgovinu</derivirana_varijabla>
  </DomainObject.Predmet.StrankaFormated>
  <DomainObject.Predmet.StrankaFormatedOIB>
    <izvorni_sadrzaj>  OSIJEK-KOTEKS dioničko društvo za graditeljstvo, proizvodnju i trgovinu, OIB 44610694500</izvorni_sadrzaj>
    <derivirana_varijabla naziv="DomainObject.Predmet.StrankaFormatedOIB_1">  OSIJEK-KOTEKS dioničko društvo za graditeljstvo, proizvodnju i trgovinu, OIB 44610694500</derivirana_varijabla>
  </DomainObject.Predmet.StrankaFormatedOIB>
  <DomainObject.Predmet.StrankaFormatedWithAdress>
    <izvorni_sadrzaj> OSIJEK-KOTEKS dioničko društvo za graditeljstvo, proizvodnju i trgovinu, Šamačka 11, 31000 Osijek</izvorni_sadrzaj>
    <derivirana_varijabla naziv="DomainObject.Predmet.StrankaFormatedWithAdress_1"> OSIJEK-KOTEKS dioničko društvo za graditeljstvo, proizvodnju i trgovinu, Šamačka 11, 31000 Osijek</derivirana_varijabla>
  </DomainObject.Predmet.StrankaFormatedWithAdress>
  <DomainObject.Predmet.StrankaFormatedWithAdressOIB>
    <izvorni_sadrzaj> OSIJEK-KOTEKS dioničko društvo za graditeljstvo, proizvodnju i trgovinu, OIB 44610694500, Šamačka 11, 31000 Osijek</izvorni_sadrzaj>
    <derivirana_varijabla naziv="DomainObject.Predmet.StrankaFormatedWithAdressOIB_1"> OSIJEK-KOTEKS dioničko društvo za graditeljstvo, proizvodnju i trgovinu, OIB 44610694500, Šamačka 11, 31000 Osijek</derivirana_varijabla>
  </DomainObject.Predmet.StrankaFormatedWithAdressOIB>
  <DomainObject.Predmet.StrankaWithAdress>
    <izvorni_sadrzaj>OSIJEK-KOTEKS dioničko društvo za graditeljstvo, proizvodnju i trgovinu Šamačka 11,31000 Osijek</izvorni_sadrzaj>
    <derivirana_varijabla naziv="DomainObject.Predmet.StrankaWithAdress_1">OSIJEK-KOTEKS dioničko društvo za graditeljstvo, proizvodnju i trgovinu Šamačka 11,31000 Osijek</derivirana_varijabla>
  </DomainObject.Predmet.StrankaWithAdress>
  <DomainObject.Predmet.StrankaWithAdressOIB>
    <izvorni_sadrzaj>OSIJEK-KOTEKS dioničko društvo za graditeljstvo, proizvodnju i trgovinu, OIB 44610694500, Šamačka 11,31000 Osijek</izvorni_sadrzaj>
    <derivirana_varijabla naziv="DomainObject.Predmet.StrankaWithAdressOIB_1">OSIJEK-KOTEKS dioničko društvo za graditeljstvo, proizvodnju i trgovinu, OIB 44610694500, Šamačka 11,31000 Osijek</derivirana_varijabla>
  </DomainObject.Predmet.StrankaWithAdressOIB>
  <DomainObject.Predmet.StrankaNazivFormated>
    <izvorni_sadrzaj>OSIJEK-KOTEKS dioničko društvo za graditeljstvo, proizvodnju i trgovinu</izvorni_sadrzaj>
    <derivirana_varijabla naziv="DomainObject.Predmet.StrankaNazivFormated_1">OSIJEK-KOTEKS dioničko društvo za graditeljstvo, proizvodnju i trgovinu</derivirana_varijabla>
  </DomainObject.Predmet.StrankaNazivFormated>
  <DomainObject.Predmet.StrankaNazivFormatedOIB>
    <izvorni_sadrzaj>OSIJEK-KOTEKS dioničko društvo za graditeljstvo, proizvodnju i trgovinu, OIB 44610694500</izvorni_sadrzaj>
    <derivirana_varijabla naziv="DomainObject.Predmet.StrankaNazivFormatedOIB_1">OSIJEK-KOTEKS dioničko društvo za graditeljstvo, proizvodnju i trgovinu, OIB 44610694500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OSIJEK-KOTEKS dioničko društvo za graditeljstvo, proizvodnju i trgovinu</item>
    </izvorni_sadrzaj>
    <derivirana_varijabla naziv="DomainObject.Predmet.StrankaListFormated_1">
      <item>OSIJEK-KOTEKS dioničko društvo za graditeljstvo, proizvodnju i trgovinu</item>
    </derivirana_varijabla>
  </DomainObject.Predmet.StrankaListFormated>
  <DomainObject.Predmet.StrankaListFormatedOIB>
    <izvorni_sadrzaj>
      <item>OSIJEK-KOTEKS dioničko društvo za graditeljstvo, proizvodnju i trgovinu, OIB 44610694500</item>
    </izvorni_sadrzaj>
    <derivirana_varijabla naziv="DomainObject.Predmet.StrankaListFormatedOIB_1">
      <item>OSIJEK-KOTEKS dioničko društvo za graditeljstvo, proizvodnju i trgovinu, OIB 44610694500</item>
    </derivirana_varijabla>
  </DomainObject.Predmet.StrankaListFormatedOIB>
  <DomainObject.Predmet.StrankaListFormatedWithAdress>
    <izvorni_sadrzaj>
      <item>OSIJEK-KOTEKS dioničko društvo za graditeljstvo, proizvodnju i trgovinu, Šamačka 11, 31000 Osijek</item>
    </izvorni_sadrzaj>
    <derivirana_varijabla naziv="DomainObject.Predmet.StrankaListFormatedWithAdress_1">
      <item>OSIJEK-KOTEKS dioničko društvo za graditeljstvo, proizvodnju i trgovinu, Šamačka 11, 31000 Osijek</item>
    </derivirana_varijabla>
  </DomainObject.Predmet.StrankaListFormatedWithAdress>
  <DomainObject.Predmet.StrankaListFormatedWithAdressOIB>
    <izvorni_sadrzaj>
      <item>OSIJEK-KOTEKS dioničko društvo za graditeljstvo, proizvodnju i trgovinu, OIB 44610694500, Šamačka 11, 31000 Osijek</item>
    </izvorni_sadrzaj>
    <derivirana_varijabla naziv="DomainObject.Predmet.StrankaListFormatedWithAdressOIB_1">
      <item>OSIJEK-KOTEKS dioničko društvo za graditeljstvo, proizvodnju i trgovinu, OIB 44610694500, Šamačka 11, 31000 Osijek</item>
    </derivirana_varijabla>
  </DomainObject.Predmet.StrankaListFormatedWithAdressOIB>
  <DomainObject.Predmet.StrankaListNazivFormated>
    <izvorni_sadrzaj>
      <item>OSIJEK-KOTEKS dioničko društvo za graditeljstvo, proizvodnju i trgovinu</item>
    </izvorni_sadrzaj>
    <derivirana_varijabla naziv="DomainObject.Predmet.StrankaListNazivFormated_1">
      <item>OSIJEK-KOTEKS dioničko društvo za graditeljstvo, proizvodnju i trgovinu</item>
    </derivirana_varijabla>
  </DomainObject.Predmet.StrankaListNazivFormated>
  <DomainObject.Predmet.StrankaListNazivFormatedOIB>
    <izvorni_sadrzaj>
      <item>OSIJEK-KOTEKS dioničko društvo za graditeljstvo, proizvodnju i trgovinu, OIB 44610694500</item>
    </izvorni_sadrzaj>
    <derivirana_varijabla naziv="DomainObject.Predmet.StrankaListNazivFormatedOIB_1">
      <item>OSIJEK-KOTEKS dioničko društvo za graditeljstvo, proizvodnju i trgovinu, OIB 44610694500</item>
    </derivirana_varijabla>
  </DomainObject.Predmet.StrankaListNazivFormatedOIB>
  <DomainObject.Predmet.ProtuStrankaListFormated>
    <izvorni_sadrzaj>
      <item>OKTAL PLUS d.o.o.</item>
    </izvorni_sadrzaj>
    <derivirana_varijabla naziv="DomainObject.Predmet.ProtuStrankaListFormated_1">
      <item>OKTAL PLUS d.o.o.</item>
    </derivirana_varijabla>
  </DomainObject.Predmet.ProtuStrankaListFormated>
  <DomainObject.Predmet.ProtuStrankaListFormatedOIB>
    <izvorni_sadrzaj>
      <item>OKTAL PLUS d.o.o., OIB 60867849643</item>
    </izvorni_sadrzaj>
    <derivirana_varijabla naziv="DomainObject.Predmet.ProtuStrankaListFormatedOIB_1">
      <item>OKTAL PLUS d.o.o., OIB 60867849643</item>
    </derivirana_varijabla>
  </DomainObject.Predmet.ProtuStrankaListFormatedOIB>
  <DomainObject.Predmet.ProtuStrankaListFormatedWithAdress>
    <izvorni_sadrzaj>
      <item>OKTAL PLUS d.o.o., Tuškanova 37, 10000 Zagreb</item>
    </izvorni_sadrzaj>
    <derivirana_varijabla naziv="DomainObject.Predmet.ProtuStrankaListFormatedWithAdress_1">
      <item>OKTAL PLUS d.o.o., Tuškanova 37, 10000 Zagreb</item>
    </derivirana_varijabla>
  </DomainObject.Predmet.ProtuStrankaListFormatedWithAdress>
  <DomainObject.Predmet.ProtuStrankaListFormatedWithAdressOIB>
    <izvorni_sadrzaj>
      <item>OKTAL PLUS d.o.o., OIB 60867849643, Tuškanova 37, 10000 Zagreb</item>
    </izvorni_sadrzaj>
    <derivirana_varijabla naziv="DomainObject.Predmet.ProtuStrankaListFormatedWithAdressOIB_1">
      <item>OKTAL PLUS d.o.o., OIB 60867849643, Tuškanova 37, 10000 Zagreb</item>
    </derivirana_varijabla>
  </DomainObject.Predmet.ProtuStrankaListFormatedWithAdressOIB>
  <DomainObject.Predmet.ProtuStrankaListNazivFormated>
    <izvorni_sadrzaj>
      <item>OKTAL PLUS d.o.o.</item>
    </izvorni_sadrzaj>
    <derivirana_varijabla naziv="DomainObject.Predmet.ProtuStrankaListNazivFormated_1">
      <item>OKTAL PLUS d.o.o.</item>
    </derivirana_varijabla>
  </DomainObject.Predmet.ProtuStrankaListNazivFormated>
  <DomainObject.Predmet.ProtuStrankaListNazivFormatedOIB>
    <izvorni_sadrzaj>
      <item>OKTAL PLUS d.o.o., OIB 60867849643</item>
    </izvorni_sadrzaj>
    <derivirana_varijabla naziv="DomainObject.Predmet.ProtuStrankaListNazivFormatedOIB_1">
      <item>OKTAL PLUS d.o.o., OIB 60867849643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St-235/2018-5</izvorni_sadrzaj>
    <derivirana_varijabla naziv="DomainObject.PoslovniBrojDokumenta_1">St-235/2018-5</derivirana_varijabla>
  </DomainObject.PoslovniBrojDokumenta>
  <DomainObject.Predmet.StrankaIDrugi>
    <izvorni_sadrzaj>OSIJEK-KOTEKS dioničko društvo za graditeljstvo, proizvodnju i trgovinu</izvorni_sadrzaj>
    <derivirana_varijabla naziv="DomainObject.Predmet.StrankaIDrugi_1">OSIJEK-KOTEKS dioničko društvo za graditeljstvo, proizvodnju i trgovinu</derivirana_varijabla>
  </DomainObject.Predmet.StrankaIDrugi>
  <DomainObject.Predmet.ProtustrankaIDrugi>
    <izvorni_sadrzaj>OKTAL PLUS d.o.o.</izvorni_sadrzaj>
    <derivirana_varijabla naziv="DomainObject.Predmet.ProtustrankaIDrugi_1">OKTAL PLUS d.o.o.</derivirana_varijabla>
  </DomainObject.Predmet.ProtustrankaIDrugi>
  <DomainObject.Predmet.StrankaIDrugiAdressOIB>
    <izvorni_sadrzaj>OSIJEK-KOTEKS dioničko društvo za graditeljstvo, proizvodnju i trgovinu, OIB 44610694500, Šamačka 11, 31000 Osijek</izvorni_sadrzaj>
    <derivirana_varijabla naziv="DomainObject.Predmet.StrankaIDrugiAdressOIB_1">OSIJEK-KOTEKS dioničko društvo za graditeljstvo, proizvodnju i trgovinu, OIB 44610694500, Šamačka 11, 31000 Osijek</derivirana_varijabla>
  </DomainObject.Predmet.StrankaIDrugiAdressOIB>
  <DomainObject.Predmet.ProtustrankaIDrugiAdressOIB>
    <izvorni_sadrzaj>OKTAL PLUS d.o.o., OIB 60867849643, Tuškanova 37, 10000 Zagreb</izvorni_sadrzaj>
    <derivirana_varijabla naziv="DomainObject.Predmet.ProtustrankaIDrugiAdressOIB_1">OKTAL PLUS d.o.o., OIB 60867849643,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OKTAL PLUS d.o.o.</item>
      <item>OSIJEK-KOTEKS dioničko društvo za graditeljstvo, proizvodnju i trgovinu</item>
    </izvorni_sadrzaj>
    <derivirana_varijabla naziv="DomainObject.Predmet.SudioniciListNaziv_1">
      <item>OKTAL PLUS d.o.o.</item>
      <item>OSIJEK-KOTEKS dioničko društvo za graditeljstvo, proizvodnju i trgovinu</item>
    </derivirana_varijabla>
  </DomainObject.Predmet.SudioniciListNaziv>
  <DomainObject.Predmet.SudioniciListAdressOIB>
    <izvorni_sadrzaj>
      <item>OKTAL PLUS d.o.o., OIB 60867849643, Tuškanova 37,10000 Zagreb</item>
      <item>OSIJEK-KOTEKS dioničko društvo za graditeljstvo, proizvodnju i trgovinu, OIB 44610694500, Šamačka 11,31000 Osijek</item>
    </izvorni_sadrzaj>
    <derivirana_varijabla naziv="DomainObject.Predmet.SudioniciListAdressOIB_1">
      <item>OKTAL PLUS d.o.o., OIB 60867849643, Tuškanova 37,10000 Zagreb</item>
      <item>OSIJEK-KOTEKS dioničko društvo za graditeljstvo, proizvodnju i trgovinu, OIB 44610694500,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52DD5-A613-48FD-8875-084219443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1901</properties:Characters>
  <properties:Lines>70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2018-06-04T10:42:00Z</cp:lastPrinted>
  <dcterms:modified xmlns:xsi="http://www.w3.org/2001/XMLSchema-instance" xsi:type="dcterms:W3CDTF">2018-06-04T10:42:00Z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St-235/2018-5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