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f203a" w14:paraId="10f203a" w:rsidRDefault="00BC018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1388745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C0184" w:rsidP="00BC0184" w:rsidR="00BC0184">
      <w:pPr>
        <w:pStyle w:val="Bezproreda"/>
      </w:pPr>
      <w:r>
        <w:t xml:space="preserve">    </w:t>
      </w:r>
    </w:p>
    <w:p w:rsidRDefault="00BC0184" w:rsidP="00BC0184" w:rsidR="00BC0184">
      <w:pPr>
        <w:pStyle w:val="Bezproreda"/>
      </w:pPr>
    </w:p>
    <w:p w:rsidRDefault="00BC0184" w:rsidP="00BC0184" w:rsidR="00AE649C">
      <w:pPr>
        <w:pStyle w:val="Bezproreda"/>
      </w:pPr>
      <w:r>
        <w:t xml:space="preserve">      Republika Hrvatska</w:t>
      </w:r>
    </w:p>
    <w:p w:rsidRDefault="00BC0184" w:rsidP="00BC0184" w:rsidR="00BC0184">
      <w:pPr>
        <w:pStyle w:val="Bezproreda"/>
      </w:pPr>
      <w:r>
        <w:t>Trgovački sud u Bjelovaru</w:t>
      </w:r>
    </w:p>
    <w:p w:rsidRDefault="00BC0184" w:rsidP="00BC0184" w:rsidR="00BC0184" w:rsidRPr="00B76F3C">
      <w:pPr>
        <w:pStyle w:val="Bezproreda"/>
      </w:pPr>
      <w:r>
        <w:t>Bjelovar, Dr. I. Lebovića 42.</w:t>
      </w:r>
    </w:p>
    <w:p w:rsidRDefault="00BC0184" w:rsidP="00BC0184" w:rsidR="00BC0184">
      <w:pPr>
        <w:pStyle w:val="Bezproreda"/>
        <w:ind w:firstLine="708" w:left="4956"/>
        <w:rPr>
          <w:noProof/>
        </w:rPr>
      </w:pPr>
      <w:r>
        <w:rPr>
          <w:noProof/>
        </w:rPr>
        <w:t>Poslovni broj: 1 St-841/2017-14</w:t>
      </w:r>
    </w:p>
    <w:p w:rsidRDefault="00BC0184" w:rsidP="00BC0184" w:rsidR="00BC0184">
      <w:pPr>
        <w:pStyle w:val="Bezproreda"/>
        <w:rPr>
          <w:noProof/>
        </w:rPr>
      </w:pPr>
    </w:p>
    <w:p w:rsidRDefault="00BC0184" w:rsidP="00BC0184" w:rsidR="00BC0184">
      <w:pPr>
        <w:pStyle w:val="Bezproreda"/>
        <w:rPr>
          <w:noProof/>
        </w:rPr>
      </w:pPr>
    </w:p>
    <w:p w:rsidRDefault="00BC0184" w:rsidP="00BC0184" w:rsidR="00BC0184">
      <w:pPr>
        <w:pStyle w:val="Bezproreda"/>
        <w:jc w:val="center"/>
        <w:rPr>
          <w:noProof/>
        </w:rPr>
      </w:pPr>
    </w:p>
    <w:p w:rsidRDefault="00BC0184" w:rsidP="00BC0184" w:rsidR="00BC0184">
      <w:pPr>
        <w:pStyle w:val="Bezproreda"/>
        <w:jc w:val="center"/>
        <w:rPr>
          <w:noProof/>
        </w:rPr>
      </w:pPr>
      <w:r>
        <w:rPr>
          <w:noProof/>
        </w:rPr>
        <w:t>U    I M E    R E P U B L I K E     H R V A T S K E</w:t>
      </w:r>
    </w:p>
    <w:p w:rsidRDefault="00BC0184" w:rsidP="00BC0184" w:rsidR="00BC0184">
      <w:pPr>
        <w:pStyle w:val="Bezproreda"/>
        <w:jc w:val="center"/>
        <w:rPr>
          <w:noProof/>
        </w:rPr>
      </w:pPr>
    </w:p>
    <w:p w:rsidRDefault="00BC0184" w:rsidP="00BC0184" w:rsidR="00BC0184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BC0184" w:rsidP="00BC0184" w:rsidR="00BC0184">
      <w:pPr>
        <w:pStyle w:val="Bezproreda"/>
        <w:rPr>
          <w:noProof/>
        </w:rPr>
      </w:pPr>
    </w:p>
    <w:p w:rsidRDefault="00BC0184" w:rsidP="00BC0184" w:rsidR="00BC0184">
      <w:pPr>
        <w:pStyle w:val="Bezproreda"/>
        <w:rPr>
          <w:noProof/>
        </w:rPr>
      </w:pPr>
    </w:p>
    <w:p w:rsidRDefault="00BC0184" w:rsidP="00BC0184" w:rsidR="00BC0184">
      <w:pPr>
        <w:pStyle w:val="Bezproreda"/>
        <w:ind w:firstLine="708"/>
        <w:rPr>
          <w:noProof/>
        </w:rPr>
      </w:pPr>
      <w:r>
        <w:rPr>
          <w:noProof/>
        </w:rPr>
        <w:t>Trgovački sud u Bjelovaru, po  sucu Branki Pleskalt,   u stečajnom predmetu  nad Stečajnom masom iza dužnika INTENTIO d.o.o. za proizvodnju, trgovinu i usluge Bistrinci, Fiskulturna 12, OIB: 53697602985,  8. siječnja  2018.</w:t>
      </w:r>
    </w:p>
    <w:p w:rsidRDefault="00BC0184" w:rsidP="00BC0184" w:rsidR="00BC0184">
      <w:pPr>
        <w:pStyle w:val="Bezproreda"/>
        <w:rPr>
          <w:noProof/>
        </w:rPr>
      </w:pPr>
    </w:p>
    <w:p w:rsidRDefault="00BC0184" w:rsidP="00BC0184" w:rsidR="00BC0184">
      <w:pPr>
        <w:pStyle w:val="Bezproreda"/>
        <w:jc w:val="center"/>
        <w:rPr>
          <w:noProof/>
        </w:rPr>
      </w:pPr>
      <w:r>
        <w:rPr>
          <w:noProof/>
        </w:rPr>
        <w:t>r i j e š i o     j e</w:t>
      </w:r>
    </w:p>
    <w:p w:rsidRDefault="00BC0184" w:rsidP="00BC0184" w:rsidR="00BC0184">
      <w:pPr>
        <w:pStyle w:val="Bezproreda"/>
        <w:rPr>
          <w:noProof/>
        </w:rPr>
      </w:pPr>
    </w:p>
    <w:p w:rsidRDefault="00BC0184" w:rsidP="00BC0184" w:rsidR="00BC0184">
      <w:pPr>
        <w:pStyle w:val="Bezproreda"/>
        <w:rPr>
          <w:noProof/>
        </w:rPr>
      </w:pPr>
    </w:p>
    <w:p w:rsidRDefault="00BC0184" w:rsidP="00BC0184" w:rsidR="00BC0184">
      <w:pPr>
        <w:pStyle w:val="Bezproreda"/>
        <w:ind w:firstLine="708"/>
        <w:rPr>
          <w:noProof/>
        </w:rPr>
      </w:pPr>
      <w:r>
        <w:rPr>
          <w:noProof/>
        </w:rPr>
        <w:t>1. Pozivaju se vjerovnici Viših isplatnih redova da u roku od 60 dana računajući od proteka osmog dana od dana objave oglasa o otvaranju stečajnog postupka na e-oglasnoj ploči suda,  prijave svoje tražbine stečajnom upravitelju Vladi Šokac Bistrinci, Fiskulturna 12, u skladu s pravilima Stečajnog zakona (N.N. br. 44/96, 29/99, 129/00, 123/03, 197/03, 187/04, 82/06, 116/10,25/12, 133/12, 45/13 i 71/15) o prijavi tražbina (čl. 131. Stečajnog zakona), u dva primjerka s priloženim isprava iz kojih tražbina proizlazi i dokazom o uplati sudske pristojbe u iznosu od 2% od iznosa prijavljene tražbine (ali ne više od 500,00 kuna). Pristojba se uplaćuje na račun Državnog proračuna RH IBAN HR1210010051863000160, model HR64, poziv na broj 5045-3515-84117, svrha uplate: sudska pristojba u predmetu br. 1 St-841/2017.</w:t>
      </w:r>
    </w:p>
    <w:p w:rsidRDefault="00BC0184" w:rsidP="00BC0184" w:rsidR="00BC0184">
      <w:pPr>
        <w:pStyle w:val="Bezproreda"/>
        <w:rPr>
          <w:noProof/>
        </w:rPr>
      </w:pPr>
    </w:p>
    <w:p w:rsidRDefault="00BC0184" w:rsidP="00BC0184" w:rsidR="00BC0184">
      <w:pPr>
        <w:pStyle w:val="Bezproreda"/>
        <w:ind w:firstLine="708"/>
        <w:rPr>
          <w:noProof/>
        </w:rPr>
      </w:pPr>
      <w:r>
        <w:rPr>
          <w:noProof/>
        </w:rPr>
        <w:t xml:space="preserve">U prijavi je potrebno navesti pravnu osnovu i iznos tražbine u kunama, te broj računa vjerovnika. </w:t>
      </w:r>
    </w:p>
    <w:p w:rsidRDefault="00BC0184" w:rsidP="00BC0184" w:rsidR="00BC0184">
      <w:pPr>
        <w:pStyle w:val="Bezproreda"/>
        <w:rPr>
          <w:noProof/>
        </w:rPr>
      </w:pPr>
    </w:p>
    <w:p w:rsidRDefault="00BC0184" w:rsidP="00BC0184" w:rsidR="00BC0184">
      <w:pPr>
        <w:pStyle w:val="Bezproreda"/>
        <w:ind w:firstLine="708"/>
        <w:rPr>
          <w:noProof/>
        </w:rPr>
      </w:pPr>
      <w:r>
        <w:rPr>
          <w:noProof/>
        </w:rPr>
        <w:t xml:space="preserve">Ako se prijavljuju tražbine o kojima se vodi parnica, u prijavi treba navesti sud pred kojim se vodi parnica s naznakom broja spisa. </w:t>
      </w:r>
    </w:p>
    <w:p w:rsidRDefault="00BC0184" w:rsidP="00BC0184" w:rsidR="00BC0184">
      <w:pPr>
        <w:pStyle w:val="Bezproreda"/>
        <w:rPr>
          <w:noProof/>
        </w:rPr>
      </w:pPr>
    </w:p>
    <w:p w:rsidRDefault="00BC0184" w:rsidP="00BC0184" w:rsidR="00BC0184">
      <w:pPr>
        <w:pStyle w:val="Bezproreda"/>
        <w:ind w:firstLine="708"/>
        <w:rPr>
          <w:noProof/>
        </w:rPr>
      </w:pPr>
      <w:r>
        <w:rPr>
          <w:noProof/>
        </w:rPr>
        <w:t>Stečajni upravitelj će sastaviti popis svih tražbina radnika i prijašnjih radnika dužnika dospjelih do otvaranja stečajnog postupka i to u bruto i neto iznosu i predočiti radnicima na potpis prijavu njihovih tražbina. Smatrat će se da je radnik svoju tražbinu prijavio u skladu s popisom koji je sastavio stečajni upravitelj, ako najkasnije osam dana prije općeg ispitnog ročišta ne podnese svoju samostalnu prijavu.</w:t>
      </w:r>
    </w:p>
    <w:p w:rsidRDefault="00BC0184" w:rsidP="00BC0184" w:rsidR="00BC0184">
      <w:pPr>
        <w:pStyle w:val="Bezproreda"/>
        <w:rPr>
          <w:noProof/>
        </w:rPr>
      </w:pPr>
    </w:p>
    <w:p w:rsidRDefault="00BC0184" w:rsidP="00BC0184" w:rsidR="00BC0184">
      <w:pPr>
        <w:pStyle w:val="Bezproreda"/>
        <w:ind w:firstLine="708"/>
        <w:rPr>
          <w:b/>
          <w:noProof/>
        </w:rPr>
      </w:pPr>
      <w:r>
        <w:rPr>
          <w:b/>
          <w:noProof/>
        </w:rPr>
        <w:t>Prijave potraživanja dostaviti stečajnom upravitelju Vladi Šokac Bistrinci, Fiskulturna 12, Belišće.</w:t>
      </w:r>
    </w:p>
    <w:p w:rsidRDefault="00BC0184" w:rsidP="00BC0184" w:rsidR="00BC0184">
      <w:pPr>
        <w:pStyle w:val="Bezproreda"/>
        <w:rPr>
          <w:b/>
          <w:noProof/>
        </w:rPr>
      </w:pPr>
    </w:p>
    <w:p w:rsidRDefault="00BC0184" w:rsidP="00BC0184" w:rsidR="00BC0184">
      <w:pPr>
        <w:pStyle w:val="Bezproreda"/>
        <w:ind w:firstLine="708"/>
        <w:rPr>
          <w:noProof/>
        </w:rPr>
      </w:pPr>
      <w:r>
        <w:rPr>
          <w:noProof/>
        </w:rPr>
        <w:lastRenderedPageBreak/>
        <w:t>2. Razlučni vjerovnici dužni su podneskom obavijestiti stečajnog upravitelja o svom razlučnom pravu, pravnoj osnovi razlučnog prava i dijelu imovine stečajnog dužnika na koji se odnosi njihovo razlučno pravo. Ako razlučni vjerovnici prijavljuju i tražbinu kao stečajni vjerovnici, u prijavi su dužni označiti dio imovine stečajnog dužnika na koji se odnosi njihovo razlučno pravo i iznos do kojeg njihova tražbina predviđeno neće biti pokrivena tim razlučnim pravom. (čl. 258. Stečajnog zakona).</w:t>
      </w:r>
    </w:p>
    <w:p w:rsidRDefault="00BC0184" w:rsidP="00BC0184" w:rsidR="00BC0184">
      <w:pPr>
        <w:pStyle w:val="Bezproreda"/>
        <w:rPr>
          <w:noProof/>
        </w:rPr>
      </w:pPr>
    </w:p>
    <w:p w:rsidRDefault="00BC0184" w:rsidP="00BC0184" w:rsidR="00BC0184">
      <w:pPr>
        <w:pStyle w:val="Bezproreda"/>
        <w:ind w:firstLine="708"/>
        <w:rPr>
          <w:noProof/>
        </w:rPr>
      </w:pPr>
      <w:r>
        <w:rPr>
          <w:noProof/>
        </w:rPr>
        <w:t xml:space="preserve">3. Izlučni vjerovnici dužni su podneskom obavijestiti stečajnog upravitelja o svom izlučnom pravu, pravnoj osnovi izlučnog prava i označiti predmet odnosno označiti pravo na koje se njihovo izlučno pravo odnosi. </w:t>
      </w:r>
    </w:p>
    <w:p w:rsidRDefault="00BC0184" w:rsidP="00BC0184" w:rsidR="00BC0184">
      <w:pPr>
        <w:pStyle w:val="Bezproreda"/>
        <w:rPr>
          <w:noProof/>
        </w:rPr>
      </w:pPr>
    </w:p>
    <w:p w:rsidRDefault="00BC0184" w:rsidP="00BC0184" w:rsidR="00BC0184">
      <w:pPr>
        <w:pStyle w:val="Bezproreda"/>
        <w:ind w:firstLine="708"/>
        <w:rPr>
          <w:noProof/>
        </w:rPr>
      </w:pPr>
      <w:r>
        <w:rPr>
          <w:noProof/>
        </w:rPr>
        <w:t>4. Otvaranje stečajnog postupka ima se upisati u sudski registar ovog suda te zemljišne knjige koje vodi Općinski sud u Bjelovaru, Zemljišno knjižni odjel i to poduložak 2581/zk. ul. br. 2107 k.o. Grad Bjelovar, u naravi poslovni prostor L4 (lokal 4) u dvorišnom dijelu prizemlja površine 38,40 m</w:t>
      </w:r>
      <w:r>
        <w:rPr>
          <w:noProof/>
          <w:vertAlign w:val="superscript"/>
        </w:rPr>
        <w:t>2</w:t>
      </w:r>
      <w:r>
        <w:rPr>
          <w:noProof/>
        </w:rPr>
        <w:t>, sa pripadajućim podrumom površine 5,50 m</w:t>
      </w:r>
      <w:r>
        <w:rPr>
          <w:noProof/>
          <w:vertAlign w:val="superscript"/>
        </w:rPr>
        <w:t>2</w:t>
      </w:r>
      <w:r>
        <w:rPr>
          <w:noProof/>
        </w:rPr>
        <w:t>, nalazeći u objektu izgrađenom na čkbr. 2501/1.</w:t>
      </w:r>
    </w:p>
    <w:p w:rsidRDefault="00BC0184" w:rsidP="00BC0184" w:rsidR="00BC0184">
      <w:pPr>
        <w:pStyle w:val="Bezproreda"/>
        <w:ind w:firstLine="708"/>
        <w:rPr>
          <w:noProof/>
        </w:rPr>
      </w:pPr>
    </w:p>
    <w:p w:rsidRDefault="00BC0184" w:rsidP="00BC0184" w:rsidR="00BC0184">
      <w:pPr>
        <w:pStyle w:val="Bezproreda"/>
        <w:ind w:firstLine="708"/>
        <w:rPr>
          <w:noProof/>
        </w:rPr>
      </w:pPr>
      <w:r>
        <w:rPr>
          <w:noProof/>
        </w:rPr>
        <w:t>5. Stečajni postupak otvoren je dana 8. siječnja 2018. godine kojeg dana je ovo Rješenje stavljeno na e- oglasnu ploću ovoga suda u 9,00 sati.</w:t>
      </w:r>
    </w:p>
    <w:p w:rsidRDefault="00BC0184" w:rsidP="00BC0184" w:rsidR="00BC0184">
      <w:pPr>
        <w:pStyle w:val="Bezproreda"/>
        <w:rPr>
          <w:noProof/>
        </w:rPr>
      </w:pPr>
    </w:p>
    <w:p w:rsidRDefault="00BC0184" w:rsidP="00BC0184" w:rsidR="00BC0184">
      <w:pPr>
        <w:pStyle w:val="Bezproreda"/>
        <w:ind w:firstLine="708"/>
        <w:rPr>
          <w:noProof/>
        </w:rPr>
      </w:pPr>
      <w:r>
        <w:rPr>
          <w:noProof/>
        </w:rPr>
        <w:t xml:space="preserve">6. Ročište vjerovnika na kojem će se ispitati prijavljene tražbine (Ispitno ročište) zakazuje se za </w:t>
      </w:r>
    </w:p>
    <w:p w:rsidRDefault="00BC0184" w:rsidP="00BC0184" w:rsidR="00BC0184">
      <w:pPr>
        <w:pStyle w:val="Bezproreda"/>
        <w:rPr>
          <w:noProof/>
        </w:rPr>
      </w:pPr>
    </w:p>
    <w:p w:rsidRDefault="00BC0184" w:rsidP="00BC0184" w:rsidR="00BC0184">
      <w:pPr>
        <w:pStyle w:val="Bezproreda"/>
        <w:jc w:val="center"/>
        <w:rPr>
          <w:b/>
          <w:bCs/>
          <w:noProof/>
        </w:rPr>
      </w:pPr>
      <w:r>
        <w:rPr>
          <w:b/>
          <w:bCs/>
          <w:noProof/>
        </w:rPr>
        <w:t>dan  10. travnja 2018. godine u 9,00 sati</w:t>
      </w:r>
    </w:p>
    <w:p w:rsidRDefault="00BC0184" w:rsidP="00BC0184" w:rsidR="00BC0184">
      <w:pPr>
        <w:pStyle w:val="Bezproreda"/>
        <w:jc w:val="center"/>
        <w:rPr>
          <w:noProof/>
        </w:rPr>
      </w:pPr>
    </w:p>
    <w:p w:rsidRDefault="00BC0184" w:rsidP="00BC0184" w:rsidR="00BC0184">
      <w:pPr>
        <w:pStyle w:val="Bezproreda"/>
        <w:jc w:val="center"/>
        <w:rPr>
          <w:noProof/>
        </w:rPr>
      </w:pPr>
    </w:p>
    <w:p w:rsidRDefault="00BC0184" w:rsidP="00BC0184" w:rsidR="00BC0184">
      <w:pPr>
        <w:pStyle w:val="Bezproreda"/>
        <w:rPr>
          <w:noProof/>
        </w:rPr>
      </w:pPr>
      <w:r>
        <w:rPr>
          <w:b/>
          <w:noProof/>
        </w:rPr>
        <w:t xml:space="preserve">u zgradi  suda na adresi Dr. I. Lebovića 42,  u Bjelovaru </w:t>
      </w:r>
      <w:r>
        <w:rPr>
          <w:noProof/>
        </w:rPr>
        <w:t xml:space="preserve">.  </w:t>
      </w:r>
    </w:p>
    <w:p w:rsidRDefault="00BC0184" w:rsidP="00BC0184" w:rsidR="00BC0184">
      <w:pPr>
        <w:pStyle w:val="Bezproreda"/>
        <w:rPr>
          <w:noProof/>
        </w:rPr>
      </w:pPr>
    </w:p>
    <w:p w:rsidRDefault="00BC0184" w:rsidP="00BC0184" w:rsidR="00BC0184">
      <w:pPr>
        <w:pStyle w:val="Bezproreda"/>
        <w:ind w:firstLine="708"/>
        <w:rPr>
          <w:b/>
          <w:bCs/>
          <w:noProof/>
        </w:rPr>
      </w:pPr>
      <w:r>
        <w:rPr>
          <w:noProof/>
        </w:rPr>
        <w:t xml:space="preserve">7. Ročište vjerovnika na kojem će se na temelju izvješća stečajnog upravitelja odlučivati o daljnjem tijeku stečajnog postupka (Izvještajno ročište) zakazuje se za </w:t>
      </w:r>
      <w:r>
        <w:rPr>
          <w:b/>
          <w:bCs/>
          <w:noProof/>
        </w:rPr>
        <w:t>isti dan na istome mjestu u 9,30 sati.</w:t>
      </w:r>
    </w:p>
    <w:p w:rsidRDefault="00BC0184" w:rsidP="00BC0184" w:rsidR="00BC0184">
      <w:pPr>
        <w:pStyle w:val="Bezproreda"/>
        <w:rPr>
          <w:b/>
          <w:bCs/>
          <w:noProof/>
        </w:rPr>
      </w:pPr>
    </w:p>
    <w:p w:rsidRDefault="00BC0184" w:rsidP="00BC0184" w:rsidR="00BC0184">
      <w:pPr>
        <w:pStyle w:val="Bezproreda"/>
        <w:rPr>
          <w:b/>
          <w:bCs/>
          <w:noProof/>
        </w:rPr>
      </w:pPr>
    </w:p>
    <w:p w:rsidRDefault="00BC0184" w:rsidP="00BC0184" w:rsidR="00BC0184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BC0184" w:rsidP="00BC0184" w:rsidR="00BC0184">
      <w:pPr>
        <w:pStyle w:val="Bezproreda"/>
        <w:jc w:val="center"/>
        <w:rPr>
          <w:noProof/>
        </w:rPr>
      </w:pPr>
    </w:p>
    <w:p w:rsidRDefault="00BC0184" w:rsidP="00BC0184" w:rsidR="00BC0184">
      <w:pPr>
        <w:pStyle w:val="Bezproreda"/>
        <w:jc w:val="center"/>
        <w:rPr>
          <w:noProof/>
        </w:rPr>
      </w:pPr>
    </w:p>
    <w:p w:rsidRDefault="00BC0184" w:rsidP="00BC0184" w:rsidR="00BC0184">
      <w:pPr>
        <w:pStyle w:val="Bezproreda"/>
        <w:ind w:firstLine="708"/>
        <w:rPr>
          <w:noProof/>
        </w:rPr>
      </w:pPr>
      <w:r>
        <w:rPr>
          <w:noProof/>
        </w:rPr>
        <w:t>Predlagatelj  B2 Kapital d.o.o. Zagreb, Radnička cesta 41, OIB. 57508775367, kao stečajni i razlučni vjerovnik dostavio je dana 16. lipnja 2017. godine podnesak u kom navodi da stečajni dužnik Intentio d.o.o. u stečaju, ima u vlasništvu nekretninu i to u naravi poslovni prostor L4 (lokal 4) u dvorišnom dijelu prizemlja površine 38,40 m</w:t>
      </w:r>
      <w:r>
        <w:rPr>
          <w:noProof/>
          <w:vertAlign w:val="superscript"/>
        </w:rPr>
        <w:t>2</w:t>
      </w:r>
      <w:r>
        <w:rPr>
          <w:noProof/>
        </w:rPr>
        <w:t>, sa pripadajućim podrumom površine 5,50 m</w:t>
      </w:r>
      <w:r>
        <w:rPr>
          <w:noProof/>
          <w:vertAlign w:val="superscript"/>
        </w:rPr>
        <w:t>2</w:t>
      </w:r>
      <w:r>
        <w:rPr>
          <w:noProof/>
        </w:rPr>
        <w:t>, nalazeći u objektu izgrađenom na čkbr. 2502/1, te predložio  da se nastavi postupak radi naknade diobe u ime stečajne mase.</w:t>
      </w:r>
    </w:p>
    <w:p w:rsidRDefault="00BC0184" w:rsidP="00BC0184" w:rsidR="00BC0184">
      <w:pPr>
        <w:pStyle w:val="Bezproreda"/>
        <w:rPr>
          <w:noProof/>
        </w:rPr>
      </w:pPr>
    </w:p>
    <w:p w:rsidRDefault="00BC0184" w:rsidP="00BC0184" w:rsidR="00BC0184">
      <w:pPr>
        <w:pStyle w:val="Bezproreda"/>
        <w:ind w:firstLine="708"/>
        <w:rPr>
          <w:noProof/>
        </w:rPr>
      </w:pPr>
      <w:r>
        <w:rPr>
          <w:noProof/>
        </w:rPr>
        <w:t xml:space="preserve">Sud je Rješenjem br.1 St-300/2016-12 od 17. studenog 2017. godine odredio nastavak stečajnog postupka i upis stečajne mase brisanog dužnika  INTENTIO d.o.o. za proizvodnju, </w:t>
      </w:r>
      <w:r>
        <w:rPr>
          <w:noProof/>
        </w:rPr>
        <w:lastRenderedPageBreak/>
        <w:t xml:space="preserve">trgovinu i usluge Bjelovar, Andrije Kačića Miošića 12 A, OIB: 77513703932, radi naknadne diobe.  </w:t>
      </w:r>
    </w:p>
    <w:p w:rsidRDefault="00BC0184" w:rsidP="00BC0184" w:rsidR="00BC0184">
      <w:pPr>
        <w:pStyle w:val="Bezproreda"/>
        <w:rPr>
          <w:noProof/>
        </w:rPr>
      </w:pPr>
    </w:p>
    <w:p w:rsidRDefault="00BC0184" w:rsidP="00BC0184" w:rsidR="00BC0184">
      <w:pPr>
        <w:pStyle w:val="Bezproreda"/>
        <w:rPr>
          <w:noProof/>
        </w:rPr>
      </w:pPr>
      <w:r>
        <w:rPr>
          <w:noProof/>
        </w:rPr>
        <w:tab/>
        <w:t>Podneskom od 9. studenog 2017. godine stečajni upravitelj predložio je sudu da donese rješenje kojim će odrediti ispitno i izvještajno ročište te  pozvati vjerovnike da prijave tražbine stečajnom upravitelju.</w:t>
      </w:r>
    </w:p>
    <w:p w:rsidRDefault="00BC0184" w:rsidP="00BC0184" w:rsidR="00BC0184">
      <w:pPr>
        <w:ind w:firstLine="708"/>
        <w:jc w:val="both"/>
        <w:rPr>
          <w:rFonts w:cs="Times New Roman"/>
        </w:rPr>
      </w:pPr>
      <w:r>
        <w:rPr>
          <w:rFonts w:cs="Times New Roman" w:eastAsia="Times New Roman"/>
          <w:noProof/>
          <w:lang w:eastAsia="hr-HR"/>
        </w:rPr>
        <w:t>Obzirom na navedeno s</w:t>
      </w:r>
      <w:r>
        <w:rPr>
          <w:rFonts w:cs="Times New Roman"/>
        </w:rPr>
        <w:t>ud je u skladu s čl. 133. st. 1. i 6. Stečajnog zakona. zakazao ispitno i izvještajno ročište i pozvao vjerovnike stečajnog dužnika da stečajnom upravitelju u roku od 60 dana prijave svoje tražbine.</w:t>
      </w:r>
    </w:p>
    <w:p w:rsidRDefault="00BC0184" w:rsidP="00BC0184" w:rsidR="00BC0184">
      <w:pPr>
        <w:pStyle w:val="Bezproreda"/>
        <w:ind w:firstLine="708"/>
        <w:rPr>
          <w:noProof/>
        </w:rPr>
      </w:pPr>
      <w:r>
        <w:rPr>
          <w:noProof/>
        </w:rPr>
        <w:t>Zbog navedenog odlučeno je kao u izreci.</w:t>
      </w:r>
    </w:p>
    <w:p w:rsidRDefault="00BC0184" w:rsidP="00BC0184" w:rsidR="00BC0184">
      <w:pPr>
        <w:pStyle w:val="Bezproreda"/>
        <w:rPr>
          <w:noProof/>
        </w:rPr>
      </w:pPr>
    </w:p>
    <w:p w:rsidRDefault="00BC0184" w:rsidP="00BC0184" w:rsidR="00BC0184">
      <w:pPr>
        <w:pStyle w:val="Bezproreda"/>
        <w:ind w:firstLine="708"/>
        <w:rPr>
          <w:noProof/>
        </w:rPr>
      </w:pPr>
      <w:r>
        <w:rPr>
          <w:noProof/>
        </w:rPr>
        <w:t>U Bjelovaru 8. siječnja  2018.</w:t>
      </w:r>
    </w:p>
    <w:p w:rsidRDefault="00BC0184" w:rsidP="00BC0184" w:rsidR="00BC0184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S u d a c</w:t>
      </w:r>
    </w:p>
    <w:p w:rsidRDefault="00BC0184" w:rsidP="00BC0184" w:rsidR="00BC0184">
      <w:pPr>
        <w:pStyle w:val="Bezproreda"/>
        <w:rPr>
          <w:noProof/>
        </w:rPr>
      </w:pPr>
    </w:p>
    <w:p w:rsidRDefault="00BC0184" w:rsidP="00BC0184" w:rsidR="00BC0184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             Branka Pleskalt v.r.</w:t>
      </w:r>
    </w:p>
    <w:p w:rsidRDefault="00BC0184" w:rsidP="00BC0184" w:rsidR="00BC0184">
      <w:pPr>
        <w:pStyle w:val="Bezproreda"/>
        <w:rPr>
          <w:noProof/>
        </w:rPr>
      </w:pPr>
    </w:p>
    <w:p w:rsidRDefault="00BC0184" w:rsidP="00BC0184" w:rsidR="00BC0184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Za točnost otpravka-ovlašteni službenik</w:t>
      </w:r>
    </w:p>
    <w:p w:rsidRDefault="00BC0184" w:rsidP="00BC0184" w:rsidR="00BC0184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Vesna Dragišić</w:t>
      </w:r>
    </w:p>
    <w:p w:rsidRDefault="00BC0184" w:rsidP="00BC0184" w:rsidR="00BC0184">
      <w:pPr>
        <w:pStyle w:val="Bezproreda"/>
        <w:rPr>
          <w:noProof/>
        </w:rPr>
      </w:pPr>
    </w:p>
    <w:p w:rsidRDefault="00BC0184" w:rsidP="00BC0184" w:rsidR="00BC0184">
      <w:pPr>
        <w:pStyle w:val="Bezproreda"/>
        <w:rPr>
          <w:noProof/>
        </w:rPr>
      </w:pPr>
    </w:p>
    <w:p w:rsidRDefault="00BC0184" w:rsidP="00BC0184" w:rsidR="00BC0184">
      <w:pPr>
        <w:pStyle w:val="Bezproreda"/>
        <w:rPr>
          <w:noProof/>
        </w:rPr>
      </w:pPr>
      <w:r>
        <w:rPr>
          <w:noProof/>
        </w:rPr>
        <w:t>POUKA O PRAVNOM LIJEKU: Protiv ovog rješenja žalbu može podnijeti zastupnik po zakonu dužnika (čl. 53. st. 5. SZ.). Žalba se podnosi ovome sudu u dva primjerka u roku od 8 dana od dana dostave pisanog otpravka rješenja. Žalba ne zadržava ovrhu rješenja (čl. 11. SZ.)</w:t>
      </w:r>
    </w:p>
    <w:p w:rsidRDefault="00AE649C" w:rsidP="004F27AE" w:rsidR="00AE649C" w:rsidRPr="00B76F3C">
      <w:pPr>
        <w:pStyle w:val="NormaleSPIS"/>
      </w:pPr>
    </w:p>
    <w:sectPr w:rsidSect="00BC018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96671386"/>
      <w:docPartObj>
        <w:docPartGallery w:val="Page Numbers (Top of Page)"/>
        <w:docPartUnique/>
      </w:docPartObj>
    </w:sdtPr>
    <w:sdtEndPr/>
    <w:sdtContent>
      <w:p w:rsidRDefault="00BC0184" w:rsidR="00BC0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078">
          <w:t>3</w:t>
        </w:r>
        <w:r>
          <w:fldChar w:fldCharType="end"/>
        </w:r>
      </w:p>
    </w:sdtContent>
  </w:sdt>
  <w:p w:rsidRDefault="00BC0184" w:rsidR="008333A9">
    <w:pPr>
      <w:pStyle w:val="Zaglavlje"/>
    </w:pPr>
    <w:r>
      <w:t>Poslovni broj: 1 St-841/2017-14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2078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184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96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St-841/2017-2</izvorni_sadrzaj>
    <derivirana_varijabla naziv="DomainObject.Oznaka_1">St-841/2017-2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St-841/2017</izvorni_sadrzaj>
    <derivirana_varijabla naziv="DomainObject.Predmet.OznakaBroj_1">St-841/2017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INTENTIO društvo s ograničenom odgovornošću za proizvodnju, trgovinu i usluge u stečaju</izvorni_sadrzaj>
    <derivirana_varijabla naziv="DomainObject.Predmet.ProtustrankaFormated_1">  Stečajna masa iza INTENTIO društvo s ograničenom odgovornošću za proizvodnju, trgovinu i usluge u stečaju</derivirana_varijabla>
  </DomainObject.Predmet.ProtustrankaFormated>
  <DomainObject.Predmet.ProtustrankaFormatedOIB>
    <izvorni_sadrzaj>  Stečajna masa iza INTENTIO društvo s ograničenom odgovornošću za proizvodnju, trgovinu i usluge u stečaju, OIB 53697602985</izvorni_sadrzaj>
    <derivirana_varijabla naziv="DomainObject.Predmet.ProtustrankaFormatedOIB_1">  Stečajna masa iza INTENTIO društvo s ograničenom odgovornošću za proizvodnju, trgovinu i usluge u stečaju, OIB 53697602985</derivirana_varijabla>
  </DomainObject.Predmet.ProtustrankaFormatedOIB>
  <DomainObject.Predmet.ProtustrankaFormatedWithAdress>
    <izvorni_sadrzaj> Stečajna masa iza INTENTIO društvo s ograničenom odgovornošću za proizvodnju, trgovinu i usluge u stečaju, Fiskulturna 12, 31551 Bistrinci</izvorni_sadrzaj>
    <derivirana_varijabla naziv="DomainObject.Predmet.ProtustrankaFormatedWithAdress_1"> Stečajna masa iza INTENTIO društvo s ograničenom odgovornošću za proizvodnju, trgovinu i usluge u stečaju, Fiskulturna 12, 31551 Bistrinci</derivirana_varijabla>
  </DomainObject.Predmet.ProtustrankaFormatedWithAdress>
  <DomainObject.Predmet.ProtustrankaFormatedWithAdressOIB>
    <izvorni_sadrzaj> Stečajna masa iza INTENTIO društvo s ograničenom odgovornošću za proizvodnju, trgovinu i usluge u stečaju, OIB 53697602985, Fiskulturna 12, 31551 Bistrinci</izvorni_sadrzaj>
    <derivirana_varijabla naziv="DomainObject.Predmet.ProtustrankaFormatedWithAdressOIB_1"> Stečajna masa iza INTENTIO društvo s ograničenom odgovornošću za proizvodnju, trgovinu i usluge u stečaju, OIB 53697602985, Fiskulturna 12, 31551 Bistrinci</derivirana_varijabla>
  </DomainObject.Predmet.ProtustrankaFormatedWithAdressOIB>
  <DomainObject.Predmet.ProtustrankaWithAdress>
    <izvorni_sadrzaj>Stečajna masa iza INTENTIO društvo s ograničenom odgovornošću za proizvodnju, trgovinu i usluge u stečaju Fiskulturna 12, 31551 Bistrinci</izvorni_sadrzaj>
    <derivirana_varijabla naziv="DomainObject.Predmet.ProtustrankaWithAdress_1">Stečajna masa iza INTENTIO društvo s ograničenom odgovornošću za proizvodnju, trgovinu i usluge u stečaju Fiskulturna 12, 31551 Bistrinci</derivirana_varijabla>
  </DomainObject.Predmet.ProtustrankaWithAdress>
  <DomainObject.Predmet.ProtustrankaWithAdressOIB>
    <izvorni_sadrzaj>Stečajna masa iza INTENTIO društvo s ograničenom odgovornošću za proizvodnju, trgovinu i usluge u stečaju, OIB 53697602985, Fiskulturna 12, 31551 Bistrinci</izvorni_sadrzaj>
    <derivirana_varijabla naziv="DomainObject.Predmet.ProtustrankaWithAdressOIB_1">Stečajna masa iza INTENTIO društvo s ograničenom odgovornošću za proizvodnju, trgovinu i usluge u stečaju, OIB 53697602985, Fiskulturna 12, 31551 Bistrinci</derivirana_varijabla>
  </DomainObject.Predmet.ProtustrankaWithAdressOIB>
  <DomainObject.Predmet.ProtustrankaNazivFormated>
    <izvorni_sadrzaj>Stečajna masa iza INTENTIO društvo s ograničenom odgovornošću za proizvodnju, trgovinu i usluge u stečaju</izvorni_sadrzaj>
    <derivirana_varijabla naziv="DomainObject.Predmet.ProtustrankaNazivFormated_1">Stečajna masa iza INTENTIO društvo s ograničenom odgovornošću za proizvodnju, trgovinu i usluge u stečaju</derivirana_varijabla>
  </DomainObject.Predmet.ProtustrankaNazivFormated>
  <DomainObject.Predmet.ProtustrankaNazivFormatedOIB>
    <izvorni_sadrzaj>Stečajna masa iza INTENTIO društvo s ograničenom odgovornošću za proizvodnju, trgovinu i usluge u stečaju, OIB 53697602985</izvorni_sadrzaj>
    <derivirana_varijabla naziv="DomainObject.Predmet.ProtustrankaNazivFormatedOIB_1">Stečajna masa iza INTENTIO društvo s ograničenom odgovornošću za proizvodnju, trgovinu i usluge u stečaju, OIB 53697602985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INTENTIO društvo s ograničenom odgovornošću za proizvodnju, trgovinu i usluge u stečaju</item>
    </izvorni_sadrzaj>
    <derivirana_varijabla naziv="DomainObject.Predmet.ProtuStrankaListFormated_1">
      <item>Stečajna masa iza INTENTIO društvo s ograničenom odgovornošću za proizvodnju, trgovinu i usluge u stečaju</item>
    </derivirana_varijabla>
  </DomainObject.Predmet.ProtuStrankaListFormated>
  <DomainObject.Predmet.ProtuStrankaListFormatedOIB>
    <izvorni_sadrzaj>
      <item>Stečajna masa iza INTENTIO društvo s ograničenom odgovornošću za proizvodnju, trgovinu i usluge u stečaju, OIB 53697602985</item>
    </izvorni_sadrzaj>
    <derivirana_varijabla naziv="DomainObject.Predmet.ProtuStrankaListFormatedOIB_1">
      <item>Stečajna masa iza INTENTIO društvo s ograničenom odgovornošću za proizvodnju, trgovinu i usluge u stečaju, OIB 53697602985</item>
    </derivirana_varijabla>
  </DomainObject.Predmet.ProtuStrankaListFormatedOIB>
  <DomainObject.Predmet.ProtuStrankaListFormatedWithAdress>
    <izvorni_sadrzaj>
      <item>Stečajna masa iza INTENTIO društvo s ograničenom odgovornošću za proizvodnju, trgovinu i usluge u stečaju, Fiskulturna 12, 31551 Bistrinci</item>
    </izvorni_sadrzaj>
    <derivirana_varijabla naziv="DomainObject.Predmet.ProtuStrankaListFormatedWithAdress_1">
      <item>Stečajna masa iza INTENTIO društvo s ograničenom odgovornošću za proizvodnju, trgovinu i usluge u stečaju, Fiskulturna 12, 31551 Bistrinci</item>
    </derivirana_varijabla>
  </DomainObject.Predmet.ProtuStrankaListFormatedWithAdress>
  <DomainObject.Predmet.ProtuStrankaListFormatedWithAdressOIB>
    <izvorni_sadrzaj>
      <item>Stečajna masa iza INTENTIO društvo s ograničenom odgovornošću za proizvodnju, trgovinu i usluge u stečaju, OIB 53697602985, Fiskulturna 12, 31551 Bistrinci</item>
    </izvorni_sadrzaj>
    <derivirana_varijabla naziv="DomainObject.Predmet.ProtuStrankaListFormatedWithAdressOIB_1">
      <item>Stečajna masa iza INTENTIO društvo s ograničenom odgovornošću za proizvodnju, trgovinu i usluge u stečaju, OIB 53697602985, Fiskulturna 12, 31551 Bistrinci</item>
    </derivirana_varijabla>
  </DomainObject.Predmet.ProtuStrankaListFormatedWithAdressOIB>
  <DomainObject.Predmet.ProtuStrankaListNazivFormated>
    <izvorni_sadrzaj>
      <item>Stečajna masa iza INTENTIO društvo s ograničenom odgovornošću za proizvodnju, trgovinu i usluge u stečaju</item>
    </izvorni_sadrzaj>
    <derivirana_varijabla naziv="DomainObject.Predmet.ProtuStrankaListNazivFormated_1">
      <item>Stečajna masa iza INTENTIO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INTENTIO društvo s ograničenom odgovornošću za proizvodnju, trgovinu i usluge u stečaju, OIB 53697602985</item>
    </izvorni_sadrzaj>
    <derivirana_varijabla naziv="DomainObject.Predmet.ProtuStrankaListNazivFormatedOIB_1">
      <item>Stečajna masa iza INTENTIO društvo s ograničenom odgovornošću za proizvodnju, trgovinu i usluge u stečaju, OIB 53697602985</item>
    </derivirana_varijabla>
  </DomainObject.Predmet.ProtuStrankaListNazivFormatedOIB>
  <DomainObject.Predmet.OstaliListFormated>
    <izvorni_sadrzaj>
      <item>Darko Hlupić</item>
    </izvorni_sadrzaj>
    <derivirana_varijabla naziv="DomainObject.Predmet.OstaliListFormated_1">
      <item>Darko Hlupić</item>
    </derivirana_varijabla>
  </DomainObject.Predmet.OstaliListFormated>
  <DomainObject.Predmet.OstaliListFormatedOIB>
    <izvorni_sadrzaj>
      <item>Darko Hlupić, OIB 69084011707</item>
    </izvorni_sadrzaj>
    <derivirana_varijabla naziv="DomainObject.Predmet.OstaliListFormatedOIB_1">
      <item>Darko Hlupić, OIB 69084011707</item>
    </derivirana_varijabla>
  </DomainObject.Predmet.OstaliListFormatedOIB>
  <DomainObject.Predmet.OstaliListFormatedWithAdress>
    <izvorni_sadrzaj>
      <item>Darko Hlupić, G. Ninskog 9., 43000 Bjelovar</item>
    </izvorni_sadrzaj>
    <derivirana_varijabla naziv="DomainObject.Predmet.OstaliListFormatedWithAdress_1">
      <item>Darko Hlupić, G. Ninskog 9., 43000 Bjelovar</item>
    </derivirana_varijabla>
  </DomainObject.Predmet.OstaliListFormatedWithAdress>
  <DomainObject.Predmet.OstaliListFormatedWithAdressOIB>
    <izvorni_sadrzaj>
      <item>Darko Hlupić, OIB 69084011707, G. Ninskog 9., 43000 Bjelovar</item>
    </izvorni_sadrzaj>
    <derivirana_varijabla naziv="DomainObject.Predmet.OstaliListFormatedWithAdressOIB_1">
      <item>Darko Hlupić, OIB 69084011707, G. Ninskog 9., 43000 Bjelovar</item>
    </derivirana_varijabla>
  </DomainObject.Predmet.OstaliListFormatedWithAdressOIB>
  <DomainObject.Predmet.OstaliListNazivFormated>
    <izvorni_sadrzaj>
      <item>Darko Hlupić</item>
    </izvorni_sadrzaj>
    <derivirana_varijabla naziv="DomainObject.Predmet.OstaliListNazivFormated_1">
      <item>Darko Hlupić</item>
    </derivirana_varijabla>
  </DomainObject.Predmet.OstaliListNazivFormated>
  <DomainObject.Predmet.OstaliListNazivFormatedOIB>
    <izvorni_sadrzaj>
      <item>Darko Hlupić, OIB 69084011707</item>
    </izvorni_sadrzaj>
    <derivirana_varijabla naziv="DomainObject.Predmet.OstaliListNazivFormatedOIB_1">
      <item>Darko Hlupić, OIB 69084011707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St-841/2017-2</izvorni_sadrzaj>
    <derivirana_varijabla naziv="DomainObject.PoslovniBrojDokumenta_1">St-841/2017-2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INTENTIO društvo s ograničenom odgovornošću za proizvodnju, trgovinu i usluge u stečaju</izvorni_sadrzaj>
    <derivirana_varijabla naziv="DomainObject.Predmet.ProtustrankaIDrugi_1">Stečajna masa iza INTENTIO društvo s ograničenom odgovornošću za proizvodnju,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INTENTIO društvo s ograničenom odgovornošću za proizvodnju, trgovinu i usluge u stečaju, OIB 53697602985, Fiskulturna 12, 31551 Bistrinci</izvorni_sadrzaj>
    <derivirana_varijabla naziv="DomainObject.Predmet.ProtustrankaIDrugiAdressOIB_1">Stečajna masa iza INTENTIO društvo s ograničenom odgovornošću za proizvodnju, trgovinu i usluge u stečaju, OIB 53697602985, Fiskulturna 12, 31551 Bistrinci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Hlupić</item>
      <item>Stečajna masa iza INTENTIO društvo s ograničenom odgovornošću za proizvodnju, trgovinu i usluge u stečaju</item>
    </izvorni_sadrzaj>
    <derivirana_varijabla naziv="DomainObject.Predmet.SudioniciListNaziv_1">
      <item>Darko Hlupić</item>
      <item>Stečajna masa iza INTENTIO društvo s ograničenom odgovornošću za proizvodnju, trgovinu i usluge u stečaju</item>
    </derivirana_varijabla>
  </DomainObject.Predmet.SudioniciListNaziv>
  <DomainObject.Predmet.SudioniciListAdressOIB>
    <izvorni_sadrzaj>
      <item>Darko Hlupić, OIB 69084011707, G. Ninskog 9.,43000 Bjelovar</item>
      <item>Stečajna masa iza INTENTIO društvo s ograničenom odgovornošću za proizvodnju, trgovinu i usluge u stečaju, OIB 53697602985, Fiskulturna 12,31551 Bistrinci</item>
    </izvorni_sadrzaj>
    <derivirana_varijabla naziv="DomainObject.Predmet.SudioniciListAdressOIB_1">
      <item>Darko Hlupić, OIB 69084011707, G. Ninskog 9.,43000 Bjelovar</item>
      <item>Stečajna masa iza INTENTIO društvo s ograničenom odgovornošću za proizvodnju, trgovinu i usluge u stečaju, OIB 53697602985, Fiskulturna 12,31551 Bistrinci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5F2D0B-603B-4C99-A6A2-B2D6D878FA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828</properties:Words>
  <properties:Characters>4416</properties:Characters>
  <properties:Lines>117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2018-01-08T06:47:00Z</cp:lastPrinted>
  <dcterms:modified xmlns:xsi="http://www.w3.org/2001/XMLSchema-instance" xsi:type="dcterms:W3CDTF">2018-01-08T06:47:00Z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St-841/2017-2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