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5b32" w14:paraId="7fc5b3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C7E97" w:rsidP="00DC7E97" w:rsidR="00DC7E97" w:rsidRPr="00DC7E97">
      <w:pPr>
        <w:spacing w:after="0"/>
        <w:jc w:val="right"/>
        <w:rPr>
          <w:rFonts w:cs="Times New Roman" w:eastAsia="Times New Roman"/>
          <w:lang w:eastAsia="hr-HR"/>
        </w:rPr>
      </w:pPr>
      <w:r w:rsidRPr="00DC7E97">
        <w:rPr>
          <w:rFonts w:cs="Times New Roman" w:eastAsia="Times New Roman"/>
          <w:lang w:eastAsia="hr-HR"/>
        </w:rPr>
        <w:t>Poslovni broj: 3 St-86/2016-10</w:t>
      </w:r>
    </w:p>
    <w:p w:rsidRDefault="00DC7E97" w:rsidP="00DC7E97" w:rsidR="00DC7E97" w:rsidRPr="00DC7E9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C7E97" w:rsidP="00DC7E97" w:rsidR="00DC7E97" w:rsidRPr="00DC7E9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C7E97" w:rsidP="00DC7E97" w:rsidR="00DC7E97" w:rsidRPr="00DC7E9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C7E97" w:rsidP="00DC7E97" w:rsidR="00DC7E97" w:rsidRPr="00DC7E97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DC7E97">
        <w:rPr>
          <w:rFonts w:cs="Times New Roman" w:eastAsia="Times New Roman"/>
          <w:lang w:eastAsia="hr-HR"/>
        </w:rPr>
        <w:t>REPUBLIKA HRVATSKA</w:t>
      </w:r>
    </w:p>
    <w:p w:rsidRDefault="00DC7E97" w:rsidP="00DC7E97" w:rsidR="00DC7E97" w:rsidRPr="00DC7E97">
      <w:pPr>
        <w:spacing w:after="0"/>
        <w:ind w:firstLine="708"/>
        <w:rPr>
          <w:rFonts w:cs="Times New Roman" w:eastAsia="Times New Roman"/>
          <w:lang w:eastAsia="hr-HR"/>
        </w:rPr>
      </w:pPr>
      <w:r w:rsidRPr="00DC7E97">
        <w:rPr>
          <w:rFonts w:cs="Times New Roman" w:eastAsia="Times New Roman"/>
          <w:lang w:eastAsia="hr-HR"/>
        </w:rPr>
        <w:t>TRGOVAČKI SUD U ZADRU</w:t>
      </w:r>
    </w:p>
    <w:p w:rsidRDefault="00DC7E97" w:rsidP="00DC7E97" w:rsidR="00DC7E97" w:rsidRPr="00DC7E97">
      <w:pPr>
        <w:spacing w:after="0"/>
        <w:ind w:firstLine="708"/>
        <w:rPr>
          <w:rFonts w:cs="Times New Roman" w:eastAsia="Times New Roman"/>
          <w:lang w:eastAsia="hr-HR"/>
        </w:rPr>
      </w:pPr>
      <w:r w:rsidRPr="00DC7E97">
        <w:rPr>
          <w:rFonts w:cs="Times New Roman" w:eastAsia="Times New Roman"/>
          <w:lang w:eastAsia="hr-HR"/>
        </w:rPr>
        <w:t>Zadar, Dr. Franje Tuđmana 35</w:t>
      </w:r>
    </w:p>
    <w:p w:rsidRDefault="00DC7E97" w:rsidP="00DC7E97" w:rsidR="00DC7E97" w:rsidRPr="00DC7E97">
      <w:pPr>
        <w:spacing w:after="0"/>
        <w:rPr>
          <w:rFonts w:cs="Times New Roman" w:eastAsia="Times New Roman"/>
          <w:lang w:eastAsia="hr-HR"/>
        </w:rPr>
      </w:pPr>
    </w:p>
    <w:p w:rsidRDefault="00DC7E97" w:rsidP="00DC7E97" w:rsidR="00DC7E97" w:rsidRPr="00DC7E97">
      <w:pPr>
        <w:spacing w:after="0"/>
        <w:rPr>
          <w:rFonts w:cs="Times New Roman" w:eastAsia="Times New Roman"/>
          <w:lang w:eastAsia="hr-HR"/>
        </w:rPr>
      </w:pPr>
    </w:p>
    <w:p w:rsidRDefault="00DC7E97" w:rsidP="00DC7E97" w:rsidR="00DC7E97" w:rsidRPr="00DC7E97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DC7E97">
        <w:rPr>
          <w:rFonts w:cs="Times New Roman" w:eastAsia="Times New Roman"/>
          <w:lang w:eastAsia="hr-HR"/>
        </w:rPr>
        <w:tab/>
        <w:t>R E PU B L I K A   H R V A T S K A</w:t>
      </w:r>
      <w:r w:rsidRPr="00DC7E97">
        <w:rPr>
          <w:rFonts w:cs="Times New Roman" w:eastAsia="Times New Roman"/>
          <w:lang w:eastAsia="hr-HR"/>
        </w:rPr>
        <w:tab/>
      </w:r>
    </w:p>
    <w:p w:rsidRDefault="00DC7E97" w:rsidP="00DC7E97" w:rsidR="00DC7E97" w:rsidRPr="00DC7E9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C7E97" w:rsidP="00DC7E97" w:rsidR="00DC7E97" w:rsidRPr="00DC7E97">
      <w:pPr>
        <w:spacing w:after="0"/>
        <w:jc w:val="center"/>
        <w:rPr>
          <w:rFonts w:cs="Times New Roman" w:eastAsia="Times New Roman"/>
          <w:lang w:eastAsia="hr-HR"/>
        </w:rPr>
      </w:pPr>
      <w:r w:rsidRPr="00DC7E97">
        <w:rPr>
          <w:rFonts w:cs="Times New Roman" w:eastAsia="Times New Roman"/>
          <w:lang w:eastAsia="hr-HR"/>
        </w:rPr>
        <w:t xml:space="preserve">Z A K LJ U Č A K </w:t>
      </w:r>
    </w:p>
    <w:p w:rsidRDefault="00DC7E97" w:rsidP="00DC7E97" w:rsidR="00DC7E97" w:rsidRPr="00DC7E9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C7E97" w:rsidP="00DC7E97" w:rsidR="00DC7E97" w:rsidRPr="00DC7E97">
      <w:pPr>
        <w:spacing w:after="0"/>
        <w:jc w:val="both"/>
        <w:rPr>
          <w:rFonts w:cs="Times New Roman" w:eastAsia="Times New Roman"/>
          <w:lang w:eastAsia="hr-HR"/>
        </w:rPr>
      </w:pPr>
      <w:r w:rsidRPr="00DC7E97">
        <w:rPr>
          <w:rFonts w:cs="Times New Roman" w:eastAsia="Times New Roman"/>
          <w:lang w:eastAsia="hr-HR"/>
        </w:rPr>
        <w:tab/>
        <w:t>Trgovački sud u Zadru, po sutkinji Tini Grgas, u skraćenom stečajnom postupku radi utvrđivanja pretpostavki za otvaranje skraćenoga stečajnoga postupka nad dužnikom  TORANJ d.o.o.</w:t>
      </w:r>
      <w:r w:rsidRPr="00DC7E97">
        <w:rPr>
          <w:rFonts w:cs="Times New Roman" w:eastAsia="Times New Roman"/>
          <w:szCs w:val="20"/>
          <w:lang w:eastAsia="hr-HR"/>
        </w:rPr>
        <w:t>, Zadar, Put Vukića 1, OIB:24629903974,</w:t>
      </w:r>
      <w:r w:rsidRPr="00DC7E97">
        <w:rPr>
          <w:rFonts w:cs="Times New Roman" w:eastAsia="Times New Roman"/>
          <w:lang w:eastAsia="hr-HR"/>
        </w:rPr>
        <w:t xml:space="preserve"> 30. lipnja 2017. </w:t>
      </w:r>
    </w:p>
    <w:p w:rsidRDefault="00DC7E97" w:rsidP="00DC7E97" w:rsidR="00DC7E97" w:rsidRPr="00DC7E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E97" w:rsidP="00DC7E97" w:rsidR="00DC7E97" w:rsidRPr="00DC7E97">
      <w:pPr>
        <w:spacing w:after="0"/>
        <w:jc w:val="center"/>
        <w:rPr>
          <w:rFonts w:cs="Times New Roman" w:eastAsia="Times New Roman"/>
          <w:lang w:eastAsia="hr-HR"/>
        </w:rPr>
      </w:pPr>
      <w:r w:rsidRPr="00DC7E97">
        <w:rPr>
          <w:rFonts w:cs="Times New Roman" w:eastAsia="Times New Roman"/>
          <w:lang w:eastAsia="hr-HR"/>
        </w:rPr>
        <w:t xml:space="preserve">z a k </w:t>
      </w:r>
      <w:proofErr w:type="spellStart"/>
      <w:r w:rsidRPr="00DC7E97">
        <w:rPr>
          <w:rFonts w:cs="Times New Roman" w:eastAsia="Times New Roman"/>
          <w:lang w:eastAsia="hr-HR"/>
        </w:rPr>
        <w:t>lj</w:t>
      </w:r>
      <w:proofErr w:type="spellEnd"/>
      <w:r w:rsidRPr="00DC7E97">
        <w:rPr>
          <w:rFonts w:cs="Times New Roman" w:eastAsia="Times New Roman"/>
          <w:lang w:eastAsia="hr-HR"/>
        </w:rPr>
        <w:t xml:space="preserve"> u č i o  j e</w:t>
      </w:r>
    </w:p>
    <w:p w:rsidRDefault="00DC7E97" w:rsidP="00DC7E97" w:rsidR="00DC7E97" w:rsidRPr="00DC7E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E97" w:rsidP="00DC7E97" w:rsidR="00DC7E97" w:rsidRPr="00DC7E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C7E97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DC7E97" w:rsidP="00DC7E97" w:rsidR="00DC7E97" w:rsidRPr="00DC7E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E97" w:rsidP="00DC7E97" w:rsidR="00DC7E97" w:rsidRPr="00DC7E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C7E97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DC7E97" w:rsidP="00DC7E97" w:rsidR="00DC7E97" w:rsidRPr="00DC7E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C7E97" w:rsidP="00DC7E97" w:rsidR="00DC7E97" w:rsidRPr="00DC7E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C7E97"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DC7E97" w:rsidP="00DC7E97" w:rsidR="00DC7E97" w:rsidRPr="00DC7E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E97" w:rsidP="00DC7E97" w:rsidR="00DC7E97" w:rsidRPr="00DC7E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C7E97" w:rsidP="00DC7E97" w:rsidR="00DC7E97" w:rsidRPr="00DC7E97">
      <w:pPr>
        <w:spacing w:after="0"/>
        <w:jc w:val="center"/>
        <w:rPr>
          <w:rFonts w:cs="Times New Roman" w:eastAsia="Times New Roman"/>
          <w:lang w:eastAsia="hr-HR"/>
        </w:rPr>
      </w:pPr>
      <w:r w:rsidRPr="00DC7E97">
        <w:rPr>
          <w:rFonts w:cs="Times New Roman" w:eastAsia="Times New Roman"/>
          <w:lang w:eastAsia="hr-HR"/>
        </w:rPr>
        <w:t xml:space="preserve">U Zadru 30. lipnja 2017. </w:t>
      </w:r>
    </w:p>
    <w:p w:rsidRDefault="00DC7E97" w:rsidP="00DC7E97" w:rsidR="00DC7E97" w:rsidRPr="00DC7E97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DC7E97" w:rsidP="00DC7E97" w:rsidR="00DC7E97" w:rsidRPr="00DC7E97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DC7E97" w:rsidP="00DC7E97" w:rsidR="00DC7E97" w:rsidRPr="00DC7E97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DC7E97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DC7E97" w:rsidP="00DC7E97" w:rsidR="00DC7E97" w:rsidRPr="00DC7E97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DC7E97">
        <w:rPr>
          <w:rFonts w:cs="Times New Roman" w:eastAsia="Times New Roman"/>
          <w:lang w:eastAsia="hr-HR"/>
        </w:rPr>
        <w:t>Tina Grgas</w:t>
      </w:r>
    </w:p>
    <w:p w:rsidRDefault="00DC7E97" w:rsidP="00DC7E97" w:rsidR="00DC7E97" w:rsidRPr="00DC7E9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C7E97" w:rsidP="00DC7E97" w:rsidR="00DC7E97" w:rsidRPr="00DC7E9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C7E97">
        <w:rPr>
          <w:rFonts w:cs="Times New Roman" w:eastAsia="Times New Roman"/>
          <w:lang w:eastAsia="hr-HR"/>
        </w:rPr>
        <w:t>UPUTA O PRAVNOM LIJEKU</w:t>
      </w:r>
    </w:p>
    <w:p w:rsidRDefault="00DC7E97" w:rsidP="00DC7E97" w:rsidR="00DC7E97" w:rsidRPr="00DC7E97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DC7E97">
        <w:rPr>
          <w:rFonts w:cs="Times New Roman" w:eastAsia="Times New Roman"/>
          <w:lang w:eastAsia="hr-HR"/>
        </w:rPr>
        <w:t>Protiv ovog zaključka nije dopuštena žalba.</w:t>
      </w:r>
    </w:p>
    <w:p w:rsidRDefault="00DC7E97" w:rsidP="00DC7E97" w:rsidR="00DC7E97" w:rsidRPr="00DC7E9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C7E97" w:rsidP="00DC7E97" w:rsidR="00DC7E97" w:rsidRPr="00DC7E97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DC7E9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DNA:</w:t>
      </w:r>
    </w:p>
    <w:p w:rsidRDefault="00DC7E97" w:rsidP="004F27AE" w:rsidR="00AE649C" w:rsidRPr="00B76F3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DC7E97">
        <w:rPr>
          <w:rFonts w:cs="Times New Roman" w:eastAsia="Times New Roman"/>
          <w:lang w:eastAsia="hr-HR"/>
        </w:rPr>
        <w:t xml:space="preserve">FINA, Regionalni centar Split, Podružnica Zadar, putem e-Oglasne ploče suda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E97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032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St-86/2016-8</izvorni_sadrzaj>
    <derivirana_varijabla naziv="DomainObject.Oznaka_1">St-86/2016-8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St-86/2016</izvorni_sadrzaj>
    <derivirana_varijabla naziv="DomainObject.Predmet.OznakaBroj_1">St-86/2016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TORANJ d.o.o. za graditeljstvo i poslovne usluge</izvorni_sadrzaj>
    <derivirana_varijabla naziv="DomainObject.Predmet.ProtustrankaFormated_1">  TORANJ d.o.o. za graditeljstvo i poslovne usluge</derivirana_varijabla>
  </DomainObject.Predmet.ProtustrankaFormated>
  <DomainObject.Predmet.ProtustrankaFormatedOIB>
    <izvorni_sadrzaj>  TORANJ d.o.o. za graditeljstvo i poslovne usluge, OIB 24629903974</izvorni_sadrzaj>
    <derivirana_varijabla naziv="DomainObject.Predmet.ProtustrankaFormatedOIB_1">  TORANJ d.o.o. za graditeljstvo i poslovne usluge, OIB 24629903974</derivirana_varijabla>
  </DomainObject.Predmet.ProtustrankaFormatedOIB>
  <DomainObject.Predmet.ProtustrankaFormatedWithAdress>
    <izvorni_sadrzaj> TORANJ d.o.o. za graditeljstvo i poslovne usluge, Put Vukića 1, 23000 Zadar</izvorni_sadrzaj>
    <derivirana_varijabla naziv="DomainObject.Predmet.ProtustrankaFormatedWithAdress_1"> TORANJ d.o.o. za graditeljstvo i poslovne usluge, Put Vukića 1, 23000 Zadar</derivirana_varijabla>
  </DomainObject.Predmet.ProtustrankaFormatedWithAdress>
  <DomainObject.Predmet.ProtustrankaFormatedWithAdressOIB>
    <izvorni_sadrzaj> TORANJ d.o.o. za graditeljstvo i poslovne usluge, OIB 24629903974, Put Vukića 1, 23000 Zadar</izvorni_sadrzaj>
    <derivirana_varijabla naziv="DomainObject.Predmet.ProtustrankaFormatedWithAdressOIB_1"> TORANJ d.o.o. za graditeljstvo i poslovne usluge, OIB 24629903974, Put Vukića 1, 23000 Zadar</derivirana_varijabla>
  </DomainObject.Predmet.ProtustrankaFormatedWithAdressOIB>
  <DomainObject.Predmet.ProtustrankaWithAdress>
    <izvorni_sadrzaj>TORANJ d.o.o. za graditeljstvo i poslovne usluge Put Vukića 1, 23000 Zadar</izvorni_sadrzaj>
    <derivirana_varijabla naziv="DomainObject.Predmet.ProtustrankaWithAdress_1">TORANJ d.o.o. za graditeljstvo i poslovne usluge Put Vukića 1, 23000 Zadar</derivirana_varijabla>
  </DomainObject.Predmet.ProtustrankaWithAdress>
  <DomainObject.Predmet.ProtustrankaWithAdressOIB>
    <izvorni_sadrzaj>TORANJ d.o.o. za graditeljstvo i poslovne usluge, OIB 24629903974, Put Vukića 1, 23000 Zadar</izvorni_sadrzaj>
    <derivirana_varijabla naziv="DomainObject.Predmet.ProtustrankaWithAdressOIB_1">TORANJ d.o.o. za graditeljstvo i poslovne usluge, OIB 24629903974, Put Vukića 1, 23000 Zadar</derivirana_varijabla>
  </DomainObject.Predmet.ProtustrankaWithAdressOIB>
  <DomainObject.Predmet.ProtustrankaNazivFormated>
    <izvorni_sadrzaj>TORANJ d.o.o. za graditeljstvo i poslovne usluge</izvorni_sadrzaj>
    <derivirana_varijabla naziv="DomainObject.Predmet.ProtustrankaNazivFormated_1">TORANJ d.o.o. za graditeljstvo i poslovne usluge</derivirana_varijabla>
  </DomainObject.Predmet.ProtustrankaNazivFormated>
  <DomainObject.Predmet.ProtustrankaNazivFormatedOIB>
    <izvorni_sadrzaj>TORANJ d.o.o. za graditeljstvo i poslovne usluge, OIB 24629903974</izvorni_sadrzaj>
    <derivirana_varijabla naziv="DomainObject.Predmet.ProtustrankaNazivFormatedOIB_1">TORANJ d.o.o. za graditeljstvo i poslovne usluge, OIB 24629903974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TORANJ d.o.o. za graditeljstvo i poslovne usluge</item>
    </izvorni_sadrzaj>
    <derivirana_varijabla naziv="DomainObject.Predmet.ProtuStrankaListFormated_1">
      <item>TORANJ d.o.o. za graditeljstvo i poslovne usluge</item>
    </derivirana_varijabla>
  </DomainObject.Predmet.ProtuStrankaListFormated>
  <DomainObject.Predmet.ProtuStrankaListFormatedOIB>
    <izvorni_sadrzaj>
      <item>TORANJ d.o.o. za graditeljstvo i poslovne usluge, OIB 24629903974</item>
    </izvorni_sadrzaj>
    <derivirana_varijabla naziv="DomainObject.Predmet.ProtuStrankaListFormatedOIB_1">
      <item>TORANJ d.o.o. za graditeljstvo i poslovne usluge, OIB 24629903974</item>
    </derivirana_varijabla>
  </DomainObject.Predmet.ProtuStrankaListFormatedOIB>
  <DomainObject.Predmet.ProtuStrankaListFormatedWithAdress>
    <izvorni_sadrzaj>
      <item>TORANJ d.o.o. za graditeljstvo i poslovne usluge, Put Vukića 1, 23000 Zadar</item>
    </izvorni_sadrzaj>
    <derivirana_varijabla naziv="DomainObject.Predmet.ProtuStrankaListFormatedWithAdress_1">
      <item>TORANJ d.o.o. za graditeljstvo i poslovne usluge, Put Vukića 1, 23000 Zadar</item>
    </derivirana_varijabla>
  </DomainObject.Predmet.ProtuStrankaListFormatedWithAdress>
  <DomainObject.Predmet.ProtuStrankaListFormatedWithAdressOIB>
    <izvorni_sadrzaj>
      <item>TORANJ d.o.o. za graditeljstvo i poslovne usluge, OIB 24629903974, Put Vukića 1, 23000 Zadar</item>
    </izvorni_sadrzaj>
    <derivirana_varijabla naziv="DomainObject.Predmet.ProtuStrankaListFormatedWithAdressOIB_1">
      <item>TORANJ d.o.o. za graditeljstvo i poslovne usluge, OIB 24629903974, Put Vukića 1, 23000 Zadar</item>
    </derivirana_varijabla>
  </DomainObject.Predmet.ProtuStrankaListFormatedWithAdressOIB>
  <DomainObject.Predmet.ProtuStrankaListNazivFormated>
    <izvorni_sadrzaj>
      <item>TORANJ d.o.o. za graditeljstvo i poslovne usluge</item>
    </izvorni_sadrzaj>
    <derivirana_varijabla naziv="DomainObject.Predmet.ProtuStrankaListNazivFormated_1">
      <item>TORANJ d.o.o. za graditeljstvo i poslovne usluge</item>
    </derivirana_varijabla>
  </DomainObject.Predmet.ProtuStrankaListNazivFormated>
  <DomainObject.Predmet.ProtuStrankaListNazivFormatedOIB>
    <izvorni_sadrzaj>
      <item>TORANJ d.o.o. za graditeljstvo i poslovne usluge, OIB 24629903974</item>
    </izvorni_sadrzaj>
    <derivirana_varijabla naziv="DomainObject.Predmet.ProtuStrankaListNazivFormatedOIB_1">
      <item>TORANJ d.o.o. za graditeljstvo i poslovne usluge, OIB 24629903974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St-86/2016-8</izvorni_sadrzaj>
    <derivirana_varijabla naziv="DomainObject.PoslovniBrojDokumenta_1">St-86/2016-8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TORANJ d.o.o. za graditeljstvo i poslovne usluge</izvorni_sadrzaj>
    <derivirana_varijabla naziv="DomainObject.Predmet.ProtustrankaIDrugi_1">TORANJ d.o.o. za graditeljstvo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TORANJ d.o.o. za graditeljstvo i poslovne usluge, OIB 24629903974, Put Vukića 1, 23000 Zadar</izvorni_sadrzaj>
    <derivirana_varijabla naziv="DomainObject.Predmet.ProtustrankaIDrugiAdressOIB_1">TORANJ d.o.o. za graditeljstvo i poslovne usluge, OIB 24629903974,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TORANJ d.o.o. za graditeljstvo i poslovne usluge</item>
    </izvorni_sadrzaj>
    <derivirana_varijabla naziv="DomainObject.Predmet.SudioniciListNaziv_1">
      <item>FINA</item>
      <item>TORANJ d.o.o. za graditeljstvo i poslovne usluge</item>
    </derivirana_varijabla>
  </DomainObject.Predmet.SudioniciListNaziv>
  <DomainObject.Predmet.SudioniciListAdressOIB>
    <izvorni_sadrzaj>
      <item>FINA, OIB 85821130368</item>
      <item>TORANJ d.o.o. za graditeljstvo i poslovne usluge, OIB 24629903974, Put Vukića 1,23000 Zadar</item>
    </izvorni_sadrzaj>
    <derivirana_varijabla naziv="DomainObject.Predmet.SudioniciListAdressOIB_1">
      <item>FINA, OIB 85821130368</item>
      <item>TORANJ d.o.o. za graditeljstvo i poslovne usluge, OIB 24629903974, Put Vukića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B625C2-6872-4094-AE6A-FC07138AA3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1098</properties:Characters>
  <properties:Lines>47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2017-07-03T08:56:00Z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St-86/2016-8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