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37c2" w14:paraId="78337c2" w:rsidRDefault="00E9506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95060" w:rsidP="00E95060" w:rsidR="00AE649C">
      <w:pPr>
        <w:pStyle w:val="NormaleSPIS"/>
        <w:spacing w:after="0"/>
      </w:pPr>
      <w:r>
        <w:t xml:space="preserve">          Republika Hrvatska</w:t>
      </w:r>
    </w:p>
    <w:p w:rsidRDefault="00E95060" w:rsidP="00E95060" w:rsidR="00E95060">
      <w:pPr>
        <w:pStyle w:val="NormaleSPIS"/>
        <w:spacing w:after="0"/>
      </w:pPr>
      <w:r>
        <w:t xml:space="preserve">      Trgovački sud u Bjelovaru</w:t>
      </w:r>
    </w:p>
    <w:p w:rsidRDefault="00E95060" w:rsidP="004F27AE" w:rsidR="00E95060" w:rsidRPr="00B76F3C">
      <w:pPr>
        <w:pStyle w:val="NormaleSPIS"/>
      </w:pPr>
      <w:r>
        <w:t>Bjelovar,Šetalište dr.I.Lebovića 42.</w:t>
      </w:r>
    </w:p>
    <w:p w:rsidRDefault="00E95060" w:rsidP="00E95060" w:rsidR="00E95060">
      <w:pPr>
        <w:jc w:val="right"/>
        <w:rPr>
          <w:b/>
        </w:rPr>
      </w:pPr>
      <w:r>
        <w:t>Poslovni broj:7 St-291/2017-39</w:t>
      </w:r>
    </w:p>
    <w:p w:rsidRDefault="00E95060" w:rsidP="00E95060" w:rsidR="00E95060">
      <w:pPr>
        <w:jc w:val="center"/>
        <w:rPr>
          <w:b/>
        </w:rPr>
      </w:pPr>
    </w:p>
    <w:p w:rsidRDefault="00E95060" w:rsidP="00E95060" w:rsidR="00E95060">
      <w:pPr>
        <w:jc w:val="center"/>
      </w:pPr>
      <w:r>
        <w:t>R E P U B L I K A   H R V A T S K A</w:t>
      </w:r>
    </w:p>
    <w:p w:rsidRDefault="00E95060" w:rsidP="00E95060" w:rsidR="00E95060">
      <w:pPr>
        <w:jc w:val="center"/>
      </w:pPr>
      <w:r>
        <w:t>R J E Š E N J E</w:t>
      </w:r>
    </w:p>
    <w:p w:rsidRDefault="00E95060" w:rsidP="00E95060" w:rsidR="00E95060">
      <w:pPr>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CODE PAK d.o.o. za trgovinu i zastupanje iz Bjelovara, Augusta Šenoe 7, OIB 80760420362, nakon održanog ročišta radi ispitivanja tražbina, 26. rujna 2017.  </w:t>
      </w:r>
    </w:p>
    <w:p w:rsidRDefault="00E95060" w:rsidP="00E95060" w:rsidR="00E95060">
      <w:pPr>
        <w:jc w:val="center"/>
        <w:rPr>
          <w:b/>
        </w:rPr>
      </w:pPr>
      <w:r>
        <w:rPr>
          <w:b/>
        </w:rPr>
        <w:t>r i j e š i o   j e</w:t>
      </w:r>
    </w:p>
    <w:p w:rsidRDefault="00E95060" w:rsidP="00E95060" w:rsidR="00E95060">
      <w:pPr>
        <w:jc w:val="both"/>
        <w:rPr>
          <w:b/>
        </w:rPr>
      </w:pPr>
      <w:r>
        <w:rPr>
          <w:b/>
        </w:rPr>
        <w:tab/>
      </w:r>
      <w:proofErr w:type="spellStart"/>
      <w:r>
        <w:rPr>
          <w:b/>
        </w:rPr>
        <w:t>I.Utvrđuju</w:t>
      </w:r>
      <w:proofErr w:type="spellEnd"/>
      <w:r>
        <w:rPr>
          <w:b/>
        </w:rPr>
        <w:t xml:space="preserve"> se osnovanim slijedeće tražbine vjerovnika prema ovoj </w:t>
      </w:r>
    </w:p>
    <w:p w:rsidRDefault="00E95060" w:rsidP="00E95060" w:rsidR="00E95060">
      <w:pPr>
        <w:jc w:val="center"/>
        <w:rPr>
          <w:b/>
        </w:rPr>
      </w:pPr>
      <w:r>
        <w:rPr>
          <w:b/>
        </w:rPr>
        <w:t>TABLICI ISPITANIH TRAŽBINA</w:t>
      </w:r>
    </w:p>
    <w:p w:rsidRDefault="00E95060" w:rsidP="00E95060" w:rsidR="00E95060">
      <w:pPr>
        <w:jc w:val="center"/>
        <w:rPr>
          <w:b/>
        </w:rPr>
      </w:pPr>
    </w:p>
    <w:p w:rsidRDefault="00E95060" w:rsidP="00E95060" w:rsidR="00E95060">
      <w:pPr>
        <w:jc w:val="both"/>
      </w:pPr>
      <w:r>
        <w:t>1.A.I. d.o.o. iz Rijeke, Mihanovićeva 38</w:t>
      </w:r>
    </w:p>
    <w:p w:rsidRDefault="00E95060" w:rsidP="00E95060" w:rsidR="00E95060">
      <w:pPr>
        <w:jc w:val="both"/>
      </w:pPr>
      <w:r>
        <w:t>OIB 57096899258                                                                                                 2.090,00 kuna</w:t>
      </w:r>
    </w:p>
    <w:p w:rsidRDefault="00E95060" w:rsidP="00E95060" w:rsidR="00E95060">
      <w:pPr>
        <w:jc w:val="both"/>
      </w:pPr>
      <w:r>
        <w:t>2.ADDIKO BANK d.d. iz Zagreba, Slavonska avenija 6</w:t>
      </w:r>
    </w:p>
    <w:p w:rsidRDefault="00E95060" w:rsidP="00E95060" w:rsidR="00E95060">
      <w:pPr>
        <w:jc w:val="both"/>
      </w:pPr>
      <w:r>
        <w:t>OIB 14036333877                                                                                                 8.880,44 kuna</w:t>
      </w:r>
    </w:p>
    <w:p w:rsidRDefault="00E95060" w:rsidP="00E95060" w:rsidR="00E95060">
      <w:pPr>
        <w:jc w:val="both"/>
      </w:pPr>
      <w:r>
        <w:t xml:space="preserve">3.AEDIUM  d.o.o. iz Rijeke, Lužine 1, </w:t>
      </w:r>
    </w:p>
    <w:p w:rsidRDefault="00E95060" w:rsidP="00E95060" w:rsidR="00E95060">
      <w:pPr>
        <w:jc w:val="both"/>
      </w:pPr>
      <w:r>
        <w:t>OIB 78156892508                                                                                                 7.240,64 kuna</w:t>
      </w:r>
    </w:p>
    <w:p w:rsidRDefault="00E95060" w:rsidP="00E95060" w:rsidR="00E95060">
      <w:pPr>
        <w:jc w:val="both"/>
      </w:pPr>
    </w:p>
    <w:p w:rsidRDefault="00E95060" w:rsidP="00E95060" w:rsidR="00E95060">
      <w:pPr>
        <w:jc w:val="both"/>
      </w:pPr>
      <w:r>
        <w:t xml:space="preserve">4.AGENCIJA ZA OSIGURANJE RADNIČKIH </w:t>
      </w:r>
    </w:p>
    <w:p w:rsidRDefault="00E95060" w:rsidP="00E95060" w:rsidR="00E95060">
      <w:pPr>
        <w:jc w:val="both"/>
      </w:pPr>
      <w:r>
        <w:t xml:space="preserve">POTRAŽIVANJA U SLUČAJU STEČAJA </w:t>
      </w:r>
    </w:p>
    <w:p w:rsidRDefault="00E95060" w:rsidP="00E95060" w:rsidR="00E95060">
      <w:pPr>
        <w:jc w:val="both"/>
      </w:pPr>
      <w:r>
        <w:t xml:space="preserve">POSLODAVCA iz Zagreba, </w:t>
      </w:r>
      <w:proofErr w:type="spellStart"/>
      <w:r>
        <w:t>Frankopanska</w:t>
      </w:r>
      <w:proofErr w:type="spellEnd"/>
      <w:r>
        <w:t xml:space="preserve"> 11,</w:t>
      </w:r>
    </w:p>
    <w:p w:rsidRDefault="00E95060" w:rsidP="00E95060" w:rsidR="00E95060">
      <w:pPr>
        <w:jc w:val="both"/>
      </w:pPr>
      <w:r>
        <w:t xml:space="preserve">OIB  04323472109                                                                                              60.775,78 kuna  </w:t>
      </w:r>
    </w:p>
    <w:p w:rsidRDefault="00E95060" w:rsidP="00E95060" w:rsidR="00E95060">
      <w:pPr>
        <w:jc w:val="both"/>
      </w:pPr>
    </w:p>
    <w:p w:rsidRDefault="00E95060" w:rsidP="00E95060" w:rsidR="00E95060">
      <w:pPr>
        <w:jc w:val="both"/>
      </w:pPr>
    </w:p>
    <w:p w:rsidRDefault="00E95060" w:rsidP="00E95060" w:rsidR="00E95060">
      <w:pPr>
        <w:jc w:val="both"/>
      </w:pPr>
      <w:r>
        <w:lastRenderedPageBreak/>
        <w:t xml:space="preserve">5.AGRO-RIJEKA d.o.o. u stečaju iz </w:t>
      </w:r>
      <w:proofErr w:type="spellStart"/>
      <w:r>
        <w:t>Kukuljanova</w:t>
      </w:r>
      <w:proofErr w:type="spellEnd"/>
    </w:p>
    <w:p w:rsidRDefault="00E95060" w:rsidP="00E95060" w:rsidR="00E95060">
      <w:pPr>
        <w:jc w:val="both"/>
      </w:pPr>
      <w:r>
        <w:t xml:space="preserve">Industrijska zona </w:t>
      </w:r>
      <w:proofErr w:type="spellStart"/>
      <w:r>
        <w:t>bb</w:t>
      </w:r>
      <w:proofErr w:type="spellEnd"/>
      <w:r>
        <w:t xml:space="preserve">, OIB 81237622100                                                              19.682,26 kuna                                                           </w:t>
      </w:r>
    </w:p>
    <w:p w:rsidRDefault="00E95060" w:rsidP="00E95060" w:rsidR="00E95060">
      <w:pPr>
        <w:jc w:val="both"/>
      </w:pPr>
      <w:r>
        <w:t xml:space="preserve">                                                                                                                               </w:t>
      </w:r>
    </w:p>
    <w:p w:rsidRDefault="00E95060" w:rsidP="00E95060" w:rsidR="00E95060">
      <w:pPr>
        <w:jc w:val="both"/>
      </w:pPr>
      <w:r>
        <w:t xml:space="preserve">6.ALCAR UNO S.P.A. iz Italije, </w:t>
      </w:r>
      <w:proofErr w:type="spellStart"/>
      <w:r>
        <w:t>Via</w:t>
      </w:r>
      <w:proofErr w:type="spellEnd"/>
      <w:r>
        <w:t xml:space="preserve"> </w:t>
      </w:r>
      <w:proofErr w:type="spellStart"/>
      <w:r>
        <w:t>della</w:t>
      </w:r>
      <w:proofErr w:type="spellEnd"/>
      <w:r>
        <w:t xml:space="preserve"> </w:t>
      </w:r>
      <w:proofErr w:type="spellStart"/>
      <w:r>
        <w:t>Pace</w:t>
      </w:r>
      <w:proofErr w:type="spellEnd"/>
      <w:r>
        <w:t xml:space="preserve"> 41051, </w:t>
      </w:r>
    </w:p>
    <w:p w:rsidRDefault="00E95060" w:rsidP="00E95060" w:rsidR="00E95060">
      <w:pPr>
        <w:jc w:val="both"/>
      </w:pPr>
      <w:proofErr w:type="spellStart"/>
      <w:r>
        <w:t>Castel</w:t>
      </w:r>
      <w:proofErr w:type="spellEnd"/>
      <w:r>
        <w:t xml:space="preserve"> </w:t>
      </w:r>
      <w:proofErr w:type="spellStart"/>
      <w:r>
        <w:t>nuovo</w:t>
      </w:r>
      <w:proofErr w:type="spellEnd"/>
      <w:r>
        <w:t xml:space="preserve"> </w:t>
      </w:r>
      <w:proofErr w:type="spellStart"/>
      <w:r>
        <w:t>Rangone</w:t>
      </w:r>
      <w:proofErr w:type="spellEnd"/>
      <w:r>
        <w:t xml:space="preserve"> OIB 01534410368                                                           28.664,26 kuna                                                                                      </w:t>
      </w:r>
    </w:p>
    <w:p w:rsidRDefault="00E95060" w:rsidP="00E95060" w:rsidR="00E95060">
      <w:pPr>
        <w:jc w:val="both"/>
      </w:pPr>
    </w:p>
    <w:p w:rsidRDefault="00E95060" w:rsidP="00E95060" w:rsidR="00E95060">
      <w:pPr>
        <w:jc w:val="both"/>
      </w:pPr>
      <w:r>
        <w:t xml:space="preserve">7.ALCISA ITALIJA S.P.A. iz Italije, </w:t>
      </w:r>
      <w:proofErr w:type="spellStart"/>
      <w:r>
        <w:t>Strade</w:t>
      </w:r>
      <w:proofErr w:type="spellEnd"/>
      <w:r>
        <w:t xml:space="preserve"> </w:t>
      </w:r>
      <w:proofErr w:type="spellStart"/>
      <w:r>
        <w:t>Gherbella</w:t>
      </w:r>
      <w:proofErr w:type="spellEnd"/>
      <w:r>
        <w:t xml:space="preserve"> 320, </w:t>
      </w:r>
    </w:p>
    <w:p w:rsidRDefault="00E95060" w:rsidP="00E95060" w:rsidR="00E95060">
      <w:pPr>
        <w:jc w:val="both"/>
      </w:pPr>
      <w:r>
        <w:t xml:space="preserve"> 41126 </w:t>
      </w:r>
      <w:proofErr w:type="spellStart"/>
      <w:r>
        <w:t>Modena</w:t>
      </w:r>
      <w:proofErr w:type="spellEnd"/>
      <w:r>
        <w:t xml:space="preserve">, OIB 02935090361                                                                     14.387,47 kuna                                                                                          </w:t>
      </w:r>
    </w:p>
    <w:p w:rsidRDefault="00E95060" w:rsidP="00E95060" w:rsidR="00E95060">
      <w:pPr>
        <w:jc w:val="both"/>
      </w:pPr>
      <w:r>
        <w:t xml:space="preserve">                                                                                                </w:t>
      </w:r>
    </w:p>
    <w:p w:rsidRDefault="00E95060" w:rsidP="00E95060" w:rsidR="00E95060">
      <w:pPr>
        <w:jc w:val="both"/>
      </w:pPr>
      <w:r>
        <w:t>8.AUTO BENUSSI d.o.o. iz Pule, Industrijska ulica 2D</w:t>
      </w:r>
    </w:p>
    <w:p w:rsidRDefault="00E95060" w:rsidP="00E95060" w:rsidR="00E95060">
      <w:pPr>
        <w:jc w:val="both"/>
      </w:pPr>
      <w:r>
        <w:t xml:space="preserve">OIB 96262119913                                                                                                19.313,13 kuna  </w:t>
      </w:r>
    </w:p>
    <w:p w:rsidRDefault="00E95060" w:rsidP="00E95060" w:rsidR="00E95060">
      <w:pPr>
        <w:jc w:val="both"/>
      </w:pPr>
    </w:p>
    <w:p w:rsidRDefault="00E95060" w:rsidP="00E95060" w:rsidR="00E95060">
      <w:pPr>
        <w:jc w:val="both"/>
      </w:pPr>
      <w:r>
        <w:t>9.DAMIR BERNETIĆ vlasnik obrta za prijevoz iz Rupe 56A,</w:t>
      </w:r>
    </w:p>
    <w:p w:rsidRDefault="00E95060" w:rsidP="00E95060" w:rsidR="00E95060">
      <w:pPr>
        <w:jc w:val="both"/>
      </w:pPr>
      <w:r>
        <w:t>OIB 65203597083                                                                                                29.265,12 kuna</w:t>
      </w:r>
    </w:p>
    <w:p w:rsidRDefault="00E95060" w:rsidP="00E95060" w:rsidR="00E95060">
      <w:pPr>
        <w:jc w:val="both"/>
      </w:pPr>
    </w:p>
    <w:p w:rsidRDefault="00E95060" w:rsidP="00E95060" w:rsidR="00E95060">
      <w:pPr>
        <w:jc w:val="both"/>
        <w:rPr>
          <w:szCs w:val="20"/>
        </w:rPr>
      </w:pPr>
      <w:r>
        <w:t xml:space="preserve">10.AVTOPREVOZNIŠTVO BRANKO URDIH s. p. </w:t>
      </w:r>
    </w:p>
    <w:p w:rsidRDefault="00E95060" w:rsidP="00E95060" w:rsidR="00E95060">
      <w:pPr>
        <w:jc w:val="both"/>
      </w:pPr>
      <w:r>
        <w:t xml:space="preserve">iz Slovenije, 5296 </w:t>
      </w:r>
      <w:proofErr w:type="spellStart"/>
      <w:r>
        <w:t>Kostanjevica</w:t>
      </w:r>
      <w:proofErr w:type="spellEnd"/>
      <w:r>
        <w:t xml:space="preserve"> na Krasu 51, </w:t>
      </w:r>
    </w:p>
    <w:p w:rsidRDefault="00E95060" w:rsidP="00E95060" w:rsidR="00E95060">
      <w:pPr>
        <w:jc w:val="both"/>
      </w:pPr>
      <w:r>
        <w:t xml:space="preserve">SI 69928231                                                                                                          3.332,88 kuna                  </w:t>
      </w:r>
    </w:p>
    <w:p w:rsidRDefault="00E95060" w:rsidP="00E95060" w:rsidR="00E95060">
      <w:pPr>
        <w:jc w:val="both"/>
      </w:pPr>
    </w:p>
    <w:p w:rsidRDefault="00E95060" w:rsidP="00E95060" w:rsidR="00E95060">
      <w:pPr>
        <w:jc w:val="both"/>
      </w:pPr>
      <w:r>
        <w:t xml:space="preserve">11.BANKA KOVANICA d.d. iz Varaždina, </w:t>
      </w:r>
      <w:proofErr w:type="spellStart"/>
      <w:r>
        <w:t>P.Preradovića</w:t>
      </w:r>
      <w:proofErr w:type="spellEnd"/>
      <w:r>
        <w:t xml:space="preserve"> 29, </w:t>
      </w:r>
    </w:p>
    <w:p w:rsidRDefault="00E95060" w:rsidP="00E95060" w:rsidR="00E95060">
      <w:pPr>
        <w:jc w:val="both"/>
      </w:pPr>
      <w:r>
        <w:t>OIB 33039197637                                                                                           1.963.338,35 kuna</w:t>
      </w:r>
    </w:p>
    <w:p w:rsidRDefault="00E95060" w:rsidP="00E95060" w:rsidR="00E95060">
      <w:pPr>
        <w:jc w:val="both"/>
      </w:pPr>
    </w:p>
    <w:p w:rsidRDefault="00E95060" w:rsidP="00E95060" w:rsidR="00E95060">
      <w:pPr>
        <w:jc w:val="both"/>
      </w:pPr>
      <w:r>
        <w:t>12.BEL.M.I. d.o.o. iz Umaga, Jadranska 30,</w:t>
      </w:r>
    </w:p>
    <w:p w:rsidRDefault="00E95060" w:rsidP="00E95060" w:rsidR="00E95060">
      <w:pPr>
        <w:jc w:val="both"/>
      </w:pPr>
      <w:r>
        <w:t>OIB 25675895660                                                                                                 4.523,09 kuna</w:t>
      </w:r>
    </w:p>
    <w:p w:rsidRDefault="00E95060" w:rsidP="00E95060" w:rsidR="00E95060">
      <w:pPr>
        <w:jc w:val="both"/>
      </w:pPr>
      <w:r>
        <w:t xml:space="preserve">                                                                </w:t>
      </w:r>
    </w:p>
    <w:p w:rsidRDefault="00E95060" w:rsidP="00E95060" w:rsidR="00E95060">
      <w:pPr>
        <w:jc w:val="both"/>
      </w:pPr>
    </w:p>
    <w:p w:rsidRDefault="00E95060" w:rsidP="00E95060" w:rsidR="00E95060">
      <w:pPr>
        <w:jc w:val="both"/>
      </w:pPr>
      <w:r>
        <w:lastRenderedPageBreak/>
        <w:t xml:space="preserve">13.BURETIĆ BREGI d.o.o. iz </w:t>
      </w:r>
      <w:proofErr w:type="spellStart"/>
      <w:r>
        <w:t>Bregi</w:t>
      </w:r>
      <w:proofErr w:type="spellEnd"/>
      <w:r>
        <w:t>, Anđeli 74B,</w:t>
      </w:r>
    </w:p>
    <w:p w:rsidRDefault="00E95060" w:rsidP="00E95060" w:rsidR="00E95060">
      <w:pPr>
        <w:jc w:val="both"/>
      </w:pPr>
      <w:r>
        <w:t xml:space="preserve"> OIB 55304823697                                                                                              49.637,22 kuna</w:t>
      </w:r>
    </w:p>
    <w:p w:rsidRDefault="00E95060" w:rsidP="00E95060" w:rsidR="00E95060">
      <w:pPr>
        <w:jc w:val="both"/>
      </w:pPr>
    </w:p>
    <w:p w:rsidRDefault="00E95060" w:rsidP="00E95060" w:rsidR="00E95060">
      <w:pPr>
        <w:jc w:val="both"/>
      </w:pPr>
      <w:r>
        <w:t xml:space="preserve">14.C.A.K. d.o.o. iz </w:t>
      </w:r>
      <w:proofErr w:type="spellStart"/>
      <w:r>
        <w:t>Kukuljanova</w:t>
      </w:r>
      <w:proofErr w:type="spellEnd"/>
      <w:r>
        <w:t xml:space="preserve"> 453,OIB 33213139882                                      4.344,04 kuna</w:t>
      </w:r>
    </w:p>
    <w:p w:rsidRDefault="00E95060" w:rsidP="00E95060" w:rsidR="00E95060">
      <w:pPr>
        <w:jc w:val="both"/>
      </w:pPr>
    </w:p>
    <w:p w:rsidRDefault="00E95060" w:rsidP="00E95060" w:rsidR="00E95060">
      <w:pPr>
        <w:jc w:val="both"/>
      </w:pPr>
      <w:r>
        <w:t xml:space="preserve">15.C.D.V. d.o.o. iz Zagreba, </w:t>
      </w:r>
      <w:proofErr w:type="spellStart"/>
      <w:r>
        <w:t>Bauerova</w:t>
      </w:r>
      <w:proofErr w:type="spellEnd"/>
      <w:r>
        <w:t xml:space="preserve"> 27,</w:t>
      </w:r>
    </w:p>
    <w:p w:rsidRDefault="00E95060" w:rsidP="00E95060" w:rsidR="00E95060">
      <w:pPr>
        <w:jc w:val="both"/>
      </w:pPr>
      <w:r>
        <w:t>OIB 86396535949                                                                                               11.050,71 kuna</w:t>
      </w:r>
    </w:p>
    <w:p w:rsidRDefault="00E95060" w:rsidP="00E95060" w:rsidR="00E95060">
      <w:pPr>
        <w:jc w:val="both"/>
      </w:pPr>
    </w:p>
    <w:p w:rsidRDefault="00E95060" w:rsidP="00E95060" w:rsidR="00E95060">
      <w:pPr>
        <w:jc w:val="both"/>
      </w:pPr>
      <w:r>
        <w:t>16.GORAN BIONDIĆ vlasnik obrta CHIARA-MATIC</w:t>
      </w:r>
    </w:p>
    <w:p w:rsidRDefault="00E95060" w:rsidP="00E95060" w:rsidR="00E95060">
      <w:pPr>
        <w:jc w:val="both"/>
      </w:pPr>
      <w:r>
        <w:t>iz Marinića 34D, OIB 84169674465                                                                         280,00 kuna</w:t>
      </w:r>
    </w:p>
    <w:p w:rsidRDefault="00E95060" w:rsidP="00E95060" w:rsidR="00E95060">
      <w:pPr>
        <w:jc w:val="both"/>
      </w:pPr>
    </w:p>
    <w:p w:rsidRDefault="00E95060" w:rsidP="00E95060" w:rsidR="00E95060">
      <w:pPr>
        <w:jc w:val="both"/>
      </w:pPr>
      <w:r>
        <w:t xml:space="preserve">17.ŽELJKO MARKUS vlasnik obrta CHIARA iz </w:t>
      </w:r>
      <w:proofErr w:type="spellStart"/>
      <w:r>
        <w:t>Kastva</w:t>
      </w:r>
      <w:proofErr w:type="spellEnd"/>
      <w:r>
        <w:t>,</w:t>
      </w:r>
    </w:p>
    <w:p w:rsidRDefault="00E95060" w:rsidP="00E95060" w:rsidR="00E95060">
      <w:pPr>
        <w:jc w:val="both"/>
      </w:pPr>
      <w:r>
        <w:t xml:space="preserve">Trg </w:t>
      </w:r>
      <w:proofErr w:type="spellStart"/>
      <w:r>
        <w:t>M.Laginje</w:t>
      </w:r>
      <w:proofErr w:type="spellEnd"/>
      <w:r>
        <w:t xml:space="preserve"> 1, OIB 13601983588                                                                         455,00 kuna                                                                                                                      </w:t>
      </w:r>
    </w:p>
    <w:p w:rsidRDefault="00E95060" w:rsidP="00E95060" w:rsidR="00E95060">
      <w:pPr>
        <w:jc w:val="both"/>
      </w:pPr>
      <w:r>
        <w:t xml:space="preserve">                                                                                                                                                                                                                  </w:t>
      </w:r>
    </w:p>
    <w:p w:rsidRDefault="00E95060" w:rsidP="00E95060" w:rsidR="00E95060">
      <w:pPr>
        <w:jc w:val="both"/>
      </w:pPr>
      <w:r>
        <w:t>18.RENATA KOMPARIĆ vlasnik obrta COMPARI 1</w:t>
      </w:r>
    </w:p>
    <w:p w:rsidRDefault="00E95060" w:rsidP="00E95060" w:rsidR="00E95060">
      <w:pPr>
        <w:jc w:val="both"/>
      </w:pPr>
      <w:r>
        <w:t xml:space="preserve">iz Pule, </w:t>
      </w:r>
      <w:proofErr w:type="spellStart"/>
      <w:r>
        <w:t>Valmade</w:t>
      </w:r>
      <w:proofErr w:type="spellEnd"/>
      <w:r>
        <w:t xml:space="preserve"> 10, OIB 43395929374                                                           180.628,06 kuna                                                                   </w:t>
      </w:r>
    </w:p>
    <w:p w:rsidRDefault="00E95060" w:rsidP="00E95060" w:rsidR="00E95060">
      <w:pPr>
        <w:jc w:val="both"/>
      </w:pPr>
      <w:r>
        <w:t xml:space="preserve">                                                                           </w:t>
      </w:r>
    </w:p>
    <w:p w:rsidRDefault="00E95060" w:rsidP="00E95060" w:rsidR="00E95060">
      <w:pPr>
        <w:jc w:val="both"/>
      </w:pPr>
      <w:r>
        <w:t xml:space="preserve">19.CONSILIUM REVIZIJA d.o.o. iz Rijeke, Ignacija </w:t>
      </w:r>
      <w:proofErr w:type="spellStart"/>
      <w:r>
        <w:t>Henckea</w:t>
      </w:r>
      <w:proofErr w:type="spellEnd"/>
      <w:r>
        <w:t xml:space="preserve"> 1,</w:t>
      </w:r>
    </w:p>
    <w:p w:rsidRDefault="00E95060" w:rsidP="00E95060" w:rsidR="00E95060">
      <w:pPr>
        <w:jc w:val="both"/>
      </w:pPr>
      <w:r>
        <w:t xml:space="preserve">OIB 54237956755                                                                                                42.657,55 kuna   </w:t>
      </w:r>
    </w:p>
    <w:p w:rsidRDefault="00E95060" w:rsidP="00E95060" w:rsidR="00E95060">
      <w:pPr>
        <w:jc w:val="both"/>
      </w:pPr>
    </w:p>
    <w:p w:rsidRDefault="00E95060" w:rsidP="00E95060" w:rsidR="00E95060">
      <w:pPr>
        <w:jc w:val="both"/>
      </w:pPr>
      <w:r>
        <w:t>20.CROATIA OSIGURANJE d.d. iz Zagreba,Vatroslava Jagića 33,</w:t>
      </w:r>
    </w:p>
    <w:p w:rsidRDefault="00E95060" w:rsidP="00E95060" w:rsidR="00E95060">
      <w:pPr>
        <w:jc w:val="both"/>
      </w:pPr>
      <w:r>
        <w:t xml:space="preserve"> OIB  26187994862                                                                                            176.049,85 kuna  </w:t>
      </w:r>
    </w:p>
    <w:p w:rsidRDefault="00E95060" w:rsidP="00E95060" w:rsidR="00E95060">
      <w:pPr>
        <w:jc w:val="both"/>
      </w:pPr>
    </w:p>
    <w:p w:rsidRDefault="00E95060" w:rsidP="00E95060" w:rsidR="00E95060">
      <w:pPr>
        <w:jc w:val="both"/>
      </w:pPr>
      <w:r>
        <w:t>21.ČONDIĆ TRADE d.o.o. iz Viškova, Straža 8a,</w:t>
      </w:r>
    </w:p>
    <w:p w:rsidRDefault="00E95060" w:rsidP="00E95060" w:rsidR="00E95060">
      <w:pPr>
        <w:jc w:val="both"/>
      </w:pPr>
      <w:r>
        <w:t xml:space="preserve">OIB 98348346103                                                                                                 1.142,50 kuna  </w:t>
      </w:r>
    </w:p>
    <w:p w:rsidRDefault="00E95060" w:rsidP="00E95060" w:rsidR="00E95060">
      <w:pPr>
        <w:jc w:val="both"/>
      </w:pPr>
    </w:p>
    <w:p w:rsidRDefault="00E95060" w:rsidP="00E95060" w:rsidR="00E95060">
      <w:pPr>
        <w:jc w:val="both"/>
      </w:pPr>
      <w:r>
        <w:lastRenderedPageBreak/>
        <w:t>22.DE BOER TRADING d.o.o. iz Koprivnice, Križevačka ul.27,</w:t>
      </w:r>
    </w:p>
    <w:p w:rsidRDefault="00E95060" w:rsidP="00E95060" w:rsidR="00E95060">
      <w:pPr>
        <w:jc w:val="both"/>
      </w:pPr>
      <w:r>
        <w:t>OIB 15117663280                                                                                                 2.979,20 kuna</w:t>
      </w:r>
    </w:p>
    <w:p w:rsidRDefault="00E95060" w:rsidP="00E95060" w:rsidR="00E95060">
      <w:pPr>
        <w:jc w:val="both"/>
      </w:pPr>
    </w:p>
    <w:p w:rsidRDefault="00E95060" w:rsidP="00E95060" w:rsidR="00E95060">
      <w:pPr>
        <w:jc w:val="both"/>
      </w:pPr>
      <w:r>
        <w:t xml:space="preserve">23.DOM MLADIH  iz Rijeke, </w:t>
      </w:r>
      <w:proofErr w:type="spellStart"/>
      <w:r>
        <w:t>Laginjina</w:t>
      </w:r>
      <w:proofErr w:type="spellEnd"/>
      <w:r>
        <w:t xml:space="preserve"> 15,</w:t>
      </w:r>
    </w:p>
    <w:p w:rsidRDefault="00E95060" w:rsidP="00E95060" w:rsidR="00E95060">
      <w:pPr>
        <w:jc w:val="both"/>
      </w:pPr>
      <w:r>
        <w:t xml:space="preserve">OIB 67299759990                                                                                                  1.308,21 kuna </w:t>
      </w:r>
    </w:p>
    <w:p w:rsidRDefault="00E95060" w:rsidP="00E95060" w:rsidR="00E95060">
      <w:pPr>
        <w:jc w:val="both"/>
      </w:pPr>
      <w:r>
        <w:t xml:space="preserve"> </w:t>
      </w:r>
    </w:p>
    <w:p w:rsidRDefault="00E95060" w:rsidP="00E95060" w:rsidR="00E95060">
      <w:pPr>
        <w:jc w:val="both"/>
      </w:pPr>
      <w:r>
        <w:t xml:space="preserve">24.ERSTE CARD KLUB d.o.o. iz Zagreba, </w:t>
      </w:r>
      <w:proofErr w:type="spellStart"/>
      <w:r>
        <w:t>F.Folnegovića</w:t>
      </w:r>
      <w:proofErr w:type="spellEnd"/>
      <w:r>
        <w:t xml:space="preserve"> 6,</w:t>
      </w:r>
    </w:p>
    <w:p w:rsidRDefault="00E95060" w:rsidP="00E95060" w:rsidR="00E95060">
      <w:pPr>
        <w:jc w:val="both"/>
      </w:pPr>
      <w:r>
        <w:t xml:space="preserve"> OIB 85941596441                                                                                               16.299,86 kuna</w:t>
      </w:r>
    </w:p>
    <w:p w:rsidRDefault="00E95060" w:rsidP="00E95060" w:rsidR="00E95060">
      <w:pPr>
        <w:jc w:val="both"/>
      </w:pPr>
    </w:p>
    <w:p w:rsidRDefault="00E95060" w:rsidP="00E95060" w:rsidR="00E95060">
      <w:pPr>
        <w:jc w:val="both"/>
      </w:pPr>
      <w:r>
        <w:t>25.ERSTE &amp; STEIERMARKISCHE BANK d.d. iz Rijeke,</w:t>
      </w:r>
    </w:p>
    <w:p w:rsidRDefault="00E95060" w:rsidP="00E95060" w:rsidR="00E95060">
      <w:pPr>
        <w:jc w:val="both"/>
      </w:pPr>
      <w:r>
        <w:t xml:space="preserve">Jadranski trg 3/a, OIB 230570393320                                                                      457,13 kuna                                                                                              </w:t>
      </w:r>
    </w:p>
    <w:p w:rsidRDefault="00E95060" w:rsidP="00E95060" w:rsidR="00E95060">
      <w:pPr>
        <w:jc w:val="both"/>
      </w:pPr>
      <w:r>
        <w:t xml:space="preserve">OIB 230570393320                                                                                                    </w:t>
      </w:r>
    </w:p>
    <w:p w:rsidRDefault="00E95060" w:rsidP="00E95060" w:rsidR="00E95060">
      <w:pPr>
        <w:jc w:val="both"/>
      </w:pPr>
    </w:p>
    <w:p w:rsidRDefault="00E95060" w:rsidP="00E95060" w:rsidR="00E95060">
      <w:pPr>
        <w:jc w:val="both"/>
      </w:pPr>
      <w:r>
        <w:t>26.EURODELTA d.o.o. iz Rijeke, Radićeva 36,</w:t>
      </w:r>
    </w:p>
    <w:p w:rsidRDefault="00E95060" w:rsidP="00E95060" w:rsidR="00E95060">
      <w:pPr>
        <w:jc w:val="both"/>
      </w:pPr>
      <w:r>
        <w:t xml:space="preserve">OIB 74299946321                                                                                                    623,00 kuna  </w:t>
      </w:r>
    </w:p>
    <w:p w:rsidRDefault="00E95060" w:rsidP="00E95060" w:rsidR="00E95060">
      <w:pPr>
        <w:jc w:val="both"/>
      </w:pPr>
    </w:p>
    <w:p w:rsidRDefault="00E95060" w:rsidP="00E95060" w:rsidR="00E95060">
      <w:pPr>
        <w:jc w:val="both"/>
      </w:pPr>
      <w:r>
        <w:t>27.EUROLEASING d.o.o. iz Zagreba, Remetinečka cesta 98,</w:t>
      </w:r>
    </w:p>
    <w:p w:rsidRDefault="00E95060" w:rsidP="00E95060" w:rsidR="00E95060">
      <w:pPr>
        <w:jc w:val="both"/>
      </w:pPr>
      <w:r>
        <w:t xml:space="preserve">OIB 48922277230                                                                                                13.848,28 kuna  </w:t>
      </w:r>
    </w:p>
    <w:p w:rsidRDefault="00E95060" w:rsidP="00E95060" w:rsidR="00E95060">
      <w:pPr>
        <w:jc w:val="both"/>
      </w:pPr>
    </w:p>
    <w:p w:rsidRDefault="00E95060" w:rsidP="00E95060" w:rsidR="00E95060">
      <w:pPr>
        <w:jc w:val="both"/>
      </w:pPr>
      <w:r>
        <w:t>28.FINA, Zagreb, Ulica grada Vukovara 70,</w:t>
      </w:r>
    </w:p>
    <w:p w:rsidRDefault="00E95060" w:rsidP="00E95060" w:rsidR="00E95060">
      <w:pPr>
        <w:jc w:val="both"/>
      </w:pPr>
      <w:r>
        <w:t xml:space="preserve">OIB 85821130368                                                                                                  1.557,04 kuna </w:t>
      </w:r>
    </w:p>
    <w:p w:rsidRDefault="00E95060" w:rsidP="00E95060" w:rsidR="00E95060">
      <w:pPr>
        <w:jc w:val="both"/>
      </w:pPr>
    </w:p>
    <w:p w:rsidRDefault="00E95060" w:rsidP="00E95060" w:rsidR="00E95060">
      <w:pPr>
        <w:jc w:val="both"/>
      </w:pPr>
      <w:r>
        <w:t xml:space="preserve">29.FRANZ KRAINER FLEISCH UND WURSTWAREN </w:t>
      </w:r>
    </w:p>
    <w:p w:rsidRDefault="00E95060" w:rsidP="00E95060" w:rsidR="00E95060">
      <w:pPr>
        <w:jc w:val="both"/>
      </w:pPr>
      <w:proofErr w:type="spellStart"/>
      <w:r>
        <w:t>GmbH</w:t>
      </w:r>
      <w:proofErr w:type="spellEnd"/>
      <w:r>
        <w:t xml:space="preserve"> iz Austrije, </w:t>
      </w:r>
      <w:proofErr w:type="spellStart"/>
      <w:r>
        <w:t>Marburger</w:t>
      </w:r>
      <w:proofErr w:type="spellEnd"/>
      <w:r>
        <w:t xml:space="preserve"> Str.91, 8435 </w:t>
      </w:r>
      <w:proofErr w:type="spellStart"/>
      <w:r>
        <w:t>Wagna</w:t>
      </w:r>
      <w:proofErr w:type="spellEnd"/>
      <w:r>
        <w:t>,</w:t>
      </w:r>
    </w:p>
    <w:p w:rsidRDefault="00E95060" w:rsidP="00E95060" w:rsidR="00E95060">
      <w:pPr>
        <w:jc w:val="both"/>
      </w:pPr>
      <w:r>
        <w:t>ATU 29678504                                                                                                    72.940,51 kuna</w:t>
      </w:r>
    </w:p>
    <w:p w:rsidRDefault="00E95060" w:rsidP="00E95060" w:rsidR="00E95060">
      <w:pPr>
        <w:jc w:val="both"/>
      </w:pPr>
    </w:p>
    <w:p w:rsidRDefault="00E95060" w:rsidP="00E95060" w:rsidR="00E95060">
      <w:pPr>
        <w:jc w:val="both"/>
      </w:pPr>
      <w:r>
        <w:lastRenderedPageBreak/>
        <w:t xml:space="preserve">30.FRIGO-MAR d.o.o. iz Rijeke, Ivana </w:t>
      </w:r>
      <w:proofErr w:type="spellStart"/>
      <w:r>
        <w:t>Pilepića</w:t>
      </w:r>
      <w:proofErr w:type="spellEnd"/>
      <w:r>
        <w:t xml:space="preserve"> </w:t>
      </w:r>
      <w:proofErr w:type="spellStart"/>
      <w:r>
        <w:t>Franovičina</w:t>
      </w:r>
      <w:proofErr w:type="spellEnd"/>
      <w:r>
        <w:t xml:space="preserve"> 9c,</w:t>
      </w:r>
    </w:p>
    <w:p w:rsidRDefault="00E95060" w:rsidP="00E95060" w:rsidR="00E95060">
      <w:pPr>
        <w:jc w:val="both"/>
      </w:pPr>
      <w:r>
        <w:t xml:space="preserve">OIB 96026301341                                                                                                    606,00 kuna </w:t>
      </w:r>
    </w:p>
    <w:p w:rsidRDefault="00E95060" w:rsidP="00E95060" w:rsidR="00E95060">
      <w:pPr>
        <w:jc w:val="both"/>
      </w:pPr>
    </w:p>
    <w:p w:rsidRDefault="00E95060" w:rsidP="00E95060" w:rsidR="00E95060">
      <w:pPr>
        <w:jc w:val="both"/>
      </w:pPr>
      <w:r>
        <w:t xml:space="preserve">31.FUĆAK d.o.o. iz Čavla, </w:t>
      </w:r>
      <w:proofErr w:type="spellStart"/>
      <w:r>
        <w:t>Krenovac</w:t>
      </w:r>
      <w:proofErr w:type="spellEnd"/>
      <w:r>
        <w:t xml:space="preserve"> 10,</w:t>
      </w:r>
    </w:p>
    <w:p w:rsidRDefault="00E95060" w:rsidP="00E95060" w:rsidR="00E95060">
      <w:pPr>
        <w:jc w:val="both"/>
      </w:pPr>
      <w:r>
        <w:t xml:space="preserve">OIB 66711303982                                                                                                 5.440,26 kuna </w:t>
      </w:r>
    </w:p>
    <w:p w:rsidRDefault="00E95060" w:rsidP="00E95060" w:rsidR="00E95060">
      <w:pPr>
        <w:jc w:val="both"/>
      </w:pPr>
    </w:p>
    <w:p w:rsidRDefault="00E95060" w:rsidP="00E95060" w:rsidR="00E95060">
      <w:pPr>
        <w:jc w:val="both"/>
      </w:pPr>
      <w:r>
        <w:t xml:space="preserve">32.GEOAS d.o.o. iz  Lovrana, Šetalište </w:t>
      </w:r>
      <w:proofErr w:type="spellStart"/>
      <w:r>
        <w:t>M.Tita</w:t>
      </w:r>
      <w:proofErr w:type="spellEnd"/>
      <w:r>
        <w:t xml:space="preserve"> 54,</w:t>
      </w:r>
    </w:p>
    <w:p w:rsidRDefault="00E95060" w:rsidP="00E95060" w:rsidR="00E95060">
      <w:pPr>
        <w:jc w:val="both"/>
      </w:pPr>
      <w:r>
        <w:t>OIB 00842079042                                                                                                 2.250,00 kuna</w:t>
      </w:r>
    </w:p>
    <w:p w:rsidRDefault="00E95060" w:rsidP="00E95060" w:rsidR="00E95060">
      <w:pPr>
        <w:jc w:val="both"/>
      </w:pPr>
    </w:p>
    <w:p w:rsidRDefault="00E95060" w:rsidP="00E95060" w:rsidR="00E95060">
      <w:pPr>
        <w:jc w:val="both"/>
      </w:pPr>
      <w:r>
        <w:t xml:space="preserve">33.GET NEKRETNINE d.o.o. iz Sesveta, </w:t>
      </w:r>
      <w:proofErr w:type="spellStart"/>
      <w:r>
        <w:t>Lj.Posavskog</w:t>
      </w:r>
      <w:proofErr w:type="spellEnd"/>
      <w:r>
        <w:t xml:space="preserve"> 5,</w:t>
      </w:r>
    </w:p>
    <w:p w:rsidRDefault="00E95060" w:rsidP="00E95060" w:rsidR="00E95060">
      <w:pPr>
        <w:jc w:val="both"/>
      </w:pPr>
      <w:r>
        <w:t>OIB 80724491536                                                                                             594.168,59 kuna</w:t>
      </w:r>
    </w:p>
    <w:p w:rsidRDefault="00E95060" w:rsidP="00E95060" w:rsidR="00E95060">
      <w:pPr>
        <w:jc w:val="both"/>
      </w:pPr>
    </w:p>
    <w:p w:rsidRDefault="00E95060" w:rsidP="00E95060" w:rsidR="00E95060">
      <w:pPr>
        <w:jc w:val="both"/>
      </w:pPr>
      <w:r>
        <w:t xml:space="preserve">34.GRAD RIJEKA, Korzo 16, OIB 54382731928                                                9.806,32 kuna   </w:t>
      </w:r>
    </w:p>
    <w:p w:rsidRDefault="00E95060" w:rsidP="00E95060" w:rsidR="00E95060">
      <w:pPr>
        <w:jc w:val="both"/>
      </w:pPr>
      <w:r>
        <w:t xml:space="preserve">                                                           </w:t>
      </w:r>
    </w:p>
    <w:p w:rsidRDefault="00E95060" w:rsidP="00E95060" w:rsidR="00E95060">
      <w:pPr>
        <w:jc w:val="both"/>
      </w:pPr>
      <w:r>
        <w:t>35.GRANDI SALUMIFICI ITALIANI S.P.A. iz Italije,</w:t>
      </w:r>
    </w:p>
    <w:p w:rsidRDefault="00E95060" w:rsidP="00E95060" w:rsidR="00E95060">
      <w:pPr>
        <w:jc w:val="both"/>
      </w:pPr>
      <w:r>
        <w:t xml:space="preserve"> Strada </w:t>
      </w:r>
      <w:proofErr w:type="spellStart"/>
      <w:r>
        <w:t>Gherbella</w:t>
      </w:r>
      <w:proofErr w:type="spellEnd"/>
      <w:r>
        <w:t xml:space="preserve"> 320, 41126 </w:t>
      </w:r>
      <w:proofErr w:type="spellStart"/>
      <w:r>
        <w:t>Modena</w:t>
      </w:r>
      <w:proofErr w:type="spellEnd"/>
      <w:r>
        <w:t>,</w:t>
      </w:r>
    </w:p>
    <w:p w:rsidRDefault="00E95060" w:rsidP="00E95060" w:rsidR="00E95060">
      <w:pPr>
        <w:jc w:val="both"/>
      </w:pPr>
      <w:r>
        <w:t xml:space="preserve">OIB 02654810361                                                                                                    160,42 kuna  </w:t>
      </w:r>
    </w:p>
    <w:p w:rsidRDefault="00E95060" w:rsidP="00E95060" w:rsidR="00E95060">
      <w:pPr>
        <w:jc w:val="both"/>
      </w:pPr>
    </w:p>
    <w:p w:rsidRDefault="00E95060" w:rsidP="00E95060" w:rsidR="00E95060">
      <w:pPr>
        <w:jc w:val="both"/>
      </w:pPr>
      <w:r>
        <w:t xml:space="preserve">36.GS1 CROATIA HRVATSKO UDRUŽENJE ZA </w:t>
      </w:r>
    </w:p>
    <w:p w:rsidRDefault="00E95060" w:rsidP="00E95060" w:rsidR="00E95060">
      <w:pPr>
        <w:jc w:val="both"/>
      </w:pPr>
      <w:r>
        <w:t xml:space="preserve">AUTOMATSKU IDENTIFIKACIJU, ELEKTRONIČKU RAZMJENU </w:t>
      </w:r>
    </w:p>
    <w:p w:rsidRDefault="00E95060" w:rsidP="00E95060" w:rsidR="00E95060">
      <w:pPr>
        <w:jc w:val="both"/>
      </w:pPr>
      <w:r>
        <w:t>PODATAKA I UPRAVLJANJE POSLOVNIM PROCESIMA</w:t>
      </w:r>
    </w:p>
    <w:p w:rsidRDefault="00E95060" w:rsidP="00E95060" w:rsidR="00E95060">
      <w:pPr>
        <w:jc w:val="both"/>
      </w:pPr>
      <w:r>
        <w:t>iz Zagreba, Tuškanac 14,</w:t>
      </w:r>
    </w:p>
    <w:p w:rsidRDefault="00E95060" w:rsidP="00E95060" w:rsidR="00E95060">
      <w:pPr>
        <w:jc w:val="both"/>
      </w:pPr>
      <w:r>
        <w:t xml:space="preserve"> OIB 03365973101                                                                                                1.413,89 kuna </w:t>
      </w:r>
    </w:p>
    <w:p w:rsidRDefault="00E95060" w:rsidP="00E95060" w:rsidR="00E95060">
      <w:pPr>
        <w:jc w:val="both"/>
      </w:pPr>
    </w:p>
    <w:p w:rsidRDefault="00E95060" w:rsidP="00E95060" w:rsidR="00E95060">
      <w:pPr>
        <w:jc w:val="both"/>
      </w:pPr>
      <w:r>
        <w:t>37.HEP-OPSKRBA d.o.o. iz Zagreba, Ulica grada Vukovara 37,</w:t>
      </w:r>
    </w:p>
    <w:p w:rsidRDefault="00E95060" w:rsidP="00E95060" w:rsidR="00E95060">
      <w:pPr>
        <w:jc w:val="both"/>
      </w:pPr>
      <w:r>
        <w:t>OIB 63073332379                                                                                               69.600,29 kuna</w:t>
      </w:r>
    </w:p>
    <w:p w:rsidRDefault="00E95060" w:rsidP="00E95060" w:rsidR="00E95060">
      <w:pPr>
        <w:jc w:val="both"/>
      </w:pPr>
    </w:p>
    <w:p w:rsidRDefault="00E95060" w:rsidP="00E95060" w:rsidR="00E95060">
      <w:pPr>
        <w:jc w:val="both"/>
      </w:pPr>
      <w:r>
        <w:t>38.HEP ELEKTRA d.o.o. iz Zagreba, Ulica grada Vukovara 37,</w:t>
      </w:r>
    </w:p>
    <w:p w:rsidRDefault="00E95060" w:rsidP="00E95060" w:rsidR="00E95060">
      <w:pPr>
        <w:jc w:val="both"/>
      </w:pPr>
      <w:r>
        <w:t xml:space="preserve">OIB 43965974818                                                                                                2.451,78 kuna       </w:t>
      </w:r>
    </w:p>
    <w:p w:rsidRDefault="00E95060" w:rsidP="00E95060" w:rsidR="00E95060">
      <w:pPr>
        <w:jc w:val="both"/>
      </w:pPr>
      <w:r>
        <w:t xml:space="preserve">                                                                                                                              </w:t>
      </w:r>
    </w:p>
    <w:p w:rsidRDefault="00E95060" w:rsidP="00E95060" w:rsidR="00E95060">
      <w:pPr>
        <w:jc w:val="both"/>
      </w:pPr>
      <w:r>
        <w:t>39.HEP-OPERATOR DISTRIBUCIJSKOG SUSTAVA d.o.o.</w:t>
      </w:r>
    </w:p>
    <w:p w:rsidRDefault="00E95060" w:rsidP="00E95060" w:rsidR="00E95060">
      <w:pPr>
        <w:jc w:val="both"/>
      </w:pPr>
      <w:r>
        <w:t>iz Zagreba, Ulica grada Vukovara 37,</w:t>
      </w:r>
    </w:p>
    <w:p w:rsidRDefault="00E95060" w:rsidP="00E95060" w:rsidR="00E95060">
      <w:pPr>
        <w:jc w:val="both"/>
      </w:pPr>
      <w:r>
        <w:t xml:space="preserve"> OIB 46830600751                                                                                            27.612,23 kuna</w:t>
      </w:r>
    </w:p>
    <w:p w:rsidRDefault="00E95060" w:rsidP="00E95060" w:rsidR="00E95060">
      <w:pPr>
        <w:jc w:val="both"/>
      </w:pPr>
    </w:p>
    <w:p w:rsidRDefault="00E95060" w:rsidP="00E95060" w:rsidR="00E95060">
      <w:pPr>
        <w:jc w:val="both"/>
      </w:pPr>
      <w:r>
        <w:t xml:space="preserve">40.HRVATSKA RADIOTELEVIZIJA iz Zagreba, </w:t>
      </w:r>
    </w:p>
    <w:p w:rsidRDefault="00E95060" w:rsidP="00E95060" w:rsidR="00E95060">
      <w:pPr>
        <w:jc w:val="both"/>
      </w:pPr>
      <w:r>
        <w:t>Prisavlje 3, OIB 68419124305                                                                           11.069,60 kuna</w:t>
      </w:r>
    </w:p>
    <w:p w:rsidRDefault="00E95060" w:rsidP="00E95060" w:rsidR="00E95060">
      <w:pPr>
        <w:jc w:val="both"/>
      </w:pPr>
    </w:p>
    <w:p w:rsidRDefault="00E95060" w:rsidP="00E95060" w:rsidR="00E95060">
      <w:pPr>
        <w:jc w:val="both"/>
      </w:pPr>
      <w:r>
        <w:t>41.HRVATSKE ŠUME d.o.o. iz Zagreba, Ulica Lj.F.Vukotinovića 2,</w:t>
      </w:r>
    </w:p>
    <w:p w:rsidRDefault="00E95060" w:rsidP="00E95060" w:rsidR="00E95060">
      <w:pPr>
        <w:jc w:val="both"/>
      </w:pPr>
      <w:r>
        <w:t>OIB 69693144506                                                                                              84.972,28 kuna</w:t>
      </w:r>
    </w:p>
    <w:p w:rsidRDefault="00E95060" w:rsidP="00E95060" w:rsidR="00E95060">
      <w:pPr>
        <w:jc w:val="both"/>
      </w:pPr>
    </w:p>
    <w:p w:rsidRDefault="00E95060" w:rsidP="00E95060" w:rsidR="00E95060">
      <w:pPr>
        <w:jc w:val="both"/>
      </w:pPr>
      <w:r>
        <w:t>42.HRVATSKE VODE iz Zagreba, Grada Vukovara 220,</w:t>
      </w:r>
    </w:p>
    <w:p w:rsidRDefault="00E95060" w:rsidP="00E95060" w:rsidR="00E95060">
      <w:pPr>
        <w:jc w:val="both"/>
      </w:pPr>
      <w:r>
        <w:t>OIB 28921383001                                                                                              93.882,43 kuna</w:t>
      </w:r>
    </w:p>
    <w:p w:rsidRDefault="00E95060" w:rsidP="00E95060" w:rsidR="00E95060">
      <w:pPr>
        <w:jc w:val="both"/>
      </w:pPr>
    </w:p>
    <w:p w:rsidRDefault="00E95060" w:rsidP="00E95060" w:rsidR="00E95060">
      <w:pPr>
        <w:jc w:val="both"/>
      </w:pPr>
      <w:r>
        <w:t xml:space="preserve">43.HRVATSKI TELEKOM d.d. iz  Zagreba, Roberta Frangeša Mihanovića 9, </w:t>
      </w:r>
    </w:p>
    <w:p w:rsidRDefault="00E95060" w:rsidP="00E95060" w:rsidR="00E95060">
      <w:pPr>
        <w:jc w:val="both"/>
      </w:pPr>
      <w:r>
        <w:t>OIB 81793146560                                                                                                  8.763,25 kuna</w:t>
      </w:r>
    </w:p>
    <w:p w:rsidRDefault="00E95060" w:rsidP="00E95060" w:rsidR="00E95060">
      <w:pPr>
        <w:jc w:val="both"/>
      </w:pPr>
      <w:r>
        <w:t xml:space="preserve"> </w:t>
      </w:r>
    </w:p>
    <w:p w:rsidRDefault="00E95060" w:rsidP="00E95060" w:rsidR="00E95060">
      <w:pPr>
        <w:jc w:val="both"/>
      </w:pPr>
      <w:r>
        <w:t>44.HRVATSKI VETERINARSKI INSTITUT iz Zagreba, Savska cesta 143,</w:t>
      </w:r>
    </w:p>
    <w:p w:rsidRDefault="00E95060" w:rsidP="00E95060" w:rsidR="00E95060">
      <w:pPr>
        <w:jc w:val="both"/>
      </w:pPr>
      <w:r>
        <w:t>OIB 29059177553                                                                                                 1.850,24 kuna</w:t>
      </w:r>
    </w:p>
    <w:p w:rsidRDefault="00E95060" w:rsidP="00E95060" w:rsidR="00E95060">
      <w:pPr>
        <w:jc w:val="both"/>
      </w:pPr>
    </w:p>
    <w:p w:rsidRDefault="00E95060" w:rsidP="00E95060" w:rsidR="00E95060">
      <w:pPr>
        <w:jc w:val="both"/>
      </w:pPr>
      <w:r>
        <w:t>45.INTERCOMMERCE EXPORT-IMPORT d.o.o. iz Umaga,</w:t>
      </w:r>
    </w:p>
    <w:p w:rsidRDefault="00E95060" w:rsidP="00E95060" w:rsidR="00E95060">
      <w:pPr>
        <w:jc w:val="both"/>
      </w:pPr>
      <w:r>
        <w:t>Ernesta Miloša 20, OIB 66882292238                                                                  3.113,88 kuna</w:t>
      </w:r>
    </w:p>
    <w:p w:rsidRDefault="00E95060" w:rsidP="00E95060" w:rsidR="00E95060">
      <w:pPr>
        <w:jc w:val="both"/>
      </w:pPr>
    </w:p>
    <w:p w:rsidRDefault="00E95060" w:rsidP="00E95060" w:rsidR="00E95060">
      <w:pPr>
        <w:jc w:val="both"/>
      </w:pPr>
      <w:r>
        <w:lastRenderedPageBreak/>
        <w:t xml:space="preserve">46.ISTARSKA HIŽA d.o.o. iz Matulja, </w:t>
      </w:r>
      <w:proofErr w:type="spellStart"/>
      <w:r>
        <w:t>Bregi</w:t>
      </w:r>
      <w:proofErr w:type="spellEnd"/>
      <w:r>
        <w:t xml:space="preserve"> 55,</w:t>
      </w:r>
    </w:p>
    <w:p w:rsidRDefault="00E95060" w:rsidP="00E95060" w:rsidR="00E95060">
      <w:pPr>
        <w:jc w:val="both"/>
      </w:pPr>
      <w:r>
        <w:t>OIB 35536071309                                                                                                 1.355,52 kuna</w:t>
      </w:r>
    </w:p>
    <w:p w:rsidRDefault="00E95060" w:rsidP="00E95060" w:rsidR="00E95060">
      <w:pPr>
        <w:jc w:val="both"/>
      </w:pPr>
    </w:p>
    <w:p w:rsidRDefault="00E95060" w:rsidP="00E95060" w:rsidR="00E95060">
      <w:pPr>
        <w:jc w:val="both"/>
      </w:pPr>
      <w:r>
        <w:t xml:space="preserve">47.ISTRABENZ PLINI d.o.o. iz Bakra, Pristanište </w:t>
      </w:r>
      <w:proofErr w:type="spellStart"/>
      <w:r>
        <w:t>podbok</w:t>
      </w:r>
      <w:proofErr w:type="spellEnd"/>
      <w:r>
        <w:t xml:space="preserve"> 3,</w:t>
      </w:r>
    </w:p>
    <w:p w:rsidRDefault="00E95060" w:rsidP="00E95060" w:rsidR="00E95060">
      <w:pPr>
        <w:jc w:val="both"/>
      </w:pPr>
      <w:r>
        <w:t>OIB 98426608580                                                                                               18.367,39 kuna</w:t>
      </w:r>
    </w:p>
    <w:p w:rsidRDefault="00E95060" w:rsidP="00E95060" w:rsidR="00E95060">
      <w:pPr>
        <w:jc w:val="both"/>
      </w:pPr>
    </w:p>
    <w:p w:rsidRDefault="00E95060" w:rsidP="00E95060" w:rsidR="00E95060">
      <w:pPr>
        <w:jc w:val="both"/>
      </w:pPr>
      <w:r>
        <w:t>48.IVANKA POTRC (ino dobavljač)                                                                 14.038,36 kuna</w:t>
      </w:r>
    </w:p>
    <w:p w:rsidRDefault="00E95060" w:rsidP="00E95060" w:rsidR="00E95060">
      <w:pPr>
        <w:jc w:val="both"/>
      </w:pPr>
    </w:p>
    <w:p w:rsidRDefault="00E95060" w:rsidP="00E95060" w:rsidR="00E95060">
      <w:pPr>
        <w:jc w:val="both"/>
      </w:pPr>
      <w:r>
        <w:t>49.JADRANKA TRGOVINA d.o.o. iz Malog Lošinja, Dražica 1,</w:t>
      </w:r>
    </w:p>
    <w:p w:rsidRDefault="00E95060" w:rsidP="00E95060" w:rsidR="00E95060">
      <w:pPr>
        <w:jc w:val="both"/>
      </w:pPr>
      <w:r>
        <w:t xml:space="preserve">OIB 02198337590                                                                                                2.385,76 kuna </w:t>
      </w:r>
    </w:p>
    <w:p w:rsidRDefault="00E95060" w:rsidP="00E95060" w:rsidR="00E95060">
      <w:pPr>
        <w:jc w:val="both"/>
      </w:pPr>
    </w:p>
    <w:p w:rsidRDefault="00E95060" w:rsidP="00E95060" w:rsidR="00E95060">
      <w:pPr>
        <w:jc w:val="both"/>
      </w:pPr>
      <w:r>
        <w:t>50.JADRANSKO OSIGURANJE d.d. iz Zagreba, Listopadska 2,</w:t>
      </w:r>
    </w:p>
    <w:p w:rsidRDefault="00E95060" w:rsidP="00E95060" w:rsidR="00E95060">
      <w:pPr>
        <w:jc w:val="both"/>
      </w:pPr>
      <w:r>
        <w:t>OIB 94472454976                                                                                                3.859,53 kuna</w:t>
      </w:r>
    </w:p>
    <w:p w:rsidRDefault="00E95060" w:rsidP="00E95060" w:rsidR="00E95060">
      <w:pPr>
        <w:jc w:val="both"/>
      </w:pPr>
    </w:p>
    <w:p w:rsidRDefault="00E95060" w:rsidP="00E95060" w:rsidR="00E95060">
      <w:pPr>
        <w:jc w:val="both"/>
      </w:pPr>
      <w:r>
        <w:t>51.JAVNI BILJEŽNIK BORČIĆ JADRANKA I SOKOLIĆ-OŽBOLT</w:t>
      </w:r>
    </w:p>
    <w:p w:rsidRDefault="00E95060" w:rsidP="00E95060" w:rsidR="00E95060">
      <w:pPr>
        <w:jc w:val="both"/>
      </w:pPr>
      <w:r>
        <w:t>OLGA iz Rijeke, Užarska 28-30/II, OIB 70282512319                                       2.285,51 kuna</w:t>
      </w:r>
    </w:p>
    <w:p w:rsidRDefault="00E95060" w:rsidP="00E95060" w:rsidR="00E95060">
      <w:pPr>
        <w:jc w:val="both"/>
      </w:pPr>
    </w:p>
    <w:p w:rsidRDefault="00E95060" w:rsidP="00E95060" w:rsidR="00E95060">
      <w:pPr>
        <w:jc w:val="both"/>
      </w:pPr>
      <w:r>
        <w:t>52.JAVNI BILJEŽNIK GROZDANIĆ-DEKLEVA MARIJA</w:t>
      </w:r>
    </w:p>
    <w:p w:rsidRDefault="00E95060" w:rsidP="00E95060" w:rsidR="00E95060">
      <w:pPr>
        <w:jc w:val="both"/>
      </w:pPr>
      <w:r>
        <w:t>iz Rijeke, Korzo 35, OIB 59331788506                                                                3.616,41 kuna</w:t>
      </w:r>
    </w:p>
    <w:p w:rsidRDefault="00E95060" w:rsidP="00E95060" w:rsidR="00E95060">
      <w:pPr>
        <w:jc w:val="both"/>
      </w:pPr>
    </w:p>
    <w:p w:rsidRDefault="00E95060" w:rsidP="00E95060" w:rsidR="00E95060">
      <w:pPr>
        <w:jc w:val="both"/>
      </w:pPr>
      <w:r>
        <w:t>53.JAVNI BILJEŽNIK VELIBOR PANJKOVIĆ iz Rijeke,</w:t>
      </w:r>
    </w:p>
    <w:p w:rsidRDefault="00E95060" w:rsidP="00E95060" w:rsidR="00E95060">
      <w:pPr>
        <w:jc w:val="both"/>
      </w:pPr>
      <w:r>
        <w:t>Ulica Ante Starčevića 4, OIB 44946290111                                                       23.842,50 kuna</w:t>
      </w:r>
    </w:p>
    <w:p w:rsidRDefault="00E95060" w:rsidP="00E95060" w:rsidR="00E95060">
      <w:pPr>
        <w:jc w:val="both"/>
      </w:pPr>
    </w:p>
    <w:p w:rsidRDefault="00E95060" w:rsidP="00E95060" w:rsidR="00E95060">
      <w:pPr>
        <w:jc w:val="both"/>
      </w:pPr>
      <w:r>
        <w:t>54.JAVNI BILJEŽNIK VESNA ĆUZELA iz Rijeke, Korzo 18,</w:t>
      </w:r>
    </w:p>
    <w:p w:rsidRDefault="00E95060" w:rsidP="00E95060" w:rsidR="00E95060">
      <w:pPr>
        <w:jc w:val="both"/>
      </w:pPr>
      <w:r>
        <w:t>OIB 43630107095                                                                                                     836,21 kuna</w:t>
      </w:r>
    </w:p>
    <w:p w:rsidRDefault="00E95060" w:rsidP="00E95060" w:rsidR="00E95060">
      <w:pPr>
        <w:jc w:val="both"/>
      </w:pPr>
    </w:p>
    <w:p w:rsidRDefault="00E95060" w:rsidP="00E95060" w:rsidR="00E95060">
      <w:pPr>
        <w:jc w:val="both"/>
      </w:pPr>
      <w:r>
        <w:lastRenderedPageBreak/>
        <w:t xml:space="preserve">55.JERUZALEM RIJEKA d.o.o. iz Rijeke, </w:t>
      </w:r>
      <w:proofErr w:type="spellStart"/>
      <w:r>
        <w:t>Brajdica</w:t>
      </w:r>
      <w:proofErr w:type="spellEnd"/>
      <w:r>
        <w:t xml:space="preserve"> </w:t>
      </w:r>
      <w:proofErr w:type="spellStart"/>
      <w:r>
        <w:t>bb</w:t>
      </w:r>
      <w:proofErr w:type="spellEnd"/>
      <w:r>
        <w:t>,</w:t>
      </w:r>
    </w:p>
    <w:p w:rsidRDefault="00E95060" w:rsidP="00E95060" w:rsidR="00E95060">
      <w:pPr>
        <w:jc w:val="both"/>
      </w:pPr>
      <w:r>
        <w:t>OIB 56603954070                                                                                                 2.140,97 kuna</w:t>
      </w:r>
    </w:p>
    <w:p w:rsidRDefault="00E95060" w:rsidP="00E95060" w:rsidR="00E95060">
      <w:pPr>
        <w:jc w:val="both"/>
      </w:pPr>
    </w:p>
    <w:p w:rsidRDefault="00E95060" w:rsidP="00E95060" w:rsidR="00E95060">
      <w:pPr>
        <w:jc w:val="both"/>
      </w:pPr>
      <w:r>
        <w:t>56.KAESSER KOMPRESSOREN d.o.o. iz Sesveta, Rimski put 11d,</w:t>
      </w:r>
    </w:p>
    <w:p w:rsidRDefault="00E95060" w:rsidP="00E95060" w:rsidR="00E95060">
      <w:pPr>
        <w:jc w:val="both"/>
      </w:pPr>
      <w:r>
        <w:t>OIB 42572807012                                                                                                    718,07 kuna</w:t>
      </w:r>
    </w:p>
    <w:p w:rsidRDefault="00E95060" w:rsidP="00E95060" w:rsidR="00E95060">
      <w:pPr>
        <w:jc w:val="both"/>
      </w:pPr>
    </w:p>
    <w:p w:rsidRDefault="00E95060" w:rsidP="00E95060" w:rsidR="00E95060">
      <w:pPr>
        <w:jc w:val="both"/>
      </w:pPr>
      <w:r>
        <w:t xml:space="preserve">57.KAUFLAND HRVATSKA </w:t>
      </w:r>
      <w:proofErr w:type="spellStart"/>
      <w:r>
        <w:t>k.d</w:t>
      </w:r>
      <w:proofErr w:type="spellEnd"/>
      <w:r>
        <w:t xml:space="preserve">. iz Zagreba, Vile </w:t>
      </w:r>
      <w:proofErr w:type="spellStart"/>
      <w:r>
        <w:t>velebita</w:t>
      </w:r>
      <w:proofErr w:type="spellEnd"/>
      <w:r>
        <w:t xml:space="preserve"> 6,</w:t>
      </w:r>
    </w:p>
    <w:p w:rsidRDefault="00E95060" w:rsidP="00E95060" w:rsidR="00E95060">
      <w:pPr>
        <w:jc w:val="both"/>
      </w:pPr>
      <w:r>
        <w:t xml:space="preserve"> OIB 47432874968                                                                                                2.825,00 kuna </w:t>
      </w:r>
    </w:p>
    <w:p w:rsidRDefault="00E95060" w:rsidP="00E95060" w:rsidR="00E95060">
      <w:pPr>
        <w:jc w:val="both"/>
      </w:pPr>
    </w:p>
    <w:p w:rsidRDefault="00E95060" w:rsidP="00E95060" w:rsidR="00E95060">
      <w:pPr>
        <w:jc w:val="both"/>
      </w:pPr>
      <w:r>
        <w:t>58.KOMUNALNO DRUŠTVO ČISTOĆA d.o.o. iz Rijeke, Dolac 14,</w:t>
      </w:r>
    </w:p>
    <w:p w:rsidRDefault="00E95060" w:rsidP="00E95060" w:rsidR="00E95060">
      <w:pPr>
        <w:jc w:val="both"/>
      </w:pPr>
      <w:r>
        <w:t>OIB 06531901714                                                                                               12.780,80 kuna</w:t>
      </w:r>
    </w:p>
    <w:p w:rsidRDefault="00E95060" w:rsidP="00E95060" w:rsidR="00E95060">
      <w:pPr>
        <w:jc w:val="both"/>
      </w:pPr>
    </w:p>
    <w:p w:rsidRDefault="00E95060" w:rsidP="00E95060" w:rsidR="00E95060">
      <w:pPr>
        <w:jc w:val="both"/>
      </w:pPr>
      <w:r>
        <w:t>59.KOMUNALNO DRUŠTVO VODOVOD I KANALIZACIJA</w:t>
      </w:r>
    </w:p>
    <w:p w:rsidRDefault="00E95060" w:rsidP="00E95060" w:rsidR="00E95060">
      <w:pPr>
        <w:jc w:val="both"/>
      </w:pPr>
      <w:r>
        <w:t>d.o.o. iz Rijeke,  Dolac 14, OIB 80805858278                                                      9.605,71 kuna</w:t>
      </w:r>
    </w:p>
    <w:p w:rsidRDefault="00E95060" w:rsidP="00E95060" w:rsidR="00E95060">
      <w:pPr>
        <w:jc w:val="both"/>
      </w:pPr>
    </w:p>
    <w:p w:rsidRDefault="00E95060" w:rsidP="00E95060" w:rsidR="00E95060">
      <w:pPr>
        <w:jc w:val="both"/>
      </w:pPr>
      <w:r>
        <w:t xml:space="preserve">60.KONZUM d.d. iz Zagreba, Marijana </w:t>
      </w:r>
      <w:proofErr w:type="spellStart"/>
      <w:r>
        <w:t>Čavića</w:t>
      </w:r>
      <w:proofErr w:type="spellEnd"/>
      <w:r>
        <w:t xml:space="preserve"> 1a,</w:t>
      </w:r>
    </w:p>
    <w:p w:rsidRDefault="00E95060" w:rsidP="00E95060" w:rsidR="00E95060">
      <w:pPr>
        <w:jc w:val="both"/>
      </w:pPr>
      <w:r>
        <w:t>OIB 29955634590                                                                                                 8.693,20 kuna</w:t>
      </w:r>
    </w:p>
    <w:p w:rsidRDefault="00E95060" w:rsidP="00E95060" w:rsidR="00E95060">
      <w:pPr>
        <w:jc w:val="both"/>
      </w:pPr>
    </w:p>
    <w:p w:rsidRDefault="00E95060" w:rsidP="00E95060" w:rsidR="00E95060">
      <w:pPr>
        <w:jc w:val="both"/>
      </w:pPr>
      <w:r>
        <w:t xml:space="preserve">61.KUŽELKA d.o.o. iz Rijeke, </w:t>
      </w:r>
      <w:proofErr w:type="spellStart"/>
      <w:r>
        <w:t>Martinkovac</w:t>
      </w:r>
      <w:proofErr w:type="spellEnd"/>
      <w:r>
        <w:t xml:space="preserve"> 142,</w:t>
      </w:r>
    </w:p>
    <w:p w:rsidRDefault="00E95060" w:rsidP="00E95060" w:rsidR="00E95060">
      <w:pPr>
        <w:jc w:val="both"/>
      </w:pPr>
      <w:r>
        <w:t xml:space="preserve">OIB 14473790002                                                                                                 1.334,21 kuna   </w:t>
      </w:r>
    </w:p>
    <w:p w:rsidRDefault="00E95060" w:rsidP="00E95060" w:rsidR="00E95060">
      <w:pPr>
        <w:jc w:val="both"/>
      </w:pPr>
    </w:p>
    <w:p w:rsidRDefault="00E95060" w:rsidP="00E95060" w:rsidR="00E95060">
      <w:pPr>
        <w:jc w:val="both"/>
      </w:pPr>
      <w:r>
        <w:t>62.L.D.ŽITO d.o.o. u likvidaciji iz Zagreba, Slavonska avenija 7,</w:t>
      </w:r>
    </w:p>
    <w:p w:rsidRDefault="00E95060" w:rsidP="00E95060" w:rsidR="00E95060">
      <w:pPr>
        <w:jc w:val="both"/>
      </w:pPr>
      <w:r>
        <w:t xml:space="preserve"> OIB 38533944327                                                                                              93.945,13 kuna             </w:t>
      </w:r>
    </w:p>
    <w:p w:rsidRDefault="00E95060" w:rsidP="00E95060" w:rsidR="00E95060">
      <w:pPr>
        <w:jc w:val="both"/>
      </w:pPr>
      <w:r>
        <w:t xml:space="preserve">                                                                                                                               </w:t>
      </w:r>
    </w:p>
    <w:p w:rsidRDefault="00E95060" w:rsidP="00E95060" w:rsidR="00E95060">
      <w:pPr>
        <w:jc w:val="both"/>
      </w:pPr>
      <w:r>
        <w:t xml:space="preserve">63.LIBUKOM JURDAN d.o.o. iz </w:t>
      </w:r>
      <w:proofErr w:type="spellStart"/>
      <w:r>
        <w:t>Jurdana</w:t>
      </w:r>
      <w:proofErr w:type="spellEnd"/>
      <w:r>
        <w:t xml:space="preserve"> 50b, OIB 77671806963                   48.550,35 kuna  </w:t>
      </w:r>
    </w:p>
    <w:p w:rsidRDefault="00E95060" w:rsidP="00E95060" w:rsidR="00E95060">
      <w:pPr>
        <w:jc w:val="both"/>
      </w:pPr>
    </w:p>
    <w:p w:rsidRDefault="00E95060" w:rsidP="00E95060" w:rsidR="00E95060">
      <w:pPr>
        <w:jc w:val="both"/>
      </w:pPr>
      <w:r>
        <w:lastRenderedPageBreak/>
        <w:t xml:space="preserve">64.LINDE PLIN d.o.o. iz Karlovca, </w:t>
      </w:r>
      <w:proofErr w:type="spellStart"/>
      <w:r>
        <w:t>Kalinovac</w:t>
      </w:r>
      <w:proofErr w:type="spellEnd"/>
      <w:r>
        <w:t xml:space="preserve"> 2a,</w:t>
      </w:r>
    </w:p>
    <w:p w:rsidRDefault="00E95060" w:rsidP="00E95060" w:rsidR="00E95060">
      <w:pPr>
        <w:jc w:val="both"/>
      </w:pPr>
      <w:r>
        <w:t>OIB 64936811186                                                                                                 2.623,10 kuna</w:t>
      </w:r>
    </w:p>
    <w:p w:rsidRDefault="00E95060" w:rsidP="00E95060" w:rsidR="00E95060">
      <w:pPr>
        <w:jc w:val="both"/>
      </w:pPr>
    </w:p>
    <w:p w:rsidRDefault="00E95060" w:rsidP="00E95060" w:rsidR="00E95060">
      <w:pPr>
        <w:jc w:val="both"/>
      </w:pPr>
      <w:r>
        <w:t xml:space="preserve">65.LIVIJA RACAR vlasnik obrta  ALU-TIM iz Rijeke, </w:t>
      </w:r>
      <w:proofErr w:type="spellStart"/>
      <w:r>
        <w:t>Proslopski</w:t>
      </w:r>
      <w:proofErr w:type="spellEnd"/>
      <w:r>
        <w:t xml:space="preserve"> put 7,</w:t>
      </w:r>
    </w:p>
    <w:p w:rsidRDefault="00E95060" w:rsidP="00E95060" w:rsidR="00E95060">
      <w:pPr>
        <w:jc w:val="both"/>
      </w:pPr>
      <w:r>
        <w:t xml:space="preserve">OIB 91697844934                                                                                                 1.998,86 kuna    </w:t>
      </w:r>
    </w:p>
    <w:p w:rsidRDefault="00E95060" w:rsidP="00E95060" w:rsidR="00E95060">
      <w:pPr>
        <w:jc w:val="both"/>
      </w:pPr>
    </w:p>
    <w:p w:rsidRDefault="00E95060" w:rsidP="00E95060" w:rsidR="00E95060">
      <w:pPr>
        <w:jc w:val="both"/>
      </w:pPr>
      <w:r>
        <w:t xml:space="preserve">66.MA-DA MESO d.o.o. iz Viškova, </w:t>
      </w:r>
      <w:proofErr w:type="spellStart"/>
      <w:r>
        <w:t>Marinići</w:t>
      </w:r>
      <w:proofErr w:type="spellEnd"/>
      <w:r>
        <w:t xml:space="preserve"> 70D, OIB 40826070918             7.886,93 kuna </w:t>
      </w:r>
    </w:p>
    <w:p w:rsidRDefault="00E95060" w:rsidP="00E95060" w:rsidR="00E95060">
      <w:pPr>
        <w:jc w:val="both"/>
      </w:pPr>
    </w:p>
    <w:p w:rsidRDefault="00E95060" w:rsidP="00E95060" w:rsidR="00E95060">
      <w:pPr>
        <w:jc w:val="both"/>
      </w:pPr>
      <w:r>
        <w:t>67.MAGROS d.o.o. u stečaju iz Opatije, Ulica Vladimira Nazora 3,</w:t>
      </w:r>
    </w:p>
    <w:p w:rsidRDefault="00E95060" w:rsidP="00E95060" w:rsidR="00E95060">
      <w:pPr>
        <w:jc w:val="both"/>
      </w:pPr>
      <w:r>
        <w:t xml:space="preserve">OIB 33296756165                                                                                                 1.790,02 kuna </w:t>
      </w:r>
    </w:p>
    <w:p w:rsidRDefault="00E95060" w:rsidP="00E95060" w:rsidR="00E95060">
      <w:pPr>
        <w:jc w:val="both"/>
      </w:pPr>
    </w:p>
    <w:p w:rsidRDefault="00E95060" w:rsidP="00E95060" w:rsidR="00E95060">
      <w:pPr>
        <w:jc w:val="both"/>
      </w:pPr>
      <w:r>
        <w:t xml:space="preserve">68.MAR-BIRO d.o.o. iz Rijeke, </w:t>
      </w:r>
      <w:proofErr w:type="spellStart"/>
      <w:r>
        <w:t>Srdoči</w:t>
      </w:r>
      <w:proofErr w:type="spellEnd"/>
      <w:r>
        <w:t xml:space="preserve"> 36, OIB 15038567002                          17.547,19 kuna</w:t>
      </w:r>
    </w:p>
    <w:p w:rsidRDefault="00E95060" w:rsidP="00E95060" w:rsidR="00E95060">
      <w:pPr>
        <w:jc w:val="both"/>
      </w:pPr>
    </w:p>
    <w:p w:rsidRDefault="00E95060" w:rsidP="00E95060" w:rsidR="00E95060">
      <w:pPr>
        <w:jc w:val="both"/>
      </w:pPr>
      <w:r>
        <w:t xml:space="preserve">69.MESNA INDUSTRIJA RAVLIĆ d.o.o. iz Osijeka, </w:t>
      </w:r>
      <w:proofErr w:type="spellStart"/>
      <w:r>
        <w:t>Čvrsnička</w:t>
      </w:r>
      <w:proofErr w:type="spellEnd"/>
      <w:r>
        <w:t xml:space="preserve"> 4,</w:t>
      </w:r>
    </w:p>
    <w:p w:rsidRDefault="00E95060" w:rsidP="00E95060" w:rsidR="00E95060">
      <w:pPr>
        <w:jc w:val="both"/>
      </w:pPr>
      <w:r>
        <w:t>OIB 38495941444                                                                                              20.581,25 kuna</w:t>
      </w:r>
    </w:p>
    <w:p w:rsidRDefault="00E95060" w:rsidP="00E95060" w:rsidR="00E95060">
      <w:pPr>
        <w:jc w:val="both"/>
      </w:pPr>
    </w:p>
    <w:p w:rsidRDefault="00E95060" w:rsidP="00E95060" w:rsidR="00E95060">
      <w:pPr>
        <w:jc w:val="both"/>
      </w:pPr>
      <w:r>
        <w:t xml:space="preserve">70.MERCATOR-H d.o.o. iz Sesveta, Ljudevita Posavskog 5, </w:t>
      </w:r>
    </w:p>
    <w:p w:rsidRDefault="00E95060" w:rsidP="00E95060" w:rsidR="00E95060">
      <w:pPr>
        <w:jc w:val="both"/>
      </w:pPr>
      <w:r>
        <w:t xml:space="preserve">OIB 10045107278                                                                                                2.716,03 kuna </w:t>
      </w:r>
    </w:p>
    <w:p w:rsidRDefault="00E95060" w:rsidP="00E95060" w:rsidR="00E95060">
      <w:pPr>
        <w:jc w:val="both"/>
      </w:pPr>
    </w:p>
    <w:p w:rsidRDefault="00E95060" w:rsidP="00E95060" w:rsidR="00E95060">
      <w:pPr>
        <w:jc w:val="both"/>
      </w:pPr>
      <w:r>
        <w:t>71.DOLORES FUĆAK RAČKI vlasnica obrta MESNICA I</w:t>
      </w:r>
    </w:p>
    <w:p w:rsidRDefault="00E95060" w:rsidP="00E95060" w:rsidR="00E95060">
      <w:pPr>
        <w:jc w:val="both"/>
      </w:pPr>
      <w:r>
        <w:t xml:space="preserve">PRERADA MESA "BLAŽ FUĆAK" iz </w:t>
      </w:r>
      <w:proofErr w:type="spellStart"/>
      <w:r>
        <w:t>Buzdohanja</w:t>
      </w:r>
      <w:proofErr w:type="spellEnd"/>
      <w:r>
        <w:t xml:space="preserve"> 22,</w:t>
      </w:r>
    </w:p>
    <w:p w:rsidRDefault="00E95060" w:rsidP="00E95060" w:rsidR="00E95060">
      <w:pPr>
        <w:jc w:val="both"/>
      </w:pPr>
      <w:r>
        <w:t>OIB 30981663011                                                                                               21.505,27 kuna</w:t>
      </w:r>
    </w:p>
    <w:p w:rsidRDefault="00E95060" w:rsidP="00E95060" w:rsidR="00E95060">
      <w:pPr>
        <w:jc w:val="both"/>
      </w:pPr>
    </w:p>
    <w:p w:rsidRDefault="00E95060" w:rsidP="00E95060" w:rsidR="00E95060">
      <w:pPr>
        <w:jc w:val="both"/>
      </w:pPr>
      <w:r>
        <w:t>72.METRO CASH &amp; CARRY d.o.o. iz Zagreba, Jankomir 31,</w:t>
      </w:r>
    </w:p>
    <w:p w:rsidRDefault="00E95060" w:rsidP="00E95060" w:rsidR="00E95060">
      <w:pPr>
        <w:jc w:val="both"/>
      </w:pPr>
      <w:r>
        <w:t>OIB 38016445738                                                                                                1.701,75 kuna</w:t>
      </w:r>
    </w:p>
    <w:p w:rsidRDefault="00E95060" w:rsidP="00E95060" w:rsidR="00E95060">
      <w:pPr>
        <w:jc w:val="both"/>
      </w:pPr>
    </w:p>
    <w:p w:rsidRDefault="00E95060" w:rsidP="00E95060" w:rsidR="00E95060">
      <w:pPr>
        <w:jc w:val="both"/>
      </w:pPr>
      <w:r>
        <w:lastRenderedPageBreak/>
        <w:t>73.MEV d.o.o. iz Rijeke, Ede Jardasa 20, OIB 53297166974                            11.500,00 kuna</w:t>
      </w:r>
    </w:p>
    <w:p w:rsidRDefault="00E95060" w:rsidP="00E95060" w:rsidR="00E95060">
      <w:pPr>
        <w:jc w:val="both"/>
      </w:pPr>
    </w:p>
    <w:p w:rsidRDefault="00E95060" w:rsidP="00E95060" w:rsidR="00E95060">
      <w:pPr>
        <w:jc w:val="both"/>
      </w:pPr>
      <w:r>
        <w:t>74.ALEKSANDAR STEFANOV vlasnik obrta MILENA,</w:t>
      </w:r>
    </w:p>
    <w:p w:rsidRDefault="00E95060" w:rsidP="00E95060" w:rsidR="00E95060">
      <w:pPr>
        <w:jc w:val="both"/>
      </w:pPr>
      <w:r>
        <w:t>iz Bačva 15, OIB 47488331844                                                                         78.295,95 kuna</w:t>
      </w:r>
    </w:p>
    <w:p w:rsidRDefault="00E95060" w:rsidP="00E95060" w:rsidR="00E95060">
      <w:pPr>
        <w:jc w:val="both"/>
      </w:pPr>
    </w:p>
    <w:p w:rsidRDefault="00E95060" w:rsidP="00E95060" w:rsidR="00E95060">
      <w:pPr>
        <w:jc w:val="both"/>
      </w:pPr>
      <w:r>
        <w:t>75.RH, MINISTARSTVO FINANCIJA-CARINSKA UPRAVA-</w:t>
      </w:r>
    </w:p>
    <w:p w:rsidRDefault="00E95060" w:rsidP="00E95060" w:rsidR="00E95060">
      <w:pPr>
        <w:jc w:val="both"/>
      </w:pPr>
      <w:r>
        <w:t xml:space="preserve">PODRUČNI CARINSKI URED RIJEKA, Riva boduli 9, </w:t>
      </w:r>
    </w:p>
    <w:p w:rsidRDefault="00E95060" w:rsidP="00E95060" w:rsidR="00E95060">
      <w:pPr>
        <w:jc w:val="both"/>
      </w:pPr>
      <w:r>
        <w:t>OIB 18683136487                                                                                                 1.007,74 kuna</w:t>
      </w:r>
    </w:p>
    <w:p w:rsidRDefault="00E95060" w:rsidP="00E95060" w:rsidR="00E95060">
      <w:pPr>
        <w:jc w:val="both"/>
        <w:rPr>
          <w:b/>
        </w:rPr>
      </w:pPr>
    </w:p>
    <w:p w:rsidRDefault="00E95060" w:rsidP="00E95060" w:rsidR="00E95060">
      <w:pPr>
        <w:jc w:val="both"/>
      </w:pPr>
      <w:r>
        <w:t xml:space="preserve">76.RH, MINISTARSTVO POLJOPRIVREDE iz Zagreba, </w:t>
      </w:r>
    </w:p>
    <w:p w:rsidRDefault="00E95060" w:rsidP="00E95060" w:rsidR="00E95060">
      <w:pPr>
        <w:jc w:val="both"/>
      </w:pPr>
      <w:r>
        <w:t>Ulica grada Vukovara 78, OIB 76767369197                                                       9.750,94 kuna</w:t>
      </w:r>
    </w:p>
    <w:p w:rsidRDefault="00E95060" w:rsidP="00E95060" w:rsidR="00E95060">
      <w:pPr>
        <w:jc w:val="both"/>
      </w:pPr>
    </w:p>
    <w:p w:rsidRDefault="00E95060" w:rsidP="00E95060" w:rsidR="00E95060">
      <w:pPr>
        <w:jc w:val="both"/>
      </w:pPr>
      <w:r>
        <w:t xml:space="preserve">77.MLJEKARA LATUS d.o.o. iz Žminja, </w:t>
      </w:r>
      <w:proofErr w:type="spellStart"/>
      <w:r>
        <w:t>G.Orbanići</w:t>
      </w:r>
      <w:proofErr w:type="spellEnd"/>
      <w:r>
        <w:t xml:space="preserve"> 12d,</w:t>
      </w:r>
    </w:p>
    <w:p w:rsidRDefault="00E95060" w:rsidP="00E95060" w:rsidR="00E95060">
      <w:pPr>
        <w:jc w:val="both"/>
        <w:rPr>
          <w:b/>
        </w:rPr>
      </w:pPr>
      <w:r>
        <w:t xml:space="preserve"> OIB 37818506684                                                                                                1.525,67 kuna</w:t>
      </w:r>
      <w:r>
        <w:rPr>
          <w:b/>
        </w:rPr>
        <w:t xml:space="preserve"> </w:t>
      </w:r>
    </w:p>
    <w:p w:rsidRDefault="00E95060" w:rsidP="00E95060" w:rsidR="00E95060">
      <w:pPr>
        <w:jc w:val="both"/>
        <w:rPr>
          <w:b/>
        </w:rPr>
      </w:pPr>
    </w:p>
    <w:p w:rsidRDefault="00E95060" w:rsidP="00E95060" w:rsidR="00E95060">
      <w:pPr>
        <w:jc w:val="both"/>
      </w:pPr>
      <w:r>
        <w:t>78.NASTAVNI ZAVOD ZA JAVNO ZDRAVSTVO PRIMORSKO-</w:t>
      </w:r>
    </w:p>
    <w:p w:rsidRDefault="00E95060" w:rsidP="00E95060" w:rsidR="00E95060">
      <w:pPr>
        <w:jc w:val="both"/>
      </w:pPr>
      <w:r>
        <w:t>GORANSKE ŽUPANIJE, Krešimirova 52a,</w:t>
      </w:r>
    </w:p>
    <w:p w:rsidRDefault="00E95060" w:rsidP="00E95060" w:rsidR="00E95060">
      <w:pPr>
        <w:jc w:val="both"/>
      </w:pPr>
      <w:r>
        <w:t>OIB 45613787772                                                                                                8.814,92 kuna</w:t>
      </w:r>
    </w:p>
    <w:p w:rsidRDefault="00E95060" w:rsidP="00E95060" w:rsidR="00E95060">
      <w:pPr>
        <w:jc w:val="both"/>
      </w:pPr>
    </w:p>
    <w:p w:rsidRDefault="00E95060" w:rsidP="00E95060" w:rsidR="00E95060">
      <w:pPr>
        <w:jc w:val="both"/>
      </w:pPr>
      <w:r>
        <w:t xml:space="preserve">79.NIKOLA DOMITER (DRAGIČEVIĆ) iz Rijeke, </w:t>
      </w:r>
      <w:proofErr w:type="spellStart"/>
      <w:r>
        <w:t>Rastočine</w:t>
      </w:r>
      <w:proofErr w:type="spellEnd"/>
      <w:r>
        <w:t xml:space="preserve"> 7,</w:t>
      </w:r>
    </w:p>
    <w:p w:rsidRDefault="00E95060" w:rsidP="00E95060" w:rsidR="00E95060">
      <w:pPr>
        <w:jc w:val="both"/>
      </w:pPr>
      <w:r>
        <w:t>OIB 20129836359                                                                                              20.104,59 kuna</w:t>
      </w:r>
    </w:p>
    <w:p w:rsidRDefault="00E95060" w:rsidP="00E95060" w:rsidR="00E95060">
      <w:pPr>
        <w:jc w:val="both"/>
        <w:rPr>
          <w:b/>
        </w:rPr>
      </w:pPr>
      <w:r>
        <w:rPr>
          <w:b/>
        </w:rPr>
        <w:t xml:space="preserve">                                                                                                                 </w:t>
      </w:r>
    </w:p>
    <w:p w:rsidRDefault="00E95060" w:rsidP="00E95060" w:rsidR="00E95060">
      <w:pPr>
        <w:jc w:val="both"/>
      </w:pPr>
      <w:r>
        <w:t xml:space="preserve">80.NIKOLA RADEČIĆ vlasnik obrta Obrada metala </w:t>
      </w:r>
    </w:p>
    <w:p w:rsidRDefault="00E95060" w:rsidP="00E95060" w:rsidR="00E95060">
      <w:pPr>
        <w:jc w:val="both"/>
      </w:pPr>
      <w:r>
        <w:t xml:space="preserve">iz Gornjih </w:t>
      </w:r>
      <w:proofErr w:type="spellStart"/>
      <w:r>
        <w:t>Prekružje</w:t>
      </w:r>
      <w:proofErr w:type="spellEnd"/>
      <w:r>
        <w:t xml:space="preserve"> 15, OIB 95644493404                                                         4.171,55 kuna </w:t>
      </w:r>
    </w:p>
    <w:p w:rsidRDefault="00E95060" w:rsidP="00E95060" w:rsidR="00E95060">
      <w:pPr>
        <w:jc w:val="both"/>
        <w:rPr>
          <w:b/>
        </w:rPr>
      </w:pPr>
    </w:p>
    <w:p w:rsidRDefault="00E95060" w:rsidP="00E95060" w:rsidR="00E95060">
      <w:pPr>
        <w:jc w:val="both"/>
      </w:pPr>
    </w:p>
    <w:p w:rsidRDefault="00E95060" w:rsidP="00E95060" w:rsidR="00E95060">
      <w:pPr>
        <w:jc w:val="both"/>
      </w:pPr>
      <w:r>
        <w:lastRenderedPageBreak/>
        <w:t xml:space="preserve">81.ANTON LADAVAC vlasnik obrta "Auto-Boom" </w:t>
      </w:r>
    </w:p>
    <w:p w:rsidRDefault="00E95060" w:rsidP="00E95060" w:rsidR="00E95060">
      <w:pPr>
        <w:jc w:val="both"/>
        <w:rPr>
          <w:b/>
        </w:rPr>
      </w:pPr>
      <w:r>
        <w:t xml:space="preserve">iz </w:t>
      </w:r>
      <w:proofErr w:type="spellStart"/>
      <w:r>
        <w:t>Gračišća</w:t>
      </w:r>
      <w:proofErr w:type="spellEnd"/>
      <w:r>
        <w:t xml:space="preserve">, </w:t>
      </w:r>
      <w:proofErr w:type="spellStart"/>
      <w:r>
        <w:t>Marcani</w:t>
      </w:r>
      <w:proofErr w:type="spellEnd"/>
      <w:r>
        <w:t xml:space="preserve"> 125/b,OIB 22129784378                                                        508,00 kuna </w:t>
      </w:r>
      <w:r>
        <w:rPr>
          <w:b/>
        </w:rPr>
        <w:t xml:space="preserve"> </w:t>
      </w:r>
    </w:p>
    <w:p w:rsidRDefault="00E95060" w:rsidP="00E95060" w:rsidR="00E95060">
      <w:pPr>
        <w:jc w:val="both"/>
        <w:rPr>
          <w:b/>
        </w:rPr>
      </w:pPr>
    </w:p>
    <w:p w:rsidRDefault="00E95060" w:rsidP="00E95060" w:rsidR="00E95060">
      <w:pPr>
        <w:jc w:val="both"/>
      </w:pPr>
      <w:r>
        <w:t xml:space="preserve">82.EDO CEROVAC vlasnik obrta "ELGRAD" iz </w:t>
      </w:r>
      <w:proofErr w:type="spellStart"/>
      <w:r>
        <w:t>Zabrežana</w:t>
      </w:r>
      <w:proofErr w:type="spellEnd"/>
      <w:r>
        <w:t>,</w:t>
      </w:r>
    </w:p>
    <w:p w:rsidRDefault="00E95060" w:rsidP="00E95060" w:rsidR="00E95060">
      <w:pPr>
        <w:jc w:val="both"/>
      </w:pPr>
      <w:proofErr w:type="spellStart"/>
      <w:r>
        <w:t>Drndići</w:t>
      </w:r>
      <w:proofErr w:type="spellEnd"/>
      <w:r>
        <w:t xml:space="preserve"> 94, OIB 10286302045                                                                                931,25 kuna</w:t>
      </w:r>
    </w:p>
    <w:p w:rsidRDefault="00E95060" w:rsidP="00E95060" w:rsidR="00E95060">
      <w:pPr>
        <w:jc w:val="both"/>
      </w:pPr>
    </w:p>
    <w:p w:rsidRDefault="00E95060" w:rsidP="00E95060" w:rsidR="00E95060">
      <w:pPr>
        <w:jc w:val="both"/>
      </w:pPr>
      <w:r>
        <w:t>83.JASMINKA HODŽIĆ odvjetnica iz Rijeke, Ante Starčevića 6,</w:t>
      </w:r>
    </w:p>
    <w:p w:rsidRDefault="00E95060" w:rsidP="00E95060" w:rsidR="00E95060">
      <w:pPr>
        <w:jc w:val="both"/>
      </w:pPr>
      <w:r>
        <w:t>OIB 53116294021                                                                                                 7.380,00 kuna</w:t>
      </w:r>
    </w:p>
    <w:p w:rsidRDefault="00E95060" w:rsidP="00E95060" w:rsidR="00E95060">
      <w:pPr>
        <w:jc w:val="both"/>
      </w:pPr>
    </w:p>
    <w:p w:rsidRDefault="00E95060" w:rsidP="00E95060" w:rsidR="00E95060">
      <w:pPr>
        <w:jc w:val="both"/>
      </w:pPr>
      <w:r>
        <w:t>84.ODVJETNIČKI URED LOVORKA VILENICA iz Matulja,</w:t>
      </w:r>
    </w:p>
    <w:p w:rsidRDefault="00E95060" w:rsidP="00E95060" w:rsidR="00E95060">
      <w:pPr>
        <w:jc w:val="both"/>
      </w:pPr>
      <w:r>
        <w:t xml:space="preserve">Trg </w:t>
      </w:r>
      <w:proofErr w:type="spellStart"/>
      <w:r>
        <w:t>M.Tita</w:t>
      </w:r>
      <w:proofErr w:type="spellEnd"/>
      <w:r>
        <w:t xml:space="preserve"> 9, OIB 82695025986                                                                          3.025,50 kuna </w:t>
      </w:r>
    </w:p>
    <w:p w:rsidRDefault="00E95060" w:rsidP="00E95060" w:rsidR="00E95060">
      <w:pPr>
        <w:jc w:val="both"/>
      </w:pPr>
    </w:p>
    <w:p w:rsidRDefault="00E95060" w:rsidP="00E95060" w:rsidR="00E95060">
      <w:pPr>
        <w:jc w:val="both"/>
      </w:pPr>
      <w:r>
        <w:t xml:space="preserve">85.ODVJETNIK DRAŽEN GUNJAČA iz Pule, </w:t>
      </w:r>
      <w:proofErr w:type="spellStart"/>
      <w:r>
        <w:t>Kandlerova</w:t>
      </w:r>
      <w:proofErr w:type="spellEnd"/>
      <w:r>
        <w:t xml:space="preserve"> 3/I,</w:t>
      </w:r>
    </w:p>
    <w:p w:rsidRDefault="00E95060" w:rsidP="00E95060" w:rsidR="00E95060">
      <w:pPr>
        <w:jc w:val="both"/>
      </w:pPr>
      <w:r>
        <w:t xml:space="preserve">OIB 52165435335                                                                                                 6.250,00 kuna  </w:t>
      </w:r>
    </w:p>
    <w:p w:rsidRDefault="00E95060" w:rsidP="00E95060" w:rsidR="00E95060">
      <w:pPr>
        <w:jc w:val="both"/>
      </w:pPr>
    </w:p>
    <w:p w:rsidRDefault="00E95060" w:rsidP="00E95060" w:rsidR="00E95060">
      <w:pPr>
        <w:jc w:val="both"/>
      </w:pPr>
      <w:r>
        <w:t xml:space="preserve">86.ODVJETNIK ĐORĐE PERKOVIĆ iz Paga, Trg </w:t>
      </w:r>
      <w:proofErr w:type="spellStart"/>
      <w:r>
        <w:t>Sv.Jurja</w:t>
      </w:r>
      <w:proofErr w:type="spellEnd"/>
      <w:r>
        <w:t xml:space="preserve"> 2,</w:t>
      </w:r>
    </w:p>
    <w:p w:rsidRDefault="00E95060" w:rsidP="00E95060" w:rsidR="00E95060">
      <w:pPr>
        <w:jc w:val="both"/>
      </w:pPr>
      <w:r>
        <w:t>OIB 60553444785                                                                                                1.338,08 kuna</w:t>
      </w:r>
    </w:p>
    <w:p w:rsidRDefault="00E95060" w:rsidP="00E95060" w:rsidR="00E95060">
      <w:pPr>
        <w:jc w:val="both"/>
      </w:pPr>
    </w:p>
    <w:p w:rsidRDefault="00E95060" w:rsidP="00E95060" w:rsidR="00E95060">
      <w:pPr>
        <w:jc w:val="both"/>
      </w:pPr>
      <w:r>
        <w:t>87.ODVJETNIK SAŠA POLDAN iz Rijeke, Jadranski trg 4,</w:t>
      </w:r>
    </w:p>
    <w:p w:rsidRDefault="00E95060" w:rsidP="00E95060" w:rsidR="00E95060">
      <w:pPr>
        <w:jc w:val="both"/>
      </w:pPr>
      <w:r>
        <w:t>OIB 03822303154                                                                                                 8.304,50 kuna</w:t>
      </w:r>
    </w:p>
    <w:p w:rsidRDefault="00E95060" w:rsidP="00E95060" w:rsidR="00E95060">
      <w:pPr>
        <w:jc w:val="both"/>
      </w:pPr>
    </w:p>
    <w:p w:rsidRDefault="00E95060" w:rsidP="00E95060" w:rsidR="00E95060">
      <w:pPr>
        <w:jc w:val="both"/>
      </w:pPr>
      <w:r>
        <w:t xml:space="preserve">88.OPĆINA MATULJI, Trg </w:t>
      </w:r>
      <w:proofErr w:type="spellStart"/>
      <w:r>
        <w:t>M.Tita</w:t>
      </w:r>
      <w:proofErr w:type="spellEnd"/>
      <w:r>
        <w:t xml:space="preserve"> 11, OIB 23730024333                            181.584,43 kuna</w:t>
      </w:r>
    </w:p>
    <w:p w:rsidRDefault="00E95060" w:rsidP="00E95060" w:rsidR="00E95060">
      <w:pPr>
        <w:jc w:val="both"/>
      </w:pPr>
    </w:p>
    <w:p w:rsidRDefault="00E95060" w:rsidP="00E95060" w:rsidR="00E95060">
      <w:pPr>
        <w:jc w:val="both"/>
      </w:pPr>
      <w:r>
        <w:t xml:space="preserve">89.ORADA ADRIATIC d.o.o. </w:t>
      </w:r>
      <w:proofErr w:type="spellStart"/>
      <w:r>
        <w:t>Turion</w:t>
      </w:r>
      <w:proofErr w:type="spellEnd"/>
      <w:r>
        <w:t xml:space="preserve"> 22, Cres, OIB 86840413543                  17.564,77 kuna</w:t>
      </w:r>
    </w:p>
    <w:p w:rsidRDefault="00E95060" w:rsidP="00E95060" w:rsidR="00E95060">
      <w:pPr>
        <w:jc w:val="both"/>
      </w:pPr>
    </w:p>
    <w:p w:rsidRDefault="00E95060" w:rsidP="00E95060" w:rsidR="00E95060">
      <w:pPr>
        <w:jc w:val="both"/>
      </w:pPr>
      <w:r>
        <w:t>90.OT-OPTIMA TELEKOM d.d. iz Zagreba, Bani 75a, OIB 36004425025       4.524,08 kuna</w:t>
      </w:r>
    </w:p>
    <w:p w:rsidRDefault="00E95060" w:rsidP="00E95060" w:rsidR="00E95060">
      <w:pPr>
        <w:jc w:val="both"/>
      </w:pPr>
    </w:p>
    <w:p w:rsidRDefault="00E95060" w:rsidP="00E95060" w:rsidR="00E95060">
      <w:pPr>
        <w:jc w:val="both"/>
      </w:pPr>
      <w:r>
        <w:t xml:space="preserve">91.PELOZ d.o.o. iz Nove Gorice, </w:t>
      </w:r>
      <w:proofErr w:type="spellStart"/>
      <w:r>
        <w:t>Loke</w:t>
      </w:r>
      <w:proofErr w:type="spellEnd"/>
      <w:r>
        <w:t xml:space="preserve"> 1a,                                                      130.594,66 kuna</w:t>
      </w:r>
    </w:p>
    <w:p w:rsidRDefault="00E95060" w:rsidP="00E95060" w:rsidR="00E95060">
      <w:pPr>
        <w:jc w:val="both"/>
      </w:pPr>
    </w:p>
    <w:p w:rsidRDefault="00E95060" w:rsidP="00E95060" w:rsidR="00E95060">
      <w:pPr>
        <w:jc w:val="both"/>
      </w:pPr>
      <w:r>
        <w:t xml:space="preserve">92. PETROL d.o.o. Otok, </w:t>
      </w:r>
      <w:proofErr w:type="spellStart"/>
      <w:r>
        <w:t>Oreškovićeva</w:t>
      </w:r>
      <w:proofErr w:type="spellEnd"/>
      <w:r>
        <w:t xml:space="preserve"> 6h, Zagreb, OIB 75550985023             6.597,59 kuna</w:t>
      </w:r>
    </w:p>
    <w:p w:rsidRDefault="00E95060" w:rsidP="00E95060" w:rsidR="00E95060">
      <w:pPr>
        <w:jc w:val="both"/>
      </w:pPr>
    </w:p>
    <w:p w:rsidRDefault="00E95060" w:rsidP="00E95060" w:rsidR="00E95060">
      <w:pPr>
        <w:jc w:val="both"/>
      </w:pPr>
      <w:r>
        <w:t>93.PIK VRBOVEC – MESNA INDUSTRIJA d.d. iz Vrbovca, Zagrebačka 148,</w:t>
      </w:r>
    </w:p>
    <w:p w:rsidRDefault="00E95060" w:rsidP="00E95060" w:rsidR="00E95060">
      <w:pPr>
        <w:jc w:val="both"/>
      </w:pPr>
      <w:r>
        <w:t>OIB 78909170415                                                                                             247.814,20 kuna</w:t>
      </w:r>
    </w:p>
    <w:p w:rsidRDefault="00E95060" w:rsidP="00E95060" w:rsidR="00E95060">
      <w:pPr>
        <w:jc w:val="both"/>
      </w:pPr>
    </w:p>
    <w:p w:rsidRDefault="00E95060" w:rsidP="00E95060" w:rsidR="00E95060">
      <w:pPr>
        <w:jc w:val="both"/>
      </w:pPr>
      <w:r>
        <w:t xml:space="preserve">94.PINJOLA d.o.o. iz Rijeke, Braće </w:t>
      </w:r>
      <w:proofErr w:type="spellStart"/>
      <w:r>
        <w:t>Monjac</w:t>
      </w:r>
      <w:proofErr w:type="spellEnd"/>
      <w:r>
        <w:t xml:space="preserve"> 16, OIB 69964127019                   2.700,00 kuna</w:t>
      </w:r>
    </w:p>
    <w:p w:rsidRDefault="00E95060" w:rsidP="00E95060" w:rsidR="00E95060">
      <w:pPr>
        <w:jc w:val="both"/>
      </w:pPr>
    </w:p>
    <w:p w:rsidRDefault="00E95060" w:rsidP="00E95060" w:rsidR="00E95060">
      <w:pPr>
        <w:jc w:val="both"/>
      </w:pPr>
      <w:r>
        <w:t xml:space="preserve">95.PISINIUM d.o.o. iz Pazina, Stipana Konzula </w:t>
      </w:r>
      <w:proofErr w:type="spellStart"/>
      <w:r>
        <w:t>Istrijana</w:t>
      </w:r>
      <w:proofErr w:type="spellEnd"/>
      <w:r>
        <w:t xml:space="preserve"> 9,</w:t>
      </w:r>
    </w:p>
    <w:p w:rsidRDefault="00E95060" w:rsidP="00E95060" w:rsidR="00E95060">
      <w:pPr>
        <w:jc w:val="both"/>
      </w:pPr>
      <w:r>
        <w:t xml:space="preserve">OIB 87284666800                                                                                           1.929.408,41 kuna </w:t>
      </w:r>
    </w:p>
    <w:p w:rsidRDefault="00E95060" w:rsidP="00E95060" w:rsidR="00E95060">
      <w:pPr>
        <w:jc w:val="both"/>
      </w:pPr>
    </w:p>
    <w:p w:rsidRDefault="00E95060" w:rsidP="00E95060" w:rsidR="00E95060">
      <w:pPr>
        <w:jc w:val="both"/>
      </w:pPr>
      <w:r>
        <w:t xml:space="preserve">96.PLODINE d.d. iz Rijeke, </w:t>
      </w:r>
      <w:proofErr w:type="spellStart"/>
      <w:r>
        <w:t>Ružićeva</w:t>
      </w:r>
      <w:proofErr w:type="spellEnd"/>
      <w:r>
        <w:t xml:space="preserve"> 29, OIB 92510683607,                         16.086,10 kuna</w:t>
      </w:r>
    </w:p>
    <w:p w:rsidRDefault="00E95060" w:rsidP="00E95060" w:rsidR="00E95060">
      <w:pPr>
        <w:jc w:val="both"/>
      </w:pPr>
    </w:p>
    <w:p w:rsidRDefault="00E95060" w:rsidP="00E95060" w:rsidR="00E95060">
      <w:pPr>
        <w:jc w:val="both"/>
      </w:pPr>
      <w:r>
        <w:t>97.PREHRAMBENA INDUSTRIJA VINDIJA d.d. iz Varaždina,</w:t>
      </w:r>
    </w:p>
    <w:p w:rsidRDefault="00E95060" w:rsidP="00E95060" w:rsidR="00E95060">
      <w:pPr>
        <w:jc w:val="both"/>
      </w:pPr>
      <w:r>
        <w:t>Međimurska 6, OIB 44138062462                                                                        3.563,45 kuna</w:t>
      </w:r>
    </w:p>
    <w:p w:rsidRDefault="00E95060" w:rsidP="00E95060" w:rsidR="00E95060">
      <w:pPr>
        <w:jc w:val="both"/>
        <w:rPr>
          <w:b/>
        </w:rPr>
      </w:pPr>
    </w:p>
    <w:p w:rsidRDefault="00E95060" w:rsidP="00E95060" w:rsidR="00E95060">
      <w:pPr>
        <w:jc w:val="both"/>
      </w:pPr>
      <w:r>
        <w:t xml:space="preserve">98.PRAŠTALO j.d.o.o. iz Viškova, Gornji </w:t>
      </w:r>
      <w:proofErr w:type="spellStart"/>
      <w:r>
        <w:t>Sroki</w:t>
      </w:r>
      <w:proofErr w:type="spellEnd"/>
      <w:r>
        <w:t xml:space="preserve"> 126C, </w:t>
      </w:r>
    </w:p>
    <w:p w:rsidRDefault="00E95060" w:rsidP="00E95060" w:rsidR="00E95060">
      <w:pPr>
        <w:jc w:val="both"/>
      </w:pPr>
      <w:r>
        <w:t>OIB 06141363065                                                                                                 6.400,00 kuna</w:t>
      </w:r>
    </w:p>
    <w:p w:rsidRDefault="00E95060" w:rsidP="00E95060" w:rsidR="00E95060">
      <w:pPr>
        <w:jc w:val="both"/>
        <w:rPr>
          <w:b/>
        </w:rPr>
      </w:pPr>
    </w:p>
    <w:p w:rsidRDefault="00E95060" w:rsidP="00E95060" w:rsidR="00E95060">
      <w:pPr>
        <w:jc w:val="both"/>
      </w:pPr>
      <w:r>
        <w:t>99.PREKRŠAJNI SUD U RIJECI, Rijeka, Užarska 3,</w:t>
      </w:r>
    </w:p>
    <w:p w:rsidRDefault="00E95060" w:rsidP="00E95060" w:rsidR="00E95060">
      <w:pPr>
        <w:jc w:val="both"/>
      </w:pPr>
      <w:r>
        <w:t xml:space="preserve"> OIB 32147648944                                                                                                 8.402,22 kuna</w:t>
      </w:r>
    </w:p>
    <w:p w:rsidRDefault="00E95060" w:rsidP="00E95060" w:rsidR="00E95060">
      <w:pPr>
        <w:jc w:val="both"/>
      </w:pPr>
    </w:p>
    <w:p w:rsidRDefault="00E95060" w:rsidP="00E95060" w:rsidR="00E95060">
      <w:pPr>
        <w:jc w:val="both"/>
      </w:pPr>
      <w:r>
        <w:t xml:space="preserve">100.PRIMORSKA BANKA d.d. iz Rijeke, </w:t>
      </w:r>
      <w:proofErr w:type="spellStart"/>
      <w:r>
        <w:t>Scarpina</w:t>
      </w:r>
      <w:proofErr w:type="spellEnd"/>
      <w:r>
        <w:t xml:space="preserve"> 7, OIB 96675880337        1.590,00 kuna</w:t>
      </w:r>
    </w:p>
    <w:p w:rsidRDefault="00E95060" w:rsidP="00E95060" w:rsidR="00E95060">
      <w:pPr>
        <w:jc w:val="both"/>
      </w:pPr>
    </w:p>
    <w:p w:rsidRDefault="00E95060" w:rsidP="00E95060" w:rsidR="00E95060">
      <w:pPr>
        <w:jc w:val="both"/>
      </w:pPr>
      <w:r>
        <w:lastRenderedPageBreak/>
        <w:t xml:space="preserve">101.PRŠUTARNA LOKEV NA KRASU iz Slovenije, </w:t>
      </w:r>
      <w:proofErr w:type="spellStart"/>
      <w:r>
        <w:t>Lokev</w:t>
      </w:r>
      <w:proofErr w:type="spellEnd"/>
      <w:r>
        <w:t xml:space="preserve"> 9,                        1.404,32 kuna</w:t>
      </w:r>
    </w:p>
    <w:p w:rsidRDefault="00E95060" w:rsidP="00E95060" w:rsidR="00E95060">
      <w:pPr>
        <w:jc w:val="both"/>
      </w:pPr>
    </w:p>
    <w:p w:rsidRDefault="00E95060" w:rsidP="00E95060" w:rsidR="00E95060">
      <w:pPr>
        <w:jc w:val="both"/>
      </w:pPr>
      <w:r>
        <w:t xml:space="preserve">102.PULJANKA-INŽINJERING d.o.o. iz Pule, </w:t>
      </w:r>
      <w:proofErr w:type="spellStart"/>
      <w:r>
        <w:t>Dobricheva</w:t>
      </w:r>
      <w:proofErr w:type="spellEnd"/>
      <w:r>
        <w:t xml:space="preserve"> 7, </w:t>
      </w:r>
    </w:p>
    <w:p w:rsidRDefault="00E95060" w:rsidP="00E95060" w:rsidR="00E95060">
      <w:pPr>
        <w:jc w:val="both"/>
      </w:pPr>
      <w:r>
        <w:t>OIB 08768679435                                                                                             240.000,00 kuna</w:t>
      </w:r>
    </w:p>
    <w:p w:rsidRDefault="00E95060" w:rsidP="00E95060" w:rsidR="00E95060">
      <w:pPr>
        <w:jc w:val="both"/>
      </w:pPr>
    </w:p>
    <w:p w:rsidRDefault="00E95060" w:rsidP="00E95060" w:rsidR="00E95060">
      <w:pPr>
        <w:jc w:val="both"/>
      </w:pPr>
      <w:r>
        <w:t xml:space="preserve">103.PULJANKA d.d. iz Pule, </w:t>
      </w:r>
      <w:proofErr w:type="spellStart"/>
      <w:r>
        <w:t>Anticova</w:t>
      </w:r>
      <w:proofErr w:type="spellEnd"/>
      <w:r>
        <w:t xml:space="preserve"> 5, OIB 63315096047,                     4.227.853,81 kuna</w:t>
      </w:r>
    </w:p>
    <w:p w:rsidRDefault="00E95060" w:rsidP="00E95060" w:rsidR="00E95060">
      <w:pPr>
        <w:jc w:val="both"/>
      </w:pPr>
    </w:p>
    <w:p w:rsidRDefault="00E95060" w:rsidP="00E95060" w:rsidR="00E95060">
      <w:pPr>
        <w:jc w:val="both"/>
      </w:pPr>
      <w:r>
        <w:t>104.PURIS d.d. u stečaju iz Pazina, Hrvatskog narodnog preporoda 2,</w:t>
      </w:r>
    </w:p>
    <w:p w:rsidRDefault="00E95060" w:rsidP="00E95060" w:rsidR="00E95060">
      <w:pPr>
        <w:jc w:val="both"/>
      </w:pPr>
      <w:r>
        <w:t xml:space="preserve"> OIB 31015447714                                                                                               5.070,99 kuna   </w:t>
      </w:r>
    </w:p>
    <w:p w:rsidRDefault="00E95060" w:rsidP="00E95060" w:rsidR="00E95060">
      <w:pPr>
        <w:jc w:val="both"/>
      </w:pPr>
    </w:p>
    <w:p w:rsidRDefault="00E95060" w:rsidP="00E95060" w:rsidR="00E95060">
      <w:pPr>
        <w:jc w:val="both"/>
      </w:pPr>
      <w:r>
        <w:t>105.RAIFFEISEN BANK AUSTRIA d.d. iz Zagreba, Magazinska cesta 69,</w:t>
      </w:r>
    </w:p>
    <w:p w:rsidRDefault="00E95060" w:rsidP="00E95060" w:rsidR="00E95060">
      <w:pPr>
        <w:jc w:val="both"/>
      </w:pPr>
      <w:r>
        <w:t>OIB 53056966535                                                                                                   109,46 kuna</w:t>
      </w:r>
    </w:p>
    <w:p w:rsidRDefault="00E95060" w:rsidP="00E95060" w:rsidR="00E95060">
      <w:pPr>
        <w:jc w:val="both"/>
      </w:pPr>
    </w:p>
    <w:p w:rsidRDefault="00E95060" w:rsidP="00E95060" w:rsidR="00E95060">
      <w:pPr>
        <w:jc w:val="both"/>
      </w:pPr>
      <w:r>
        <w:t xml:space="preserve">106.RB-AUTO d.o.o. iz Rijeke, Draga </w:t>
      </w:r>
      <w:proofErr w:type="spellStart"/>
      <w:r>
        <w:t>Brig</w:t>
      </w:r>
      <w:proofErr w:type="spellEnd"/>
      <w:r>
        <w:t xml:space="preserve"> 21, OIB 51138584691                    1.428,33 kuna </w:t>
      </w:r>
    </w:p>
    <w:p w:rsidRDefault="00E95060" w:rsidP="00E95060" w:rsidR="00E95060">
      <w:pPr>
        <w:jc w:val="both"/>
      </w:pPr>
    </w:p>
    <w:p w:rsidRDefault="00E95060" w:rsidP="00E95060" w:rsidR="00E95060">
      <w:pPr>
        <w:jc w:val="both"/>
      </w:pPr>
      <w:r>
        <w:t xml:space="preserve">107.REKO d.o.o. iz </w:t>
      </w:r>
      <w:proofErr w:type="spellStart"/>
      <w:r>
        <w:t>Hrušćice</w:t>
      </w:r>
      <w:proofErr w:type="spellEnd"/>
      <w:r>
        <w:t xml:space="preserve">, </w:t>
      </w:r>
      <w:proofErr w:type="spellStart"/>
      <w:r>
        <w:t>Dumovečka</w:t>
      </w:r>
      <w:proofErr w:type="spellEnd"/>
      <w:r>
        <w:t xml:space="preserve"> 27, OIB 62387986338                      1.460,50 kuna </w:t>
      </w:r>
    </w:p>
    <w:p w:rsidRDefault="00E95060" w:rsidP="00E95060" w:rsidR="00E95060">
      <w:pPr>
        <w:jc w:val="both"/>
      </w:pPr>
      <w:r>
        <w:t xml:space="preserve"> </w:t>
      </w:r>
    </w:p>
    <w:p w:rsidRDefault="00E95060" w:rsidP="00E95060" w:rsidR="00E95060">
      <w:pPr>
        <w:jc w:val="both"/>
      </w:pPr>
      <w:r>
        <w:t xml:space="preserve">108.REPUBLIKA HRVATSKA, OPĆINSKO DRŽAVNO </w:t>
      </w:r>
    </w:p>
    <w:p w:rsidRDefault="00E95060" w:rsidP="00E95060" w:rsidR="00E95060">
      <w:pPr>
        <w:jc w:val="both"/>
      </w:pPr>
      <w:r>
        <w:t>ODVJETNIŠTVO U RIJECI, OIB 52634238587                                                   525,00 kuna</w:t>
      </w:r>
    </w:p>
    <w:p w:rsidRDefault="00E95060" w:rsidP="00E95060" w:rsidR="00E95060">
      <w:pPr>
        <w:jc w:val="both"/>
      </w:pPr>
    </w:p>
    <w:p w:rsidRDefault="00E95060" w:rsidP="00E95060" w:rsidR="00E95060">
      <w:pPr>
        <w:jc w:val="both"/>
      </w:pPr>
      <w:r>
        <w:t xml:space="preserve">109.RI-BIT INFORMATIČKI INŽINJERING, KONZALTING I </w:t>
      </w:r>
    </w:p>
    <w:p w:rsidRDefault="00E95060" w:rsidP="00E95060" w:rsidR="00E95060">
      <w:pPr>
        <w:jc w:val="both"/>
      </w:pPr>
      <w:r>
        <w:t>ZASTUPANJE d.o.o. iz Rijeke, Šetalište trinaeste divizije 121,</w:t>
      </w:r>
    </w:p>
    <w:p w:rsidRDefault="00E95060" w:rsidP="00E95060" w:rsidR="00E95060">
      <w:pPr>
        <w:jc w:val="both"/>
      </w:pPr>
      <w:r>
        <w:t>OIB 77791977335                                                                                                 1.250,00 kuna</w:t>
      </w:r>
    </w:p>
    <w:p w:rsidRDefault="00E95060" w:rsidP="00E95060" w:rsidR="00E95060">
      <w:pPr>
        <w:jc w:val="both"/>
      </w:pPr>
    </w:p>
    <w:p w:rsidRDefault="00E95060" w:rsidP="00E95060" w:rsidR="00E95060">
      <w:pPr>
        <w:jc w:val="both"/>
      </w:pPr>
      <w:r>
        <w:t>110.RUDOLF JOBSTL iz Austrije                                                                     69.139,83 kuna</w:t>
      </w:r>
    </w:p>
    <w:p w:rsidRDefault="00E95060" w:rsidP="00E95060" w:rsidR="00E95060">
      <w:pPr>
        <w:jc w:val="both"/>
      </w:pPr>
    </w:p>
    <w:p w:rsidRDefault="00E95060" w:rsidP="00E95060" w:rsidR="00E95060">
      <w:pPr>
        <w:jc w:val="both"/>
      </w:pPr>
      <w:r>
        <w:lastRenderedPageBreak/>
        <w:t>111.SECURITAS HRVATSKA d.o.o. iz Zagreba, Zagrebačka cesta 145a,</w:t>
      </w:r>
    </w:p>
    <w:p w:rsidRDefault="00E95060" w:rsidP="00E95060" w:rsidR="00E95060">
      <w:pPr>
        <w:jc w:val="both"/>
      </w:pPr>
      <w:r>
        <w:t xml:space="preserve">OIB 33679708526                                                                                              25.208,64 kuna </w:t>
      </w:r>
    </w:p>
    <w:p w:rsidRDefault="00E95060" w:rsidP="00E95060" w:rsidR="00E95060">
      <w:pPr>
        <w:jc w:val="both"/>
      </w:pPr>
    </w:p>
    <w:p w:rsidRDefault="00E95060" w:rsidP="00E95060" w:rsidR="00E95060">
      <w:pPr>
        <w:jc w:val="both"/>
      </w:pPr>
      <w:r>
        <w:t>112.SERVER MARK d.o.o. iz Zagreba, Joze Martinovića 9,</w:t>
      </w:r>
    </w:p>
    <w:p w:rsidRDefault="00E95060" w:rsidP="00E95060" w:rsidR="00E95060">
      <w:pPr>
        <w:jc w:val="both"/>
      </w:pPr>
      <w:r>
        <w:t xml:space="preserve">OIB 49136816030                                                                                                1.951,79 kuna  </w:t>
      </w:r>
    </w:p>
    <w:p w:rsidRDefault="00E95060" w:rsidP="00E95060" w:rsidR="00E95060">
      <w:pPr>
        <w:jc w:val="both"/>
      </w:pPr>
    </w:p>
    <w:p w:rsidRDefault="00E95060" w:rsidP="00E95060" w:rsidR="00E95060">
      <w:pPr>
        <w:jc w:val="both"/>
      </w:pPr>
      <w:r>
        <w:t xml:space="preserve">113.SIMAG d.o.o. iz </w:t>
      </w:r>
      <w:proofErr w:type="spellStart"/>
      <w:r>
        <w:t>Kastva</w:t>
      </w:r>
      <w:proofErr w:type="spellEnd"/>
      <w:r>
        <w:t xml:space="preserve">, </w:t>
      </w:r>
      <w:proofErr w:type="spellStart"/>
      <w:r>
        <w:t>Žegoti</w:t>
      </w:r>
      <w:proofErr w:type="spellEnd"/>
      <w:r>
        <w:t xml:space="preserve"> 8, OIB 32284992788                                14.814,04 kuna</w:t>
      </w:r>
    </w:p>
    <w:p w:rsidRDefault="00E95060" w:rsidP="00E95060" w:rsidR="00E95060">
      <w:pPr>
        <w:jc w:val="both"/>
      </w:pPr>
    </w:p>
    <w:p w:rsidRDefault="00E95060" w:rsidP="00E95060" w:rsidR="00E95060">
      <w:pPr>
        <w:jc w:val="both"/>
      </w:pPr>
      <w:r>
        <w:t>114.SLATINSKA BANKA d.d. iz Slatine, Vladimira Nazora 2,</w:t>
      </w:r>
    </w:p>
    <w:p w:rsidRDefault="00E95060" w:rsidP="00E95060" w:rsidR="00E95060">
      <w:pPr>
        <w:jc w:val="both"/>
      </w:pPr>
      <w:r>
        <w:t xml:space="preserve">OIB 42252496579                                                                                                  393,06 kuna     </w:t>
      </w:r>
    </w:p>
    <w:p w:rsidRDefault="00E95060" w:rsidP="00E95060" w:rsidR="00E95060">
      <w:pPr>
        <w:jc w:val="both"/>
      </w:pPr>
    </w:p>
    <w:p w:rsidRDefault="00E95060" w:rsidP="00E95060" w:rsidR="00E95060">
      <w:pPr>
        <w:jc w:val="both"/>
      </w:pPr>
      <w:r>
        <w:t xml:space="preserve">115.STANIĆ d.o.o. iz </w:t>
      </w:r>
      <w:proofErr w:type="spellStart"/>
      <w:r>
        <w:t>Kerestinca</w:t>
      </w:r>
      <w:proofErr w:type="spellEnd"/>
      <w:r>
        <w:t xml:space="preserve">, </w:t>
      </w:r>
      <w:proofErr w:type="spellStart"/>
      <w:r>
        <w:t>Kerestinečka</w:t>
      </w:r>
      <w:proofErr w:type="spellEnd"/>
      <w:r>
        <w:t xml:space="preserve"> cesta 57a, </w:t>
      </w:r>
    </w:p>
    <w:p w:rsidRDefault="00E95060" w:rsidP="00E95060" w:rsidR="00E95060">
      <w:pPr>
        <w:jc w:val="both"/>
      </w:pPr>
      <w:r>
        <w:t>OIB 50056415529                                                                                               79.704,44 kuna</w:t>
      </w:r>
    </w:p>
    <w:p w:rsidRDefault="00E95060" w:rsidP="00E95060" w:rsidR="00E95060">
      <w:pPr>
        <w:jc w:val="both"/>
      </w:pPr>
    </w:p>
    <w:p w:rsidRDefault="00E95060" w:rsidP="00E95060" w:rsidR="00E95060">
      <w:pPr>
        <w:jc w:val="both"/>
      </w:pPr>
      <w:r>
        <w:t xml:space="preserve">116.ŠTEDBANKA d.d. iz Zagreba, Slavonska avenija 3, </w:t>
      </w:r>
    </w:p>
    <w:p w:rsidRDefault="00E95060" w:rsidP="00E95060" w:rsidR="00E95060">
      <w:pPr>
        <w:jc w:val="both"/>
      </w:pPr>
      <w:r>
        <w:t xml:space="preserve">OIB 58063088591                                                                                          1.364.242,18 kuna </w:t>
      </w:r>
    </w:p>
    <w:p w:rsidRDefault="00E95060" w:rsidP="00E95060" w:rsidR="00E95060">
      <w:pPr>
        <w:jc w:val="both"/>
      </w:pPr>
    </w:p>
    <w:p w:rsidRDefault="00E95060" w:rsidP="00E95060" w:rsidR="00E95060">
      <w:pPr>
        <w:jc w:val="both"/>
      </w:pPr>
      <w:r>
        <w:t xml:space="preserve">117.TERMOBIL THEMOKING d.o.o. </w:t>
      </w:r>
      <w:proofErr w:type="spellStart"/>
      <w:r>
        <w:t>Pemani</w:t>
      </w:r>
      <w:proofErr w:type="spellEnd"/>
      <w:r>
        <w:t xml:space="preserve">, </w:t>
      </w:r>
      <w:proofErr w:type="spellStart"/>
      <w:r>
        <w:t>Permani</w:t>
      </w:r>
      <w:proofErr w:type="spellEnd"/>
      <w:r>
        <w:t xml:space="preserve"> 21B, </w:t>
      </w:r>
      <w:proofErr w:type="spellStart"/>
      <w:r>
        <w:t>Jurdani</w:t>
      </w:r>
      <w:proofErr w:type="spellEnd"/>
      <w:r>
        <w:t>,</w:t>
      </w:r>
    </w:p>
    <w:p w:rsidRDefault="00E95060" w:rsidP="00E95060" w:rsidR="00E95060">
      <w:pPr>
        <w:jc w:val="both"/>
      </w:pPr>
      <w:r>
        <w:t>OIB 21775912231                                                                                                  509,52 kuna</w:t>
      </w:r>
    </w:p>
    <w:p w:rsidRDefault="00E95060" w:rsidP="00E95060" w:rsidR="00E95060">
      <w:pPr>
        <w:jc w:val="both"/>
      </w:pPr>
    </w:p>
    <w:p w:rsidRDefault="00E95060" w:rsidP="00E95060" w:rsidR="00E95060">
      <w:pPr>
        <w:jc w:val="both"/>
      </w:pPr>
      <w:r>
        <w:t xml:space="preserve">118.THERMOCAR d.o.o. iz Viškova 98, OIB 86728397753                              3.516,33 kuna  </w:t>
      </w:r>
    </w:p>
    <w:p w:rsidRDefault="00E95060" w:rsidP="00E95060" w:rsidR="00E95060">
      <w:pPr>
        <w:jc w:val="both"/>
      </w:pPr>
    </w:p>
    <w:p w:rsidRDefault="00E95060" w:rsidP="00E95060" w:rsidR="00E95060">
      <w:pPr>
        <w:jc w:val="both"/>
      </w:pPr>
      <w:r>
        <w:t xml:space="preserve">119.TOMAC KONZALTING d.o.o. iz Rijeke, </w:t>
      </w:r>
      <w:proofErr w:type="spellStart"/>
      <w:r>
        <w:t>Brajšina</w:t>
      </w:r>
      <w:proofErr w:type="spellEnd"/>
      <w:r>
        <w:t xml:space="preserve"> 35,</w:t>
      </w:r>
    </w:p>
    <w:p w:rsidRDefault="00E95060" w:rsidP="00E95060" w:rsidR="00E95060">
      <w:pPr>
        <w:jc w:val="both"/>
      </w:pPr>
      <w:r>
        <w:t xml:space="preserve"> OIB 92894420103                                                                                                1.904,82 kuna  </w:t>
      </w:r>
    </w:p>
    <w:p w:rsidRDefault="00E95060" w:rsidP="00E95060" w:rsidR="00E95060">
      <w:pPr>
        <w:jc w:val="both"/>
      </w:pPr>
    </w:p>
    <w:p w:rsidRDefault="00E95060" w:rsidP="00E95060" w:rsidR="00E95060">
      <w:pPr>
        <w:jc w:val="both"/>
      </w:pPr>
      <w:r>
        <w:t xml:space="preserve">120.TRANSAGENT d.o.o. iz Rijeke, </w:t>
      </w:r>
      <w:proofErr w:type="spellStart"/>
      <w:r>
        <w:t>Verdieva</w:t>
      </w:r>
      <w:proofErr w:type="spellEnd"/>
      <w:r>
        <w:t xml:space="preserve"> 6, OIB 65317199776              26.500,00 kuna </w:t>
      </w:r>
    </w:p>
    <w:p w:rsidRDefault="00E95060" w:rsidP="00E95060" w:rsidR="00E95060">
      <w:pPr>
        <w:jc w:val="both"/>
      </w:pPr>
    </w:p>
    <w:p w:rsidRDefault="00E95060" w:rsidP="00E95060" w:rsidR="00E95060">
      <w:pPr>
        <w:jc w:val="both"/>
      </w:pPr>
      <w:r>
        <w:t>121.TRGOTRENTA d.o.o. iz Rijeke, Osječka 47, OIB 31871791067                 2.769,84 kuna</w:t>
      </w:r>
    </w:p>
    <w:p w:rsidRDefault="00E95060" w:rsidP="00E95060" w:rsidR="00E95060">
      <w:pPr>
        <w:jc w:val="both"/>
      </w:pPr>
    </w:p>
    <w:p w:rsidRDefault="00E95060" w:rsidP="00E95060" w:rsidR="00E95060">
      <w:pPr>
        <w:jc w:val="both"/>
      </w:pPr>
      <w:r>
        <w:t xml:space="preserve">122.UNI CREDIT LEASING CROATIA d.o.o. iz Zagreba, </w:t>
      </w:r>
      <w:proofErr w:type="spellStart"/>
      <w:r>
        <w:t>Heinzelova</w:t>
      </w:r>
      <w:proofErr w:type="spellEnd"/>
      <w:r>
        <w:t xml:space="preserve"> 33,</w:t>
      </w:r>
    </w:p>
    <w:p w:rsidRDefault="00E95060" w:rsidP="00E95060" w:rsidR="00E95060">
      <w:pPr>
        <w:jc w:val="both"/>
      </w:pPr>
      <w:r>
        <w:t xml:space="preserve"> OIB 18736141210                                                                                              20.908,06 kuna  </w:t>
      </w:r>
    </w:p>
    <w:p w:rsidRDefault="00E95060" w:rsidP="00E95060" w:rsidR="00E95060">
      <w:pPr>
        <w:jc w:val="both"/>
      </w:pPr>
    </w:p>
    <w:p w:rsidRDefault="00E95060" w:rsidP="00E95060" w:rsidR="00E95060">
      <w:pPr>
        <w:jc w:val="both"/>
      </w:pPr>
      <w:r>
        <w:t xml:space="preserve">123.VENTEX d.o.o. iz </w:t>
      </w:r>
      <w:proofErr w:type="spellStart"/>
      <w:r>
        <w:t>Kostrene</w:t>
      </w:r>
      <w:proofErr w:type="spellEnd"/>
      <w:r>
        <w:t xml:space="preserve">, </w:t>
      </w:r>
      <w:proofErr w:type="spellStart"/>
      <w:r>
        <w:t>Sv.Lucija</w:t>
      </w:r>
      <w:proofErr w:type="spellEnd"/>
      <w:r>
        <w:t xml:space="preserve">, </w:t>
      </w:r>
      <w:proofErr w:type="spellStart"/>
      <w:r>
        <w:t>Dujmići</w:t>
      </w:r>
      <w:proofErr w:type="spellEnd"/>
      <w:r>
        <w:t xml:space="preserve"> 1a,</w:t>
      </w:r>
    </w:p>
    <w:p w:rsidRDefault="00E95060" w:rsidP="00E95060" w:rsidR="00E95060">
      <w:pPr>
        <w:jc w:val="both"/>
      </w:pPr>
      <w:r>
        <w:t>OIB 6398817957                                                                                                   3.697,37 kuna</w:t>
      </w:r>
    </w:p>
    <w:p w:rsidRDefault="00E95060" w:rsidP="00E95060" w:rsidR="00E95060">
      <w:pPr>
        <w:jc w:val="both"/>
      </w:pPr>
    </w:p>
    <w:p w:rsidRDefault="00E95060" w:rsidP="00E95060" w:rsidR="00E95060">
      <w:pPr>
        <w:jc w:val="both"/>
      </w:pPr>
      <w:r>
        <w:t xml:space="preserve">124.VETERINARSKA AMBULANTA OPATIA d.o.o. iz Opatije, </w:t>
      </w:r>
    </w:p>
    <w:p w:rsidRDefault="00E95060" w:rsidP="00E95060" w:rsidR="00E95060">
      <w:pPr>
        <w:jc w:val="both"/>
      </w:pPr>
      <w:r>
        <w:t xml:space="preserve">Stubište Ivana </w:t>
      </w:r>
      <w:proofErr w:type="spellStart"/>
      <w:r>
        <w:t>Zavidića</w:t>
      </w:r>
      <w:proofErr w:type="spellEnd"/>
      <w:r>
        <w:t xml:space="preserve"> 3, OIB 53899865719                                                    34.751,79 kuna  </w:t>
      </w:r>
    </w:p>
    <w:p w:rsidRDefault="00E95060" w:rsidP="00E95060" w:rsidR="00E95060">
      <w:pPr>
        <w:jc w:val="both"/>
      </w:pPr>
    </w:p>
    <w:p w:rsidRDefault="00E95060" w:rsidP="00E95060" w:rsidR="00E95060">
      <w:pPr>
        <w:jc w:val="both"/>
      </w:pPr>
      <w:r>
        <w:t xml:space="preserve">125.VETERINARSKA STANICA RIJEKA d.o.o. iz Rijeke, Marka </w:t>
      </w:r>
      <w:proofErr w:type="spellStart"/>
      <w:r>
        <w:t>Remsa</w:t>
      </w:r>
      <w:proofErr w:type="spellEnd"/>
      <w:r>
        <w:t xml:space="preserve"> 1,</w:t>
      </w:r>
    </w:p>
    <w:p w:rsidRDefault="00E95060" w:rsidP="00E95060" w:rsidR="00E95060">
      <w:pPr>
        <w:jc w:val="both"/>
      </w:pPr>
      <w:r>
        <w:t>OIB 02918144179                                                                                                  1.834,30 kuna</w:t>
      </w:r>
    </w:p>
    <w:p w:rsidRDefault="00E95060" w:rsidP="00E95060" w:rsidR="00E95060">
      <w:pPr>
        <w:jc w:val="both"/>
      </w:pPr>
    </w:p>
    <w:p w:rsidRDefault="00E95060" w:rsidP="00E95060" w:rsidR="00E95060">
      <w:pPr>
        <w:jc w:val="both"/>
      </w:pPr>
      <w:r>
        <w:t>126.ZAJEDNIČKA VULKANIZERSKA RADNJA vlasništvo Vjekoslava</w:t>
      </w:r>
    </w:p>
    <w:p w:rsidRDefault="00E95060" w:rsidP="00E95060" w:rsidR="00E95060">
      <w:pPr>
        <w:jc w:val="both"/>
      </w:pPr>
      <w:r>
        <w:t xml:space="preserve">Mrak i Rudolfa Mrak iz Rijeke, </w:t>
      </w:r>
      <w:proofErr w:type="spellStart"/>
      <w:r>
        <w:t>Corrada</w:t>
      </w:r>
      <w:proofErr w:type="spellEnd"/>
      <w:r>
        <w:t xml:space="preserve"> </w:t>
      </w:r>
      <w:proofErr w:type="spellStart"/>
      <w:r>
        <w:t>ilijasicha</w:t>
      </w:r>
      <w:proofErr w:type="spellEnd"/>
      <w:r>
        <w:t xml:space="preserve"> 19a, OIB 50133710072         7.666,48 kuna</w:t>
      </w:r>
    </w:p>
    <w:p w:rsidRDefault="00E95060" w:rsidP="00E95060" w:rsidR="00E95060">
      <w:pPr>
        <w:jc w:val="both"/>
      </w:pPr>
    </w:p>
    <w:p w:rsidRDefault="00E95060" w:rsidP="00E95060" w:rsidR="00E95060">
      <w:pPr>
        <w:jc w:val="both"/>
      </w:pPr>
      <w:r>
        <w:t>127.ZAJEDNIČKI OBRT VALINČIĆ, elektroinstalacija i montaža, elektroinstalacija</w:t>
      </w:r>
    </w:p>
    <w:p w:rsidRDefault="00E95060" w:rsidP="00E95060" w:rsidR="00E95060">
      <w:pPr>
        <w:jc w:val="both"/>
      </w:pPr>
      <w:r>
        <w:t xml:space="preserve">Bernard </w:t>
      </w:r>
      <w:proofErr w:type="spellStart"/>
      <w:r>
        <w:t>Valenčić</w:t>
      </w:r>
      <w:proofErr w:type="spellEnd"/>
      <w:r>
        <w:t xml:space="preserve"> i Rudi </w:t>
      </w:r>
      <w:proofErr w:type="spellStart"/>
      <w:r>
        <w:t>Valenčić</w:t>
      </w:r>
      <w:proofErr w:type="spellEnd"/>
      <w:r>
        <w:t xml:space="preserve"> iz </w:t>
      </w:r>
      <w:proofErr w:type="spellStart"/>
      <w:r>
        <w:t>Mošćeničke</w:t>
      </w:r>
      <w:proofErr w:type="spellEnd"/>
      <w:r>
        <w:t xml:space="preserve"> Drage, Ulica Antona </w:t>
      </w:r>
      <w:proofErr w:type="spellStart"/>
      <w:r>
        <w:t>Rosovića</w:t>
      </w:r>
      <w:proofErr w:type="spellEnd"/>
      <w:r>
        <w:t xml:space="preserve"> 8,</w:t>
      </w:r>
    </w:p>
    <w:p w:rsidRDefault="00E95060" w:rsidP="00E95060" w:rsidR="00E95060">
      <w:pPr>
        <w:jc w:val="both"/>
      </w:pPr>
      <w:r>
        <w:t xml:space="preserve"> OIB 57904467361                                                                                                1.988,84 kuna</w:t>
      </w:r>
    </w:p>
    <w:p w:rsidRDefault="00E95060" w:rsidP="00E95060" w:rsidR="00E95060">
      <w:pPr>
        <w:jc w:val="both"/>
      </w:pPr>
    </w:p>
    <w:p w:rsidRDefault="00E95060" w:rsidP="00E95060" w:rsidR="00E95060">
      <w:pPr>
        <w:jc w:val="both"/>
      </w:pPr>
      <w:r>
        <w:t xml:space="preserve">128.ZDRAVKA MARČELJA, Lučići 50, </w:t>
      </w:r>
      <w:proofErr w:type="spellStart"/>
      <w:r>
        <w:t>Saršoni</w:t>
      </w:r>
      <w:proofErr w:type="spellEnd"/>
      <w:r>
        <w:t xml:space="preserve">, OIB 51703506416               2.259,13 kuna </w:t>
      </w:r>
    </w:p>
    <w:p w:rsidRDefault="00E95060" w:rsidP="00E95060" w:rsidR="00E95060">
      <w:pPr>
        <w:jc w:val="both"/>
        <w:rPr>
          <w:b/>
        </w:rPr>
      </w:pPr>
    </w:p>
    <w:p w:rsidRDefault="00E95060" w:rsidP="00E95060" w:rsidR="00E95060">
      <w:pPr>
        <w:ind w:firstLine="720"/>
        <w:jc w:val="both"/>
        <w:rPr>
          <w:b/>
        </w:rPr>
      </w:pPr>
    </w:p>
    <w:p w:rsidRDefault="00E95060" w:rsidP="00E95060" w:rsidR="00E95060">
      <w:pPr>
        <w:ind w:firstLine="720"/>
        <w:jc w:val="both"/>
        <w:rPr>
          <w:b/>
        </w:rPr>
      </w:pPr>
    </w:p>
    <w:p w:rsidRDefault="00E95060" w:rsidP="00E95060" w:rsidR="00E95060">
      <w:pPr>
        <w:ind w:firstLine="720"/>
        <w:jc w:val="both"/>
        <w:rPr>
          <w:b/>
        </w:rPr>
      </w:pPr>
      <w:proofErr w:type="spellStart"/>
      <w:r>
        <w:rPr>
          <w:b/>
        </w:rPr>
        <w:lastRenderedPageBreak/>
        <w:t>II.Utvrđuju</w:t>
      </w:r>
      <w:proofErr w:type="spellEnd"/>
      <w:r>
        <w:rPr>
          <w:b/>
        </w:rPr>
        <w:t xml:space="preserve"> se osporenim slijedeće tražbine vjerovnika prema ovoj </w:t>
      </w:r>
    </w:p>
    <w:p w:rsidRDefault="00E95060" w:rsidP="00E95060" w:rsidR="00E95060">
      <w:pPr>
        <w:jc w:val="center"/>
        <w:rPr>
          <w:b/>
        </w:rPr>
      </w:pPr>
      <w:r>
        <w:rPr>
          <w:b/>
        </w:rPr>
        <w:t>TABLICI ISPITANIH TRAŽBINA</w:t>
      </w:r>
    </w:p>
    <w:p w:rsidRDefault="00E95060" w:rsidP="00E95060" w:rsidR="00E95060">
      <w:pPr>
        <w:jc w:val="center"/>
        <w:rPr>
          <w:b/>
        </w:rPr>
      </w:pPr>
    </w:p>
    <w:p w:rsidRDefault="00E95060" w:rsidP="00E95060" w:rsidR="00E95060">
      <w:pPr>
        <w:jc w:val="both"/>
      </w:pPr>
      <w:r>
        <w:t xml:space="preserve">1.PATRICIJA JELAČIĆ KRŠUL, Veli </w:t>
      </w:r>
      <w:proofErr w:type="spellStart"/>
      <w:r>
        <w:t>Brgud</w:t>
      </w:r>
      <w:proofErr w:type="spellEnd"/>
      <w:r>
        <w:t xml:space="preserve"> 142, OIB 18376300223       1.993.938,37 kuna </w:t>
      </w:r>
    </w:p>
    <w:p w:rsidRDefault="00E95060" w:rsidP="00E95060" w:rsidR="00E95060">
      <w:pPr>
        <w:jc w:val="both"/>
      </w:pPr>
    </w:p>
    <w:p w:rsidRDefault="00E95060" w:rsidP="00E95060" w:rsidR="00E95060">
      <w:pPr>
        <w:jc w:val="both"/>
      </w:pPr>
      <w:r>
        <w:t xml:space="preserve">2.VILIM JELAČIĆ, Veli </w:t>
      </w:r>
      <w:proofErr w:type="spellStart"/>
      <w:r>
        <w:t>Brgud</w:t>
      </w:r>
      <w:proofErr w:type="spellEnd"/>
      <w:r>
        <w:t xml:space="preserve"> 142,</w:t>
      </w:r>
    </w:p>
    <w:p w:rsidRDefault="00E95060" w:rsidP="00E95060" w:rsidR="00E95060">
      <w:pPr>
        <w:jc w:val="both"/>
      </w:pPr>
      <w:r>
        <w:t xml:space="preserve">OIB 35283280814                       </w:t>
      </w:r>
      <w:r>
        <w:t xml:space="preserve">                                                          </w:t>
      </w:r>
      <w:r>
        <w:t xml:space="preserve">         2.379.841,61 kuna</w:t>
      </w:r>
    </w:p>
    <w:p w:rsidRDefault="00E95060" w:rsidP="00E95060" w:rsidR="00E95060">
      <w:pPr>
        <w:jc w:val="both"/>
      </w:pPr>
      <w:r>
        <w:tab/>
      </w:r>
      <w:proofErr w:type="spellStart"/>
      <w:r>
        <w:rPr>
          <w:b/>
        </w:rPr>
        <w:t>III</w:t>
      </w:r>
      <w:r>
        <w:t>.Tražbine</w:t>
      </w:r>
      <w:proofErr w:type="spellEnd"/>
      <w:r>
        <w:t xml:space="preserve"> vjerovnika Patricije Jelačić </w:t>
      </w:r>
      <w:proofErr w:type="spellStart"/>
      <w:r>
        <w:t>Kršul</w:t>
      </w:r>
      <w:proofErr w:type="spellEnd"/>
      <w:r>
        <w:t xml:space="preserve"> iz Velikog </w:t>
      </w:r>
      <w:proofErr w:type="spellStart"/>
      <w:r>
        <w:t>Brguda</w:t>
      </w:r>
      <w:proofErr w:type="spellEnd"/>
      <w:r>
        <w:t xml:space="preserve"> u iznosu od 1.993.938,37 kuna i vjerovnika Vilima Jelačić iz Velikog </w:t>
      </w:r>
      <w:proofErr w:type="spellStart"/>
      <w:r>
        <w:t>Brguda</w:t>
      </w:r>
      <w:proofErr w:type="spellEnd"/>
      <w:r>
        <w:t xml:space="preserve"> u iznosu od 2.379.841,61 kuna, priznao je dužnik, a osporio je vjerovnik Republika Hrvatska, Ministarstvo financija, pa se upućuje Republika Hrvatska, Ministarstvo financija kao osporavatelj tih tražbina da u roku od 8 dana od dana pravomoćnosti rješenja o upućivanju u ovu parnicu, odnosno primitka drugostupanjske odluke, pokrene parnicu protiv ovih vjerovnika radi utvrđivanja osporenih tražbina,  a ako osporavatelj ovih tražbina ne pokrene u tom roku ove parnice protiv navedenih vjerovnika, smatrat će se da je odustao od prava na vođenje tih parnica.  </w:t>
      </w:r>
    </w:p>
    <w:p w:rsidRDefault="00E95060" w:rsidP="00E95060" w:rsidR="00E95060">
      <w:pPr>
        <w:jc w:val="center"/>
      </w:pPr>
      <w:r>
        <w:rPr>
          <w:b/>
        </w:rPr>
        <w:t>Obrazloženje</w:t>
      </w:r>
    </w:p>
    <w:p w:rsidRDefault="00E95060" w:rsidP="00E95060" w:rsidR="00E95060">
      <w:pPr>
        <w:ind w:firstLine="720"/>
        <w:jc w:val="both"/>
      </w:pPr>
      <w:r>
        <w:t xml:space="preserve">Dužnik je podnio ovom sudu prijedlog za otvaranje </w:t>
      </w:r>
      <w:proofErr w:type="spellStart"/>
      <w:r>
        <w:t>predstečajnog</w:t>
      </w:r>
      <w:proofErr w:type="spellEnd"/>
      <w:r>
        <w:t xml:space="preserve"> postupka na temelju odredbe čl.25.st.1.Stečajnog zakona (Narodne novine broj 71/15, dalje SZ-a), nakon čega je ovaj sud donio rješenje o otvaranju </w:t>
      </w:r>
      <w:proofErr w:type="spellStart"/>
      <w:r>
        <w:t>predstečajnog</w:t>
      </w:r>
      <w:proofErr w:type="spellEnd"/>
      <w:r>
        <w:t xml:space="preserve"> postupka, kojim je između ostalog imenovao povjerenika i odredio ročište radi ispitivanja tražbina dana 26. rujna 2017. godine, kada su ispitane sve prijavljene tražbine. </w:t>
      </w:r>
    </w:p>
    <w:p w:rsidRDefault="00E95060" w:rsidP="00E95060" w:rsidR="00E95060">
      <w:pPr>
        <w:ind w:firstLine="720"/>
        <w:jc w:val="both"/>
      </w:pPr>
      <w:r>
        <w:t xml:space="preserve">Na ročištu radi ispitivanja tražbina sud je sastavio tablicu ispitanih tražbina (čl.49.st.1.SZ-a) i na temelju te tablice donio ovo rješenje o utvrđenim i osporenim tražbina, uz naznaku razloga osporavanja, te o upućivanju na parnicu radi osporavanja tražbina (čl.50.st.1. i st.2.SZ-a). </w:t>
      </w:r>
    </w:p>
    <w:p w:rsidRDefault="00E95060" w:rsidP="00E95060" w:rsidR="00E95060">
      <w:pPr>
        <w:ind w:firstLine="720"/>
        <w:jc w:val="both"/>
      </w:pPr>
      <w:r>
        <w:t xml:space="preserve">Prema čl.47.SZ-a tražbine prijavljene u propisanom roku, smatraju se utvrđenim, ako ih nije osporio dužnik, povjerenik ili vjerovnik, slijedom čega je riješeno kao u točki </w:t>
      </w:r>
      <w:proofErr w:type="spellStart"/>
      <w:r>
        <w:t>I.izreke</w:t>
      </w:r>
      <w:proofErr w:type="spellEnd"/>
      <w:r>
        <w:t xml:space="preserve"> ovog rješenja. </w:t>
      </w:r>
    </w:p>
    <w:p w:rsidRDefault="00E95060" w:rsidP="00E95060" w:rsidR="00E95060">
      <w:pPr>
        <w:ind w:firstLine="720"/>
        <w:jc w:val="both"/>
      </w:pPr>
      <w:r>
        <w:t xml:space="preserve">Tražbine vjerovnika Patricije Jelačić </w:t>
      </w:r>
      <w:proofErr w:type="spellStart"/>
      <w:r>
        <w:t>Kršul</w:t>
      </w:r>
      <w:proofErr w:type="spellEnd"/>
      <w:r>
        <w:t xml:space="preserve"> iz Velikog </w:t>
      </w:r>
      <w:proofErr w:type="spellStart"/>
      <w:r>
        <w:t>Brguda</w:t>
      </w:r>
      <w:proofErr w:type="spellEnd"/>
      <w:r>
        <w:t xml:space="preserve"> u iznosu od 1.993.938,37 kuna i vjerovnika Vilima Jelačić iz Velikog </w:t>
      </w:r>
      <w:proofErr w:type="spellStart"/>
      <w:r>
        <w:t>Brguda</w:t>
      </w:r>
      <w:proofErr w:type="spellEnd"/>
      <w:r>
        <w:t xml:space="preserve"> u iznosu od 2.379.841,61 kuna, temelje se na privatnim ovršnim ispravama ovjerenih kod javnog bilježnika, a te tražbine osporio je vjerovnik Republika Hrvatska, Ministarstvo financija, jer smatra da se radi o pogodovanju ovim vjerovnicima, zbog čega se osporavatelj tih tražbina Republika Hrvatska, Ministarstvo financija upućuje da u roku od 8 dana od dana pravomoćnosti rješenja o upućivanju u ovu parnicu, odnosno primitka drugostupanjske odluke, pokrene parnice protiv ovih vjerovnika radi utvrđivanja osporenih tražbina.  Pored toga, sud je upozorio osporavatelja tražbina koji je upućen na parnicu, na rok za pokretanje te parnice, te na </w:t>
      </w:r>
      <w:r>
        <w:lastRenderedPageBreak/>
        <w:t>posljedice propuštanja tog roka, slijedom čega je temeljem čl.48. i čl.267. u svezi čl.50.SZ-a riješio kao u izreci ovog rješenja.</w:t>
      </w:r>
    </w:p>
    <w:p w:rsidRDefault="00E95060" w:rsidP="00E95060" w:rsidR="00E95060">
      <w:pPr>
        <w:ind w:firstLine="720"/>
        <w:jc w:val="center"/>
      </w:pPr>
      <w:r>
        <w:t>U Bjelovaru 26. rujna 2017.</w:t>
      </w:r>
    </w:p>
    <w:p w:rsidRDefault="00E95060" w:rsidP="00E95060" w:rsidR="00E95060">
      <w:pPr>
        <w:spacing w:after="0"/>
        <w:ind w:firstLine="720"/>
        <w:jc w:val="both"/>
      </w:pPr>
      <w:r>
        <w:tab/>
      </w:r>
      <w:r>
        <w:tab/>
      </w:r>
      <w:r>
        <w:tab/>
      </w:r>
      <w:r>
        <w:tab/>
      </w:r>
      <w:r>
        <w:tab/>
      </w:r>
      <w:r>
        <w:tab/>
      </w:r>
      <w:r>
        <w:tab/>
        <w:t xml:space="preserve">                    Sudac</w:t>
      </w:r>
    </w:p>
    <w:p w:rsidRDefault="00E95060" w:rsidP="00E95060" w:rsidR="00E95060">
      <w:pPr>
        <w:ind w:firstLine="720"/>
        <w:jc w:val="both"/>
      </w:pPr>
      <w:r>
        <w:tab/>
      </w:r>
      <w:r>
        <w:tab/>
      </w:r>
      <w:r>
        <w:tab/>
      </w:r>
      <w:r>
        <w:tab/>
      </w:r>
      <w:r>
        <w:tab/>
      </w:r>
      <w:r>
        <w:tab/>
      </w:r>
      <w:r>
        <w:tab/>
        <w:t xml:space="preserve">          Tomislav Mrazović,v.r.</w:t>
      </w:r>
    </w:p>
    <w:p w:rsidRDefault="00E95060" w:rsidP="00E95060" w:rsidR="00E95060">
      <w:pPr>
        <w:spacing w:after="0"/>
        <w:ind w:firstLine="720"/>
        <w:jc w:val="both"/>
      </w:pPr>
      <w:r>
        <w:t xml:space="preserve">                           </w:t>
      </w:r>
      <w:r>
        <w:t xml:space="preserve">                              </w:t>
      </w:r>
      <w:r>
        <w:t xml:space="preserve">                  Za točnost </w:t>
      </w:r>
      <w:proofErr w:type="spellStart"/>
      <w:r>
        <w:t>otpravka</w:t>
      </w:r>
      <w:proofErr w:type="spellEnd"/>
      <w:r>
        <w:t xml:space="preserve">-ovlašteni službenik </w:t>
      </w:r>
    </w:p>
    <w:p w:rsidRDefault="00E95060" w:rsidP="00E95060" w:rsidR="00E95060">
      <w:pPr>
        <w:ind w:firstLine="720"/>
        <w:jc w:val="both"/>
      </w:pPr>
      <w:r>
        <w:t xml:space="preserve">                                                                                             Jasmina </w:t>
      </w:r>
      <w:proofErr w:type="spellStart"/>
      <w:r>
        <w:t>Tubić</w:t>
      </w:r>
      <w:bookmarkStart w:name="_GoBack" w:id="0"/>
      <w:bookmarkEnd w:id="0"/>
      <w:proofErr w:type="spellEnd"/>
    </w:p>
    <w:p w:rsidRDefault="00E95060" w:rsidP="00E95060" w:rsidR="00E95060">
      <w:pPr>
        <w:ind w:firstLine="720"/>
        <w:jc w:val="both"/>
      </w:pPr>
    </w:p>
    <w:p w:rsidRDefault="00E95060" w:rsidP="00E95060" w:rsidR="00E95060">
      <w:pPr>
        <w:jc w:val="both"/>
      </w:pPr>
      <w: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podnosi u tri primjerka putem ovog suda, a o žalbi odlučuje Visoki trgovački sud Republike Hrvatske. </w:t>
      </w:r>
    </w:p>
    <w:p w:rsidRDefault="00E95060" w:rsidP="00E95060" w:rsidR="00E95060">
      <w:pPr>
        <w:jc w:val="both"/>
      </w:pPr>
    </w:p>
    <w:p w:rsidRDefault="00E95060" w:rsidP="00E95060" w:rsidR="00E95060">
      <w:pPr>
        <w:jc w:val="both"/>
      </w:pPr>
    </w:p>
    <w:p w:rsidRDefault="00E95060" w:rsidP="00E95060" w:rsidR="00E95060">
      <w:pPr>
        <w:jc w:val="both"/>
      </w:pPr>
    </w:p>
    <w:p w:rsidRDefault="00E95060" w:rsidP="00E95060" w:rsidR="00E95060">
      <w:pPr>
        <w:ind w:firstLine="720"/>
        <w:jc w:val="both"/>
      </w:pPr>
      <w:r>
        <w:tab/>
      </w:r>
      <w:r>
        <w:tab/>
      </w:r>
      <w:r>
        <w:tab/>
      </w:r>
      <w:r>
        <w:tab/>
      </w:r>
      <w:r>
        <w:tab/>
        <w:t xml:space="preserve">   </w:t>
      </w:r>
    </w:p>
    <w:p w:rsidRDefault="00E95060" w:rsidP="00E95060" w:rsidR="00E95060"/>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060"/>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67285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St-291/2017-39</izvorni_sadrzaj>
    <derivirana_varijabla naziv="DomainObject.Oznaka_1">St-291/2017-39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St-291/2017</izvorni_sadrzaj>
    <derivirana_varijabla naziv="DomainObject.Predmet.OznakaBroj_1">St-291/2017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CODE PAK društvo s ograničenom odgovornošću za trgovinu i zastupanje</izvorni_sadrzaj>
    <derivirana_varijabla naziv="DomainObject.Predmet.StrankaFormated_1">  CODE PAK društvo s ograničenom odgovornošću za trgovinu i zastupanje</derivirana_varijabla>
  </DomainObject.Predmet.StrankaFormated>
  <DomainObject.Predmet.StrankaFormatedOIB>
    <izvorni_sadrzaj>  CODE PAK društvo s ograničenom odgovornošću za trgovinu i zastupanje, OIB 80760420362</izvorni_sadrzaj>
    <derivirana_varijabla naziv="DomainObject.Predmet.StrankaFormatedOIB_1">  CODE PAK društvo s ograničenom odgovornošću za trgovinu i zastupanje, OIB 80760420362</derivirana_varijabla>
  </DomainObject.Predmet.StrankaFormatedOIB>
  <DomainObject.Predmet.StrankaFormatedWithAdress>
    <izvorni_sadrzaj> CODE PAK društvo s ograničenom odgovornošću za trgovinu i zastupanje, Augusta Šenoe 7, 43000 Bjelovar</izvorni_sadrzaj>
    <derivirana_varijabla naziv="DomainObject.Predmet.StrankaFormatedWithAdress_1"> CODE PAK društvo s ograničenom odgovornošću za trgovinu i zastupanje, Augusta Šenoe 7, 43000 Bjelovar</derivirana_varijabla>
  </DomainObject.Predmet.StrankaFormatedWithAdress>
  <DomainObject.Predmet.StrankaFormatedWithAdressOIB>
    <izvorni_sadrzaj> CODE PAK društvo s ograničenom odgovornošću za trgovinu i zastupanje, OIB 80760420362, Augusta Šenoe 7, 43000 Bjelovar</izvorni_sadrzaj>
    <derivirana_varijabla naziv="DomainObject.Predmet.StrankaFormatedWithAdressOIB_1"> CODE PAK društvo s ograničenom odgovornošću za trgovinu i zastupanje, OIB 80760420362, Augusta Šenoe 7, 43000 Bjelovar</derivirana_varijabla>
  </DomainObject.Predmet.StrankaFormatedWithAdressOIB>
  <DomainObject.Predmet.StrankaWithAdress>
    <izvorni_sadrzaj>CODE PAK društvo s ograničenom odgovornošću za trgovinu i zastupanje Augusta Šenoe 7,43000 Bjelovar</izvorni_sadrzaj>
    <derivirana_varijabla naziv="DomainObject.Predmet.StrankaWithAdress_1">CODE PAK društvo s ograničenom odgovornošću za trgovinu i zastupanje Augusta Šenoe 7,43000 Bjelovar</derivirana_varijabla>
  </DomainObject.Predmet.StrankaWithAdress>
  <DomainObject.Predmet.StrankaWithAdressOIB>
    <izvorni_sadrzaj>CODE PAK društvo s ograničenom odgovornošću za trgovinu i zastupanje, OIB 80760420362, Augusta Šenoe 7,43000 Bjelovar</izvorni_sadrzaj>
    <derivirana_varijabla naziv="DomainObject.Predmet.StrankaWithAdressOIB_1">CODE PAK društvo s ograničenom odgovornošću za trgovinu i zastupanje, OIB 80760420362, Augusta Šenoe 7,43000 Bjelovar</derivirana_varijabla>
  </DomainObject.Predmet.StrankaWithAdressOIB>
  <DomainObject.Predmet.StrankaNazivFormated>
    <izvorni_sadrzaj>CODE PAK društvo s ograničenom odgovornošću za trgovinu i zastupanje</izvorni_sadrzaj>
    <derivirana_varijabla naziv="DomainObject.Predmet.StrankaNazivFormated_1">CODE PAK društvo s ograničenom odgovornošću za trgovinu i zastupanje</derivirana_varijabla>
  </DomainObject.Predmet.StrankaNazivFormated>
  <DomainObject.Predmet.StrankaNazivFormatedOIB>
    <izvorni_sadrzaj>CODE PAK društvo s ograničenom odgovornošću za trgovinu i zastupanje, OIB 80760420362</izvorni_sadrzaj>
    <derivirana_varijabla naziv="DomainObject.Predmet.StrankaNazivFormatedOIB_1">CODE PAK društvo s ograničenom odgovornošću za trgovinu i zastupanje, OIB 80760420362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CODE PAK društvo s ograničenom odgovornošću za trgovinu i zastupanje</item>
    </izvorni_sadrzaj>
    <derivirana_varijabla naziv="DomainObject.Predmet.StrankaListFormated_1">
      <item>CODE PAK društvo s ograničenom odgovornošću za trgovinu i zastupanje</item>
    </derivirana_varijabla>
  </DomainObject.Predmet.StrankaListFormated>
  <DomainObject.Predmet.StrankaListFormatedOIB>
    <izvorni_sadrzaj>
      <item>CODE PAK društvo s ograničenom odgovornošću za trgovinu i zastupanje, OIB 80760420362</item>
    </izvorni_sadrzaj>
    <derivirana_varijabla naziv="DomainObject.Predmet.StrankaListFormatedOIB_1">
      <item>CODE PAK društvo s ograničenom odgovornošću za trgovinu i zastupanje, OIB 80760420362</item>
    </derivirana_varijabla>
  </DomainObject.Predmet.StrankaListFormatedOIB>
  <DomainObject.Predmet.StrankaListFormatedWithAdress>
    <izvorni_sadrzaj>
      <item>CODE PAK društvo s ograničenom odgovornošću za trgovinu i zastupanje, Augusta Šenoe 7, 43000 Bjelovar</item>
    </izvorni_sadrzaj>
    <derivirana_varijabla naziv="DomainObject.Predmet.StrankaListFormatedWithAdress_1">
      <item>CODE PAK društvo s ograničenom odgovornošću za trgovinu i zastupanje, Augusta Šenoe 7, 43000 Bjelovar</item>
    </derivirana_varijabla>
  </DomainObject.Predmet.StrankaListFormatedWithAdress>
  <DomainObject.Predmet.StrankaListFormatedWithAdressOIB>
    <izvorni_sadrzaj>
      <item>CODE PAK društvo s ograničenom odgovornošću za trgovinu i zastupanje, OIB 80760420362, Augusta Šenoe 7, 43000 Bjelovar</item>
    </izvorni_sadrzaj>
    <derivirana_varijabla naziv="DomainObject.Predmet.StrankaListFormatedWithAdressOIB_1">
      <item>CODE PAK društvo s ograničenom odgovornošću za trgovinu i zastupanje, OIB 80760420362, Augusta Šenoe 7, 43000 Bjelovar</item>
    </derivirana_varijabla>
  </DomainObject.Predmet.StrankaListFormatedWithAdressOIB>
  <DomainObject.Predmet.StrankaListNazivFormated>
    <izvorni_sadrzaj>
      <item>CODE PAK društvo s ograničenom odgovornošću za trgovinu i zastupanje</item>
    </izvorni_sadrzaj>
    <derivirana_varijabla naziv="DomainObject.Predmet.StrankaListNazivFormated_1">
      <item>CODE PAK društvo s ograničenom odgovornošću za trgovinu i zastupanje</item>
    </derivirana_varijabla>
  </DomainObject.Predmet.StrankaListNazivFormated>
  <DomainObject.Predmet.StrankaListNazivFormatedOIB>
    <izvorni_sadrzaj>
      <item>CODE PAK društvo s ograničenom odgovornošću za trgovinu i zastupanje, OIB 80760420362</item>
    </izvorni_sadrzaj>
    <derivirana_varijabla naziv="DomainObject.Predmet.StrankaListNazivFormatedOIB_1">
      <item>CODE PAK društvo s ograničenom odgovornošću za trgovinu i zastupanje, OIB 80760420362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St-291/2017-39</izvorni_sadrzaj>
    <derivirana_varijabla naziv="DomainObject.PoslovniBrojDokumenta_1">St-291/2017-39</derivirana_varijabla>
  </DomainObject.PoslovniBrojDokumenta>
  <DomainObject.Predmet.StrankaIDrugi>
    <izvorni_sadrzaj>CODE PAK društvo s ograničenom odgovornošću za trgovinu i zastupanje</izvorni_sadrzaj>
    <derivirana_varijabla naziv="DomainObject.Predmet.StrankaIDrugi_1">CODE PAK društvo s ograničenom odgovornošću za trgovinu i zastupanje</derivirana_varijabla>
  </DomainObject.Predmet.StrankaIDrugi>
  <DomainObject.Predmet.ProtustrankaIDrugi>
    <izvorni_sadrzaj/>
    <derivirana_varijabla naziv="DomainObject.Predmet.ProtustrankaIDrugi_1"/>
  </DomainObject.Predmet.ProtustrankaIDrugi>
  <DomainObject.Predmet.StrankaIDrugiAdressOIB>
    <izvorni_sadrzaj>CODE PAK društvo s ograničenom odgovornošću za trgovinu i zastupanje, OIB 80760420362, Augusta Šenoe 7, 43000 Bjelovar</izvorni_sadrzaj>
    <derivirana_varijabla naziv="DomainObject.Predmet.StrankaIDrugiAdressOIB_1">CODE PAK društvo s ograničenom odgovornošću za trgovinu i zastupanje, OIB 80760420362,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CODE PAK društvo s ograničenom odgovornošću za trgovinu i zastupanje</item>
    </izvorni_sadrzaj>
    <derivirana_varijabla naziv="DomainObject.Predmet.SudioniciListNaziv_1">
      <item>CODE PAK društvo s ograničenom odgovornošću za trgovinu i zastupanje</item>
    </derivirana_varijabla>
  </DomainObject.Predmet.SudioniciListNaziv>
  <DomainObject.Predmet.SudioniciListAdressOIB>
    <izvorni_sadrzaj>
      <item>CODE PAK društvo s ograničenom odgovornošću za trgovinu i zastupanje, OIB 80760420362, Augusta Šenoe 7,43000 Bjelovar</item>
    </izvorni_sadrzaj>
    <derivirana_varijabla naziv="DomainObject.Predmet.SudioniciListAdressOIB_1">
      <item>CODE PAK društvo s ograničenom odgovornošću za trgovinu i zastupanje, OIB 80760420362, Augusta Šenoe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277DEC-48EE-4B39-84E4-EAEE17B044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2099</properties:Words>
  <properties:Characters>13078</properties:Characters>
  <properties:Lines>448</properties:Lines>
  <properties:Paragraphs>273</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2017-12-12T11:39:00Z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17</vt:i4>
  </prop:property>
  <prop:property name="Naslov" pid="5" fmtid="{D5CDD505-2E9C-101B-9397-08002B2CF9AE}">
    <vt:lpwstr>St-291/2017-39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