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49fc" w14:paraId="fd449fc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474E5C">
        <w:rPr>
          <w:szCs w:val="24"/>
        </w:rPr>
        <w:t>975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474E5C" w:rsidRPr="00474E5C">
        <w:t>MARLA j.d.o.o., Đurđevac, Stjepana Radića 81, MBS: 070105744, OIB: 53620776044</w:t>
      </w:r>
      <w:r w:rsidR="000571E3" w:rsidRPr="007F7A65">
        <w:t xml:space="preserve">, dana </w:t>
      </w:r>
      <w:r w:rsidR="008C4F58">
        <w:t>2</w:t>
      </w:r>
      <w:r w:rsidR="009D62AC">
        <w:t>7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474E5C">
        <w:t>MARLA</w:t>
      </w:r>
      <w:r w:rsidR="00474E5C" w:rsidRPr="00E27F34">
        <w:t xml:space="preserve"> j.d.o.o., </w:t>
      </w:r>
      <w:r w:rsidR="00474E5C">
        <w:t>Đurđevac</w:t>
      </w:r>
      <w:r w:rsidR="00474E5C" w:rsidRPr="00E27F34">
        <w:t xml:space="preserve">, </w:t>
      </w:r>
      <w:r w:rsidR="00474E5C">
        <w:t>Stjepana Radića 81</w:t>
      </w:r>
      <w:r w:rsidR="00474E5C" w:rsidRPr="00E27F34">
        <w:t xml:space="preserve">, MBS: </w:t>
      </w:r>
      <w:r w:rsidR="00474E5C" w:rsidRPr="00B73A7A">
        <w:t>070105744</w:t>
      </w:r>
      <w:r w:rsidR="00474E5C" w:rsidRPr="00E27F34">
        <w:t xml:space="preserve">, OIB: </w:t>
      </w:r>
      <w:r w:rsidR="00474E5C" w:rsidRPr="00B73A7A">
        <w:t>53620776044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8C4F58">
        <w:rPr>
          <w:szCs w:val="24"/>
        </w:rPr>
        <w:t>2</w:t>
      </w:r>
      <w:r w:rsidR="009D62AC">
        <w:rPr>
          <w:szCs w:val="24"/>
        </w:rPr>
        <w:t>7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474E5C">
        <w:t>MARLA</w:t>
      </w:r>
      <w:r w:rsidR="00474E5C" w:rsidRPr="00E27F34">
        <w:t xml:space="preserve"> j.d.o.o., </w:t>
      </w:r>
      <w:r w:rsidR="00474E5C">
        <w:t>Đurđevac</w:t>
      </w:r>
      <w:r w:rsidR="00474E5C" w:rsidRPr="00E27F34">
        <w:t xml:space="preserve">, </w:t>
      </w:r>
      <w:r w:rsidR="00474E5C">
        <w:t>Stjepana Radića 81</w:t>
      </w:r>
      <w:r w:rsidR="00474E5C" w:rsidRPr="00E27F34">
        <w:t xml:space="preserve">, MBS: </w:t>
      </w:r>
      <w:r w:rsidR="00474E5C" w:rsidRPr="00B73A7A">
        <w:t>070105744</w:t>
      </w:r>
      <w:r w:rsidR="00474E5C" w:rsidRPr="00E27F34">
        <w:t xml:space="preserve">, OIB: </w:t>
      </w:r>
      <w:r w:rsidR="00474E5C" w:rsidRPr="00B73A7A">
        <w:t>53620776044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474E5C" w:rsidRPr="00474E5C">
        <w:t>David Jakovljević, Sesvete, Kašinska 7, OIB: 63014812654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474E5C" w:rsidRPr="00474E5C">
        <w:t>MARLA j.d.o.o., Đurđevac, Stjepana Radića 81, MBS: 070105744, OIB: 53620776044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474E5C">
        <w:rPr>
          <w:szCs w:val="24"/>
        </w:rPr>
        <w:t>2</w:t>
      </w:r>
      <w:r w:rsidR="00964C7D" w:rsidRPr="007F7A65">
        <w:rPr>
          <w:szCs w:val="24"/>
        </w:rPr>
        <w:t xml:space="preserve">. </w:t>
      </w:r>
      <w:r w:rsidR="00474E5C">
        <w:rPr>
          <w:szCs w:val="24"/>
        </w:rPr>
        <w:t>prosinca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8C4F58">
        <w:rPr>
          <w:szCs w:val="24"/>
        </w:rPr>
        <w:t>2</w:t>
      </w:r>
      <w:r w:rsidR="009D62AC">
        <w:rPr>
          <w:szCs w:val="24"/>
        </w:rPr>
        <w:t>7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F628E5" w:rsidR="00F628E5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  <w:r w:rsidR="00861075">
        <w:rPr>
          <w:szCs w:val="24"/>
        </w:rPr>
        <w:t>, v.r.</w:t>
      </w:r>
    </w:p>
    <w:p w:rsidRDefault="001B52FA" w:rsidP="00F628E5" w:rsidR="00B7038C" w:rsidRPr="007F7A65">
      <w:pPr>
        <w:rPr>
          <w:szCs w:val="24"/>
        </w:rPr>
      </w:pPr>
      <w:r w:rsidRPr="007F7A65">
        <w:rPr>
          <w:szCs w:val="24"/>
        </w:rPr>
        <w:t xml:space="preserve"> </w:t>
      </w:r>
      <w:r w:rsidR="00861075">
        <w:rPr>
          <w:szCs w:val="24"/>
        </w:rPr>
        <w:tab/>
      </w:r>
      <w:r w:rsidR="00861075">
        <w:rPr>
          <w:szCs w:val="24"/>
        </w:rPr>
        <w:tab/>
      </w:r>
      <w:r w:rsidR="00861075">
        <w:rPr>
          <w:szCs w:val="24"/>
        </w:rPr>
        <w:tab/>
      </w:r>
      <w:r w:rsidR="00861075">
        <w:rPr>
          <w:szCs w:val="24"/>
        </w:rPr>
        <w:tab/>
      </w:r>
      <w:r w:rsidR="00861075">
        <w:rPr>
          <w:szCs w:val="24"/>
        </w:rPr>
        <w:tab/>
      </w:r>
      <w:r w:rsidR="00861075">
        <w:rPr>
          <w:szCs w:val="24"/>
        </w:rPr>
        <w:tab/>
      </w:r>
      <w:r w:rsidR="00861075">
        <w:rPr>
          <w:szCs w:val="24"/>
        </w:rPr>
        <w:tab/>
        <w:t xml:space="preserve">Za točnost otpravka - ovlašteni službenik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474E5C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474E5C" w:rsidRPr="00474E5C">
        <w:t>MARLA j.d.o.o.</w:t>
      </w:r>
      <w:r w:rsidR="00474E5C">
        <w:t>, Đurđevac, Stjepana Radića 81</w:t>
      </w:r>
    </w:p>
    <w:p w:rsidRDefault="00A80348" w:rsidP="00474E5C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474E5C" w:rsidRPr="00474E5C">
        <w:t>Jelena Hrpalo, Đurđevac, Stjepana Radića 81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9922DC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</w:t>
      </w:r>
      <w:r w:rsidR="009922DC" w:rsidRPr="009922DC">
        <w:rPr>
          <w:szCs w:val="24"/>
        </w:rPr>
        <w:t>Ispostava Đurđevac, Stjepana Radića 1</w:t>
      </w:r>
    </w:p>
    <w:p w:rsidRDefault="00DF4B3F" w:rsidP="00474E5C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474E5C" w:rsidRPr="00474E5C">
        <w:t>David Jakovljević, Sesvet</w:t>
      </w:r>
      <w:r w:rsidR="00474E5C">
        <w:t>e, Kašinska 7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1CA5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474E5C">
      <w:t>975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21CA5"/>
    <w:rsid w:val="00255595"/>
    <w:rsid w:val="002A2B19"/>
    <w:rsid w:val="002A6059"/>
    <w:rsid w:val="00351AF0"/>
    <w:rsid w:val="003B5155"/>
    <w:rsid w:val="003D249D"/>
    <w:rsid w:val="003E2AE0"/>
    <w:rsid w:val="00467EEF"/>
    <w:rsid w:val="00474E5C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67373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61075"/>
    <w:rsid w:val="0087251C"/>
    <w:rsid w:val="008A024C"/>
    <w:rsid w:val="008A49F0"/>
    <w:rsid w:val="008C4F58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922DC"/>
    <w:rsid w:val="009D0C5B"/>
    <w:rsid w:val="009D3AB2"/>
    <w:rsid w:val="009D62AC"/>
    <w:rsid w:val="009E6198"/>
    <w:rsid w:val="00A238D6"/>
    <w:rsid w:val="00A56BA2"/>
    <w:rsid w:val="00A80348"/>
    <w:rsid w:val="00A85C0E"/>
    <w:rsid w:val="00A92369"/>
    <w:rsid w:val="00AA0A21"/>
    <w:rsid w:val="00AC5AD3"/>
    <w:rsid w:val="00AE3548"/>
    <w:rsid w:val="00B305CA"/>
    <w:rsid w:val="00B34567"/>
    <w:rsid w:val="00B375FC"/>
    <w:rsid w:val="00B7038C"/>
    <w:rsid w:val="00B8373D"/>
    <w:rsid w:val="00B83D51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EC0F6B"/>
    <w:rsid w:val="00F0497A"/>
    <w:rsid w:val="00F50578"/>
    <w:rsid w:val="00F628E5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C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CA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C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C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C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CA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C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C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St-975/2015</izvorni_sadrzaj>
    <derivirana_varijabla naziv="DomainObject.Predmet.OznakaBroj_1">St-975/2015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MARLA jednostavno društvo s ograničenom odgovornošću za usluge i trgovinu</izvorni_sadrzaj>
    <derivirana_varijabla naziv="DomainObject.Predmet.ProtustrankaFormated_1">  MARLA jednostavno društvo s ograničenom odgovornošću za usluge i trgovinu</derivirana_varijabla>
  </DomainObject.Predmet.ProtustrankaFormated>
  <DomainObject.Predmet.ProtustrankaFormatedOIB>
    <izvorni_sadrzaj>  MARLA jednostavno društvo s ograničenom odgovornošću za usluge i trgovinu, OIB 53620776044</izvorni_sadrzaj>
    <derivirana_varijabla naziv="DomainObject.Predmet.ProtustrankaFormatedOIB_1">  MARLA jednostavno društvo s ograničenom odgovornošću za usluge i trgovinu, OIB 53620776044</derivirana_varijabla>
  </DomainObject.Predmet.ProtustrankaFormatedOIB>
  <DomainObject.Predmet.ProtustrankaFormatedWithAdress>
    <izvorni_sadrzaj> MARLA jednostavno društvo s ograničenom odgovornošću za usluge i trgovinu, Stjepana Radića 81, 48350 Đurđevac</izvorni_sadrzaj>
    <derivirana_varijabla naziv="DomainObject.Predmet.ProtustrankaFormatedWithAdress_1"> MARLA jednostavno društvo s ograničenom odgovornošću za usluge i trgovinu, Stjepana Radića 81, 48350 Đurđevac</derivirana_varijabla>
  </DomainObject.Predmet.ProtustrankaFormatedWithAdress>
  <DomainObject.Predmet.ProtustrankaFormatedWithAdressOIB>
    <izvorni_sadrzaj> MARLA jednostavno društvo s ograničenom odgovornošću za usluge i trgovinu, OIB 53620776044, Stjepana Radića 81, 48350 Đurđevac</izvorni_sadrzaj>
    <derivirana_varijabla naziv="DomainObject.Predmet.ProtustrankaFormatedWithAdressOIB_1"> MARLA jednostavno društvo s ograničenom odgovornošću za usluge i trgovinu, OIB 53620776044, Stjepana Radića 81, 48350 Đurđevac</derivirana_varijabla>
  </DomainObject.Predmet.ProtustrankaFormatedWithAdressOIB>
  <DomainObject.Predmet.ProtustrankaWithAdress>
    <izvorni_sadrzaj>MARLA jednostavno društvo s ograničenom odgovornošću za usluge i trgovinu Stjepana Radića 81, 48350 Đurđevac</izvorni_sadrzaj>
    <derivirana_varijabla naziv="DomainObject.Predmet.ProtustrankaWithAdress_1">MARLA jednostavno društvo s ograničenom odgovornošću za usluge i trgovinu Stjepana Radića 81, 48350 Đurđevac</derivirana_varijabla>
  </DomainObject.Predmet.ProtustrankaWithAdress>
  <DomainObject.Predmet.ProtustrankaWithAdressOIB>
    <izvorni_sadrzaj>MARLA jednostavno društvo s ograničenom odgovornošću za usluge i trgovinu, OIB 53620776044, Stjepana Radića 81, 48350 Đurđevac</izvorni_sadrzaj>
    <derivirana_varijabla naziv="DomainObject.Predmet.ProtustrankaWithAdressOIB_1">MARLA jednostavno društvo s ograničenom odgovornošću za usluge i trgovinu, OIB 53620776044, Stjepana Radića 81, 48350 Đurđevac</derivirana_varijabla>
  </DomainObject.Predmet.ProtustrankaWithAdressOIB>
  <DomainObject.Predmet.ProtustrankaNazivFormated>
    <izvorni_sadrzaj>MARLA jednostavno društvo s ograničenom odgovornošću za usluge i trgovinu</izvorni_sadrzaj>
    <derivirana_varijabla naziv="DomainObject.Predmet.ProtustrankaNazivFormated_1">MARLA jednostavno društvo s ograničenom odgovornošću za usluge i trgovinu</derivirana_varijabla>
  </DomainObject.Predmet.ProtustrankaNazivFormated>
  <DomainObject.Predmet.ProtustrankaNazivFormatedOIB>
    <izvorni_sadrzaj>MARLA jednostavno društvo s ograničenom odgovornošću za usluge i trgovinu, OIB 53620776044</izvorni_sadrzaj>
    <derivirana_varijabla naziv="DomainObject.Predmet.ProtustrankaNazivFormatedOIB_1">MARLA jednostavno društvo s ograničenom odgovornošću za usluge i trgovinu, OIB 53620776044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7367.50</izvorni_sadrzaj>
    <derivirana_varijabla naziv="DomainObject.Predmet.TrenutnaVrijednost_1">7367.50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MARLA jednostavno društvo s ograničenom odgovornošću za usluge i trgovinu</item>
    </izvorni_sadrzaj>
    <derivirana_varijabla naziv="DomainObject.Predmet.ProtuStrankaListFormated_1">
      <item>MARLA jednostavno društvo s ograničenom odgovornošću za usluge i trgovinu</item>
    </derivirana_varijabla>
  </DomainObject.Predmet.ProtuStrankaListFormated>
  <DomainObject.Predmet.ProtuStrankaListFormatedOIB>
    <izvorni_sadrzaj>
      <item>MARLA jednostavno društvo s ograničenom odgovornošću za usluge i trgovinu, OIB 53620776044</item>
    </izvorni_sadrzaj>
    <derivirana_varijabla naziv="DomainObject.Predmet.ProtuStrankaListFormatedOIB_1">
      <item>MARLA jednostavno društvo s ograničenom odgovornošću za usluge i trgovinu, OIB 53620776044</item>
    </derivirana_varijabla>
  </DomainObject.Predmet.ProtuStrankaListFormatedOIB>
  <DomainObject.Predmet.ProtuStrankaListFormatedWithAdress>
    <izvorni_sadrzaj>
      <item>MARLA jednostavno društvo s ograničenom odgovornošću za usluge i trgovinu, Stjepana Radića 81, 48350 Đurđevac</item>
    </izvorni_sadrzaj>
    <derivirana_varijabla naziv="DomainObject.Predmet.ProtuStrankaListFormatedWithAdress_1">
      <item>MARLA jednostavno društvo s ograničenom odgovornošću za usluge i trgovinu, Stjepana Radića 81, 48350 Đurđevac</item>
    </derivirana_varijabla>
  </DomainObject.Predmet.ProtuStrankaListFormatedWithAdress>
  <DomainObject.Predmet.ProtuStrankaListFormatedWithAdressOIB>
    <izvorni_sadrzaj>
      <item>MARLA jednostavno društvo s ograničenom odgovornošću za usluge i trgovinu, OIB 53620776044, Stjepana Radića 81, 48350 Đurđevac</item>
    </izvorni_sadrzaj>
    <derivirana_varijabla naziv="DomainObject.Predmet.ProtuStrankaListFormatedWithAdressOIB_1">
      <item>MARLA jednostavno društvo s ograničenom odgovornošću za usluge i trgovinu, OIB 53620776044, Stjepana Radića 81, 48350 Đurđevac</item>
    </derivirana_varijabla>
  </DomainObject.Predmet.ProtuStrankaListFormatedWithAdressOIB>
  <DomainObject.Predmet.ProtuStrankaListNazivFormated>
    <izvorni_sadrzaj>
      <item>MARLA jednostavno društvo s ograničenom odgovornošću za usluge i trgovinu</item>
    </izvorni_sadrzaj>
    <derivirana_varijabla naziv="DomainObject.Predmet.ProtuStrankaListNazivFormated_1">
      <item>MARLA jednostavno društvo s ograničenom odgovornošću za usluge i trgovinu</item>
    </derivirana_varijabla>
  </DomainObject.Predmet.ProtuStrankaListNazivFormated>
  <DomainObject.Predmet.ProtuStrankaListNazivFormatedOIB>
    <izvorni_sadrzaj>
      <item>MARLA jednostavno društvo s ograničenom odgovornošću za usluge i trgovinu, OIB 53620776044</item>
    </izvorni_sadrzaj>
    <derivirana_varijabla naziv="DomainObject.Predmet.ProtuStrankaListNazivFormatedOIB_1">
      <item>MARLA jednostavno društvo s ograničenom odgovornošću za usluge i trgovinu, OIB 53620776044</item>
    </derivirana_varijabla>
  </DomainObject.Predmet.ProtuStrankaListNazivFormatedOIB>
  <DomainObject.Predmet.OstaliListFormated>
    <izvorni_sadrzaj>
      <item>Sudski registar, Trgovački sud u Varaždinu</item>
      <item>Jelena Hrpalo</item>
      <item>Županijsko državno odvjetništvo</item>
      <item>Porezna uprava - Ispostava Đurđevac</item>
    </izvorni_sadrzaj>
    <derivirana_varijabla naziv="DomainObject.Predmet.OstaliListFormated_1">
      <item>Sudski registar, Trgovački sud u Varaždinu</item>
      <item>Jelena Hrpalo</item>
      <item>Županijsko državno odvjetništvo</item>
      <item>Porezna uprava - Ispostava Đurđevac</item>
    </derivirana_varijabla>
  </DomainObject.Predmet.OstaliListFormated>
  <DomainObject.Predmet.OstaliListFormatedOIB>
    <izvorni_sadrzaj>
      <item>Sudski registar, Trgovački sud u Varaždinu</item>
      <item>Jelena Hrpalo, OIB 32462367894</item>
      <item>Županijsko državno odvjetništvo</item>
      <item>Porezna uprava - Ispostava Đurđevac</item>
    </izvorni_sadrzaj>
    <derivirana_varijabla naziv="DomainObject.Predmet.OstaliListFormatedOIB_1">
      <item>Sudski registar, Trgovački sud u Varaždinu</item>
      <item>Jelena Hrpalo, OIB 32462367894</item>
      <item>Županijsko državno odvjetništvo</item>
      <item>Porezna uprava - Ispostava Đurđevac</item>
    </derivirana_varijabla>
  </DomainObject.Predmet.OstaliListFormatedOIB>
  <DomainObject.Predmet.OstaliListFormatedWithAdress>
    <izvorni_sadrzaj>
      <item>Sudski registar, Trgovački sud u Varaždinu</item>
      <item>Jelena Hrpalo, Stjepana Radića 81, 48350 Đurđevac</item>
      <item>Županijsko državno odvjetništvo</item>
      <item>Porezna uprava - Ispostava Đurđevac, Stjepana Radića 1, 48350 Đurđevac</item>
    </izvorni_sadrzaj>
    <derivirana_varijabla naziv="DomainObject.Predmet.OstaliListFormatedWithAdress_1">
      <item>Sudski registar, Trgovački sud u Varaždinu</item>
      <item>Jelena Hrpalo, Stjepana Radića 81, 48350 Đurđevac</item>
      <item>Županijsko državno odvjetništvo</item>
      <item>Porezna uprava - Ispostava Đurđevac, Stjepana Radića 1, 48350 Đurđevac</item>
    </derivirana_varijabla>
  </DomainObject.Predmet.OstaliListFormatedWithAdress>
  <DomainObject.Predmet.OstaliListFormatedWithAdressOIB>
    <izvorni_sadrzaj>
      <item>Sudski registar, Trgovački sud u Varaždinu</item>
      <item>Jelena Hrpalo, OIB 32462367894, Stjepana Radića 81, 48350 Đurđevac</item>
      <item>Županijsko državno odvjetništvo</item>
      <item>Porezna uprava - Ispostava Đurđevac, Stjepana Radića 1, 48350 Đurđevac</item>
    </izvorni_sadrzaj>
    <derivirana_varijabla naziv="DomainObject.Predmet.OstaliListFormatedWithAdressOIB_1">
      <item>Sudski registar, Trgovački sud u Varaždinu</item>
      <item>Jelena Hrpalo, OIB 32462367894, Stjepana Radića 81, 48350 Đurđevac</item>
      <item>Županijsko državno odvjetništvo</item>
      <item>Porezna uprava - Ispostava Đurđevac, Stjepana Radića 1, 48350 Đurđevac</item>
    </derivirana_varijabla>
  </DomainObject.Predmet.OstaliListFormatedWithAdressOIB>
  <DomainObject.Predmet.OstaliListNazivFormated>
    <izvorni_sadrzaj>
      <item>Sudski registar, Trgovački sud u Varaždinu</item>
      <item>Jelena Hrpalo</item>
      <item>Županijsko državno odvjetništvo</item>
      <item>Porezna uprava - Ispostava Đurđevac</item>
    </izvorni_sadrzaj>
    <derivirana_varijabla naziv="DomainObject.Predmet.OstaliListNazivFormated_1">
      <item>Sudski registar, Trgovački sud u Varaždinu</item>
      <item>Jelena Hrpalo</item>
      <item>Županijsko državno odvjetništvo</item>
      <item>Porezna uprava - Ispostava Đurđevac</item>
    </derivirana_varijabla>
  </DomainObject.Predmet.OstaliListNazivFormated>
  <DomainObject.Predmet.OstaliListNazivFormatedOIB>
    <izvorni_sadrzaj>
      <item>Sudski registar, Trgovački sud u Varaždinu</item>
      <item>Jelena Hrpalo, OIB 32462367894</item>
      <item>Županijsko državno odvjetništvo</item>
      <item>Porezna uprava - Ispostava Đurđevac</item>
    </izvorni_sadrzaj>
    <derivirana_varijabla naziv="DomainObject.Predmet.OstaliListNazivFormatedOIB_1">
      <item>Sudski registar, Trgovački sud u Varaždinu</item>
      <item>Jelena Hrpalo, OIB 32462367894</item>
      <item>Županijsko državno odvjetništvo</item>
      <item>Porezna uprava - Ispostava Đurđevac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MARLA jednostavno društvo s ograničenom odgovornošću za usluge i trgovinu</izvorni_sadrzaj>
    <derivirana_varijabla naziv="DomainObject.Predmet.ProtustrankaIDrugi_1">MARLA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MARLA jednostavno društvo s ograničenom odgovornošću za usluge i trgovinu, OIB 53620776044, Stjepana Radića 81, 48350 Đurđevac</izvorni_sadrzaj>
    <derivirana_varijabla naziv="DomainObject.Predmet.ProtustrankaIDrugiAdressOIB_1">MARLA jednostavno društvo s ograničenom odgovornošću za usluge i trgovinu, OIB 53620776044, Stjepana Radića 81,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MARLA jednostavno društvo s ograničenom odgovornošću za usluge i trgovinu</item>
      <item>Sudski registar, Trgovački sud u Varaždinu</item>
      <item>Jelena Hrpalo</item>
      <item>Županijsko državno odvjetništvo</item>
      <item>Porezna uprava - Ispostava Đurđevac</item>
    </izvorni_sadrzaj>
    <derivirana_varijabla naziv="DomainObject.Predmet.SudioniciListNaziv_1">
      <item>Financijska agencija</item>
      <item>MARLA jednostavno društvo s ograničenom odgovornošću za usluge i trgovinu</item>
      <item>Sudski registar, Trgovački sud u Varaždinu</item>
      <item>Jelena Hrpalo</item>
      <item>Županijsko državno odvjetništvo</item>
      <item>Porezna uprava - Ispostava Đurđevac</item>
    </derivirana_varijabla>
  </DomainObject.Predmet.SudioniciListNaziv>
  <DomainObject.Predmet.SudioniciListAdressOIB>
    <izvorni_sadrzaj>
      <item>Financijska agencija, OIB 85821130368, A. Cesarca 2,42000 Varaždin</item>
      <item>MARLA jednostavno društvo s ograničenom odgovornošću za usluge i trgovinu, OIB 53620776044, Stjepana Radića 81,48350 Đurđevac</item>
      <item>Sudski registar, Trgovački sud u Varaždinu</item>
      <item>Jelena Hrpalo, OIB 32462367894, Stjepana Radića 81,48350 Đurđevac</item>
      <item>Županijsko državno odvjetništvo</item>
      <item>Porezna uprava - Ispostava Đurđevac, Stjepana Radića 1,48350 Đurđevac</item>
    </izvorni_sadrzaj>
    <derivirana_varijabla naziv="DomainObject.Predmet.SudioniciListAdressOIB_1">
      <item>Financijska agencija, OIB 85821130368, A. Cesarca 2,42000 Varaždin</item>
      <item>MARLA jednostavno društvo s ograničenom odgovornošću za usluge i trgovinu, OIB 53620776044, Stjepana Radića 81,48350 Đurđevac</item>
      <item>Sudski registar, Trgovački sud u Varaždinu</item>
      <item>Jelena Hrpalo, OIB 32462367894, Stjepana Radića 81,48350 Đurđevac</item>
      <item>Županijsko državno odvjetništvo</item>
      <item>Porezna uprava - Ispostava Đurđevac, Stjepana Radića 1,48350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53620776044</item>
      <item>, OIB null</item>
      <item>, OIB 32462367894</item>
      <item>, OIB null</item>
      <item>, OIB null</item>
    </izvorni_sadrzaj>
    <derivirana_varijabla naziv="DomainObject.Predmet.SudioniciListNazivOIB_1">
      <item>, OIB 85821130368</item>
      <item>, OIB 53620776044</item>
      <item>, OIB null</item>
      <item>, OIB 32462367894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1FCC2-9810-428B-A9E1-B8E3E9E18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516</properties:Words>
  <properties:Characters>2803</properties:Characters>
  <properties:Lines>86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2016-01-27T08:51:00Z</dcterms:created>
  <dc:creator>Ljubica Makovec</dc:creator>
  <cp:lastModifiedBy>Nevenka Vuković</cp:lastModifiedBy>
  <cp:lastPrinted>2016-01-27T08:58:00Z</cp:lastPrinted>
  <dcterms:modified xmlns:xsi="http://www.w3.org/2001/XMLSchema-instance" xsi:type="dcterms:W3CDTF">2016-01-27T08:58:00Z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