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19fa" w14:paraId="c5019fa" w:rsidRDefault="00AE649C" w:rsidP="00FA5B5E" w:rsidR="00AE649C" w:rsidRPr="00B76F3C">
      <w:pPr>
        <w:pStyle w:val="Naslov3"/>
        <w15:collapsed w:val="false"/>
      </w:pPr>
    </w:p>
    <w:p w:rsidRDefault="002347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347F3" w:rsidP="002347F3" w:rsidR="002347F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St-476/2016-4.</w:t>
      </w: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jc w:val="both"/>
        <w:rPr>
          <w:rFonts w:cs="Arial" w:hAnsi="Arial" w:ascii="Arial"/>
          <w:b/>
        </w:rPr>
      </w:pPr>
    </w:p>
    <w:p w:rsidRDefault="002347F3" w:rsidP="002347F3" w:rsidR="002347F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347F3" w:rsidP="002347F3" w:rsidR="002347F3">
      <w:pPr>
        <w:jc w:val="center"/>
        <w:rPr>
          <w:rFonts w:cs="Arial" w:hAnsi="Arial" w:ascii="Arial"/>
          <w:b/>
        </w:rPr>
      </w:pPr>
    </w:p>
    <w:p w:rsidRDefault="002347F3" w:rsidP="002347F3" w:rsidR="002347F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FS-TRGOVINA I SAVJETOVANJE j.d.o.o. za trgovinu i savjetovanje iz Zagreba, </w:t>
      </w:r>
      <w:proofErr w:type="spellStart"/>
      <w:r>
        <w:rPr>
          <w:rFonts w:cs="Arial" w:hAnsi="Arial" w:ascii="Arial"/>
        </w:rPr>
        <w:t>Kranjčevićeva</w:t>
      </w:r>
      <w:proofErr w:type="spellEnd"/>
      <w:r>
        <w:rPr>
          <w:rFonts w:cs="Arial" w:hAnsi="Arial" w:ascii="Arial"/>
        </w:rPr>
        <w:t xml:space="preserve"> 29, MBS 080815493, OIB 23664978348, dana 09. rujna 2016. godine  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</w:p>
    <w:p w:rsidRDefault="002347F3" w:rsidP="002347F3" w:rsidR="002347F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FS-TRGOVINA I SAVJETOVANJE j.d.o.o. za trgovinu i savjetovanje iz Zagreba, </w:t>
      </w:r>
      <w:proofErr w:type="spellStart"/>
      <w:r>
        <w:rPr>
          <w:rFonts w:cs="Arial" w:hAnsi="Arial" w:ascii="Arial"/>
        </w:rPr>
        <w:t>Kranjčevićeva</w:t>
      </w:r>
      <w:proofErr w:type="spellEnd"/>
      <w:r>
        <w:rPr>
          <w:rFonts w:cs="Arial" w:hAnsi="Arial" w:ascii="Arial"/>
        </w:rPr>
        <w:t xml:space="preserve"> 29, MBS 080815493, OIB 23664978348.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II.Za stečajnu upraviteljicu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FS-TRGOVINA I SAVJETOVANJE j.d.o.o. za trgovinu i savjetovanje iz Zagreba, </w:t>
      </w:r>
      <w:proofErr w:type="spellStart"/>
      <w:r>
        <w:rPr>
          <w:rFonts w:cs="Arial" w:hAnsi="Arial" w:ascii="Arial"/>
        </w:rPr>
        <w:t>Kranjčevićeva</w:t>
      </w:r>
      <w:proofErr w:type="spellEnd"/>
      <w:r>
        <w:rPr>
          <w:rFonts w:cs="Arial" w:hAnsi="Arial" w:ascii="Arial"/>
        </w:rPr>
        <w:t xml:space="preserve"> 29, MBS 080815493, OIB 23664978348.</w:t>
      </w:r>
    </w:p>
    <w:p w:rsidRDefault="002347F3" w:rsidP="002347F3" w:rsidR="002347F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09,00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347F3" w:rsidP="002347F3" w:rsidR="002347F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347F3" w:rsidP="002347F3" w:rsidR="002347F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St-476/2016-2,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347F3" w:rsidP="002347F3" w:rsidR="002347F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47F3" w:rsidP="002347F3" w:rsidR="002347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2347F3" w:rsidP="002347F3" w:rsidR="002347F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09. rujna 2016. godine</w:t>
      </w:r>
    </w:p>
    <w:p w:rsidRDefault="002347F3" w:rsidP="002347F3" w:rsidR="002347F3">
      <w:pPr>
        <w:jc w:val="center"/>
        <w:rPr>
          <w:rFonts w:cs="Arial" w:hAnsi="Arial" w:ascii="Arial"/>
          <w:b/>
        </w:rPr>
      </w:pPr>
    </w:p>
    <w:p w:rsidRDefault="002347F3" w:rsidP="002347F3" w:rsidR="002347F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347F3" w:rsidP="002347F3" w:rsidR="002347F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347F3" w:rsidP="002347F3" w:rsidR="002347F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347F3" w:rsidP="002347F3" w:rsidR="002347F3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2347F3" w:rsidP="002347F3" w:rsidR="002347F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347F3" w:rsidP="002347F3" w:rsidR="002347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2347F3" w:rsidP="002347F3" w:rsidR="002347F3">
      <w:pPr>
        <w:rPr>
          <w:rFonts w:cs="Arial" w:hAnsi="Arial" w:ascii="Arial"/>
        </w:rPr>
      </w:pPr>
    </w:p>
    <w:p w:rsidRDefault="002347F3" w:rsidP="002347F3" w:rsidR="002347F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7F3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59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St-476/2016-4</izvorni_sadrzaj>
    <derivirana_varijabla naziv="DomainObject.Oznaka_1">St-476/2016-4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FS-TRGOVINA I SAVJETOVANJE j.d.o.o. za trgovinu i savjetovanje zastupanog po punomoćniku Filip Serdarušić</izvorni_sadrzaj>
    <derivirana_varijabla naziv="DomainObject.Predmet.ProtustrankaFormated_1">  FS-TRGOVINA I SAVJETOVANJE j.d.o.o. za trgovinu i savjetovanje zastupanog po punomoćniku Filip Serdarušić</derivirana_varijabla>
  </DomainObject.Predmet.ProtustrankaFormated>
  <DomainObject.Predmet.ProtustrankaFormatedOIB>
    <izvorni_sadrzaj>  FS-TRGOVINA I SAVJETOVANJE j.d.o.o. za trgovinu i savjetovanje, OIB 23664978348 zastupanog po punomoćniku Filip Serdarušić</izvorni_sadrzaj>
    <derivirana_varijabla naziv="DomainObject.Predmet.ProtustrankaFormatedOIB_1">  FS-TRGOVINA I SAVJETOVANJE j.d.o.o. za trgovinu i savjetovanje, OIB 23664978348 zastupanog po punomoćniku Filip Serdarušić</derivirana_varijabla>
  </DomainObject.Predmet.ProtustrankaFormatedOIB>
  <DomainObject.Predmet.ProtustrankaFormatedWithAdress>
    <izvorni_sadrzaj> FS-TRGOVINA I SAVJETOVANJE j.d.o.o. za trgovinu i savjetovanje, Kranjčevićeva 29, 10000 Zagreb zastupanog po punomoćniku Filip Serdarušić</izvorni_sadrzaj>
    <derivirana_varijabla naziv="DomainObject.Predmet.ProtustrankaFormatedWithAdress_1"> FS-TRGOVINA I SAVJETOVANJE j.d.o.o. za trgovinu i savjetovanje, Kranjčevićeva 29, 10000 Zagreb zastupanog po punomoćniku Filip Serdarušić</derivirana_varijabla>
  </DomainObject.Predmet.ProtustrankaFormatedWithAdress>
  <DomainObject.Predmet.ProtustrankaFormatedWithAdressOIB>
    <izvorni_sadrzaj> FS-TRGOVINA I SAVJETOVANJE j.d.o.o. za trgovinu i savjetovanje, OIB 23664978348, Kranjčevićeva 29, 10000 Zagreb zastupanog po punomoćniku Filip Serdarušić</izvorni_sadrzaj>
    <derivirana_varijabla naziv="DomainObject.Predmet.ProtustrankaFormatedWithAdressOIB_1"> FS-TRGOVINA I SAVJETOVANJE j.d.o.o. za trgovinu i savjetovanje, OIB 23664978348, Kranjčevićeva 29, 10000 Zagreb zastupanog po punomoćniku Filip Serdarušić</derivirana_varijabla>
  </DomainObject.Predmet.ProtustrankaFormatedWithAdressOIB>
  <DomainObject.Predmet.ProtustrankaWithAdress>
    <izvorni_sadrzaj>FS-TRGOVINA I SAVJETOVANJE j.d.o.o. za trgovinu i savjetovanje Kranjčevićeva 29, 10000 Zagreb</izvorni_sadrzaj>
    <derivirana_varijabla naziv="DomainObject.Predmet.ProtustrankaWithAdress_1">FS-TRGOVINA I SAVJETOVANJE j.d.o.o. za trgovinu i savjetovanje Kranjčevićeva 29, 10000 Zagreb</derivirana_varijabla>
  </DomainObject.Predmet.ProtustrankaWithAdress>
  <DomainObject.Predmet.ProtustrankaWithAdressOIB>
    <izvorni_sadrzaj>FS-TRGOVINA I SAVJETOVANJE j.d.o.o. za trgovinu i savjetovanje, OIB 23664978348, Kranjčevićeva 29, 10000 Zagreb</izvorni_sadrzaj>
    <derivirana_varijabla naziv="DomainObject.Predmet.ProtustrankaWithAdressOIB_1">FS-TRGOVINA I SAVJETOVANJE j.d.o.o. za trgovinu i savjetovanje, OIB 23664978348, Kranjčevićeva 29, 10000 Zagreb</derivirana_varijabla>
  </DomainObject.Predmet.ProtustrankaWithAdressOIB>
  <DomainObject.Predmet.ProtustrankaNazivFormated>
    <izvorni_sadrzaj>FS-TRGOVINA I SAVJETOVANJE j.d.o.o. za trgovinu i savjetovanje</izvorni_sadrzaj>
    <derivirana_varijabla naziv="DomainObject.Predmet.ProtustrankaNazivFormated_1">FS-TRGOVINA I SAVJETOVANJE j.d.o.o. za trgovinu i savjetovanje</derivirana_varijabla>
  </DomainObject.Predmet.ProtustrankaNazivFormated>
  <DomainObject.Predmet.ProtustrankaNazivFormatedOIB>
    <izvorni_sadrzaj>FS-TRGOVINA I SAVJETOVANJE j.d.o.o. za trgovinu i savjetovanje, OIB 23664978348</izvorni_sadrzaj>
    <derivirana_varijabla naziv="DomainObject.Predmet.ProtustrankaNazivFormatedOIB_1">FS-TRGOVINA I SAVJETOVANJE j.d.o.o. za trgovinu i savjetovanje, OIB 23664978348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FS-TRGOVINA I SAVJETOVANJE j.d.o.o. za trgovinu i savjetovanje zastupanog po punomoćniku Filip Serdarušić</item>
    </izvorni_sadrzaj>
    <derivirana_varijabla naziv="DomainObject.Predmet.ProtuStrankaListFormated_1">
      <item>FS-TRGOVINA I SAVJETOVANJE j.d.o.o. za trgovinu i savjetovanje zastupanog po punomoćniku Filip Serdarušić</item>
    </derivirana_varijabla>
  </DomainObject.Predmet.ProtuStrankaListFormated>
  <DomainObject.Predmet.ProtuStrankaListFormatedOIB>
    <izvorni_sadrzaj>
      <item>FS-TRGOVINA I SAVJETOVANJE j.d.o.o. za trgovinu i savjetovanje, OIB 23664978348 zastupanog po punomoćniku Filip Serdarušić</item>
    </izvorni_sadrzaj>
    <derivirana_varijabla naziv="DomainObject.Predmet.ProtuStrankaListFormatedOIB_1">
      <item>FS-TRGOVINA I SAVJETOVANJE j.d.o.o. za trgovinu i savjetovanje, OIB 23664978348 zastupanog po punomoćniku Filip Serdarušić</item>
    </derivirana_varijabla>
  </DomainObject.Predmet.ProtuStrankaListFormatedOIB>
  <DomainObject.Predmet.ProtuStrankaListFormatedWithAdress>
    <izvorni_sadrzaj>
      <item>FS-TRGOVINA I SAVJETOVANJE j.d.o.o. za trgovinu i savjetovanje, Kranjčevićeva 29, 10000 Zagreb zastupanog po punomoćniku Filip Serdarušić</item>
    </izvorni_sadrzaj>
    <derivirana_varijabla naziv="DomainObject.Predmet.ProtuStrankaListFormatedWithAdress_1">
      <item>FS-TRGOVINA I SAVJETOVANJE j.d.o.o. za trgovinu i savjetovanje, Kranjčevićeva 29, 10000 Zagreb zastupanog po punomoćniku Filip Serdarušić</item>
    </derivirana_varijabla>
  </DomainObject.Predmet.ProtuStrankaListFormatedWithAdress>
  <DomainObject.Predmet.ProtuStrankaListFormatedWithAdressOIB>
    <izvorni_sadrzaj>
      <item>FS-TRGOVINA I SAVJETOVANJE j.d.o.o. za trgovinu i savjetovanje, OIB 23664978348, Kranjčevićeva 29, 10000 Zagreb zastupanog po punomoćniku Filip Serdarušić</item>
    </izvorni_sadrzaj>
    <derivirana_varijabla naziv="DomainObject.Predmet.ProtuStrankaListFormatedWithAdressOIB_1">
      <item>FS-TRGOVINA I SAVJETOVANJE j.d.o.o. za trgovinu i savjetovanje, OIB 23664978348, Kranjčevićeva 29, 10000 Zagreb zastupanog po punomoćniku Filip Serdarušić</item>
    </derivirana_varijabla>
  </DomainObject.Predmet.ProtuStrankaListFormatedWithAdressOIB>
  <DomainObject.Predmet.ProtuStrankaListNazivFormated>
    <izvorni_sadrzaj>
      <item>FS-TRGOVINA I SAVJETOVANJE j.d.o.o. za trgovinu i savjetovanje</item>
    </izvorni_sadrzaj>
    <derivirana_varijabla naziv="DomainObject.Predmet.ProtuStrankaListNazivFormated_1">
      <item>FS-TRGOVINA I SAVJETOVANJE j.d.o.o. za trgovinu i savjetovanje</item>
    </derivirana_varijabla>
  </DomainObject.Predmet.ProtuStrankaListNazivFormated>
  <DomainObject.Predmet.ProtuStrankaListNazivFormatedOIB>
    <izvorni_sadrzaj>
      <item>FS-TRGOVINA I SAVJETOVANJE j.d.o.o. za trgovinu i savjetovanje, OIB 23664978348</item>
    </izvorni_sadrzaj>
    <derivirana_varijabla naziv="DomainObject.Predmet.ProtuStrankaListNazivFormatedOIB_1">
      <item>FS-TRGOVINA I SAVJETOVANJE j.d.o.o. za trgovinu i savjetovanje, OIB 23664978348</item>
    </derivirana_varijabla>
  </DomainObject.Predmet.ProtuStrankaListNazivFormatedOIB>
  <DomainObject.Predmet.OstaliListFormated>
    <izvorni_sadrzaj>
      <item>Filip Serdarušić punomoćnik sudionika u postupku FS-TRGOVINA I SAVJETOVANJE j.d.o.o. za trgovinu i savjetovanje</item>
    </izvorni_sadrzaj>
    <derivirana_varijabla naziv="DomainObject.Predmet.OstaliListFormated_1">
      <item>Filip Serdarušić punomoćnik sudionika u postupku FS-TRGOVINA I SAVJETOVANJE j.d.o.o. za trgovinu i savjetovanje</item>
    </derivirana_varijabla>
  </DomainObject.Predmet.OstaliListFormated>
  <DomainObject.Predmet.OstaliListFormatedOIB>
    <izvorni_sadrzaj>
      <item>Filip Serdarušić, OIB 53667016209 punomoćnik sudionika u postupku FS-TRGOVINA I SAVJETOVANJE j.d.o.o. za trgovinu i savjetovanje</item>
    </izvorni_sadrzaj>
    <derivirana_varijabla naziv="DomainObject.Predmet.OstaliListFormatedOIB_1">
      <item>Filip Serdarušić, OIB 53667016209 punomoćnik sudionika u postupku FS-TRGOVINA I SAVJETOVANJE j.d.o.o. za trgovinu i savjetovanje</item>
    </derivirana_varijabla>
  </DomainObject.Predmet.OstaliListFormatedOIB>
  <DomainObject.Predmet.OstaliListFormatedWithAdress>
    <izvorni_sadrzaj>
      <item>Filip Serdarušić, Kecerini Gornji 9, 10000 Zagreb punomoćnik sudionika u postupku FS-TRGOVINA I SAVJETOVANJE j.d.o.o. za trgovinu i savjetovanje</item>
    </izvorni_sadrzaj>
    <derivirana_varijabla naziv="DomainObject.Predmet.OstaliListFormatedWithAdress_1">
      <item>Filip Serdarušić, Kecerini Gornji 9, 10000 Zagreb punomoćnik sudionika u postupku FS-TRGOVINA I SAVJETOVANJE j.d.o.o. za trgovinu i savjetovanje</item>
    </derivirana_varijabla>
  </DomainObject.Predmet.OstaliListFormatedWithAdress>
  <DomainObject.Predmet.OstaliListFormatedWithAdressOIB>
    <izvorni_sadrzaj>
      <item>Filip Serdarušić, OIB 53667016209, Kecerini Gornji 9, 10000 Zagreb punomoćnik sudionika u postupku FS-TRGOVINA I SAVJETOVANJE j.d.o.o. za trgovinu i savjetovanje</item>
    </izvorni_sadrzaj>
    <derivirana_varijabla naziv="DomainObject.Predmet.OstaliListFormatedWithAdressOIB_1">
      <item>Filip Serdarušić, OIB 53667016209, Kecerini Gornji 9, 10000 Zagreb punomoćnik sudionika u postupku FS-TRGOVINA I SAVJETOVANJE j.d.o.o. za trgovinu i savjetovanje</item>
    </derivirana_varijabla>
  </DomainObject.Predmet.OstaliListFormatedWithAdressOIB>
  <DomainObject.Predmet.OstaliListNazivFormated>
    <izvorni_sadrzaj>
      <item>Filip Serdarušić</item>
    </izvorni_sadrzaj>
    <derivirana_varijabla naziv="DomainObject.Predmet.OstaliListNazivFormated_1">
      <item>Filip Serdarušić</item>
    </derivirana_varijabla>
  </DomainObject.Predmet.OstaliListNazivFormated>
  <DomainObject.Predmet.OstaliListNazivFormatedOIB>
    <izvorni_sadrzaj>
      <item>Filip Serdarušić, OIB 53667016209</item>
    </izvorni_sadrzaj>
    <derivirana_varijabla naziv="DomainObject.Predmet.OstaliListNazivFormatedOIB_1">
      <item>Filip Serdarušić, OIB 53667016209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St-476/2016-4</izvorni_sadrzaj>
    <derivirana_varijabla naziv="DomainObject.PoslovniBrojDokumenta_1">St-476/2016-4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FS-TRGOVINA I SAVJETOVANJE j.d.o.o. za trgovinu i savjetovanje</izvorni_sadrzaj>
    <derivirana_varijabla naziv="DomainObject.Predmet.ProtustrankaIDrugi_1">FS-TRGOVINA I SAVJETOVANJE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FS-TRGOVINA I SAVJETOVANJE j.d.o.o. za trgovinu i savjetovanje, OIB 23664978348, Kranjčevićeva 29, 10000 Zagreb</izvorni_sadrzaj>
    <derivirana_varijabla naziv="DomainObject.Predmet.ProtustrankaIDrugiAdressOIB_1">FS-TRGOVINA I SAVJETOVANJE j.d.o.o. za trgovinu i savjetovanje, OIB 23664978348,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FS-TRGOVINA I SAVJETOVANJE j.d.o.o. za trgovinu i savjetovanje</item>
      <item>FINA Regionalni centar Zagreb</item>
      <item>Filip Serdarušić</item>
    </izvorni_sadrzaj>
    <derivirana_varijabla naziv="DomainObject.Predmet.SudioniciListNaziv_1">
      <item>FS-TRGOVINA I SAVJETOVANJE j.d.o.o. za trgovinu i savjetovanje</item>
      <item>FINA Regionalni centar Zagreb</item>
      <item>Filip Serdarušić</item>
    </derivirana_varijabla>
  </DomainObject.Predmet.SudioniciListNaziv>
  <DomainObject.Predmet.SudioniciListAdressOIB>
    <izvorni_sadrzaj>
      <item>FS-TRGOVINA I SAVJETOVANJE j.d.o.o. za trgovinu i savjetovanje, OIB 23664978348, Kranjčevićeva 29,10000 Zagreb</item>
      <item>FINA Regionalni centar Zagreb, OIB 85821130368, Trg svibanjskih žrtava 1995. br. 1,10000 Zagreb</item>
      <item>Filip Serdarušić, OIB 53667016209, Kecerini Gornji 9,10000 Zagreb</item>
    </izvorni_sadrzaj>
    <derivirana_varijabla naziv="DomainObject.Predmet.SudioniciListAdressOIB_1">
      <item>FS-TRGOVINA I SAVJETOVANJE j.d.o.o. za trgovinu i savjetovanje, OIB 23664978348, Kranjčevićeva 29,10000 Zagreb</item>
      <item>FINA Regionalni centar Zagreb, OIB 85821130368, Trg svibanjskih žrtava 1995. br. 1,10000 Zagreb</item>
      <item>Filip Serdarušić, OIB 53667016209, Kecerini Gornji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4E4B4-DCE3-4CCA-9070-4465ED75D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3847</properties:Characters>
  <properties:Lines>98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