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0b0c" w14:paraId="d1c0b0c" w:rsidRDefault="00AE649C" w:rsidP="00FA5B5E" w:rsidR="00AE649C" w:rsidRPr="00B76F3C">
      <w:pPr>
        <w:pStyle w:val="Naslov3"/>
        <w15:collapsed w:val="false"/>
      </w:pPr>
    </w:p>
    <w:p w:rsidRDefault="0089612F" w:rsidP="0089612F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9612F" w:rsidP="0089612F" w:rsidR="0089612F">
      <w:pPr>
        <w:jc w:val="right"/>
        <w:rPr>
          <w:b/>
        </w:rPr>
      </w:pPr>
      <w:r>
        <w:rPr>
          <w:b/>
        </w:rPr>
        <w:t>3 St-322/2016-5</w:t>
      </w:r>
    </w:p>
    <w:p w:rsidRDefault="0089612F" w:rsidP="0089612F" w:rsidR="0089612F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9612F" w:rsidP="0089612F" w:rsidR="0089612F" w:rsidRPr="0089612F">
      <w:pPr>
        <w:jc w:val="center"/>
        <w:rPr>
          <w:b/>
        </w:rPr>
      </w:pPr>
      <w:r>
        <w:rPr>
          <w:b/>
        </w:rPr>
        <w:t>R J E Š E N J E</w:t>
      </w:r>
    </w:p>
    <w:p w:rsidRDefault="0089612F" w:rsidP="0089612F" w:rsidR="0089612F" w:rsidRPr="0089612F">
      <w:pPr>
        <w:ind w:firstLine="708"/>
        <w:jc w:val="both"/>
      </w:pPr>
      <w:r>
        <w:t xml:space="preserve">TRGOVAČKI SUD U BJELOVARU, OIB: 07942269267, po stečajnom sucu Sanjani Zorinc povodom prijedloga vjerovnika Bernarde </w:t>
      </w:r>
      <w:proofErr w:type="spellStart"/>
      <w:r>
        <w:t>Kermend</w:t>
      </w:r>
      <w:proofErr w:type="spellEnd"/>
      <w:r>
        <w:t xml:space="preserve">, zaposlenice stečajnog dužnika, za otvaranje stečajnog postupka nad dužnikom CGA TRANSPORT jednostavno društvo s ograničenom odgovornošću za transport, turizam, ugostiteljstvo, trgovinu i usluge iz Virovitice, Franje </w:t>
      </w:r>
      <w:proofErr w:type="spellStart"/>
      <w:r>
        <w:t>Fujsa</w:t>
      </w:r>
      <w:proofErr w:type="spellEnd"/>
      <w:r>
        <w:t xml:space="preserve"> 6, OIB: 52595715568, dana 10. lipnja 2016. godine </w:t>
      </w:r>
    </w:p>
    <w:p w:rsidRDefault="0089612F" w:rsidP="0089612F" w:rsidR="0089612F">
      <w:pPr>
        <w:jc w:val="center"/>
        <w:rPr>
          <w:b/>
        </w:rPr>
      </w:pPr>
      <w:r>
        <w:rPr>
          <w:b/>
        </w:rPr>
        <w:t>r i j e š i o  j e</w:t>
      </w:r>
    </w:p>
    <w:p w:rsidRDefault="0089612F" w:rsidP="0089612F" w:rsidR="0089612F">
      <w:pPr>
        <w:ind w:firstLine="708"/>
        <w:jc w:val="both"/>
      </w:pPr>
      <w:r>
        <w:t>Odbacuje se prijedlog za otvaranje stečajnog postupka od 19. travnja 2016. godine.</w:t>
      </w:r>
    </w:p>
    <w:p w:rsidRDefault="0089612F" w:rsidP="0089612F" w:rsidR="0089612F">
      <w:pPr>
        <w:jc w:val="center"/>
      </w:pPr>
      <w:r>
        <w:rPr>
          <w:b/>
        </w:rPr>
        <w:t>Obrazloženje</w:t>
      </w:r>
    </w:p>
    <w:p w:rsidRDefault="0089612F" w:rsidP="0089612F" w:rsidR="0089612F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Bernarda </w:t>
      </w:r>
      <w:proofErr w:type="spellStart"/>
      <w:r>
        <w:t>Kermend</w:t>
      </w:r>
      <w:proofErr w:type="spellEnd"/>
      <w:r>
        <w:t xml:space="preserve">, zaposlenica stečajnog dužnika podnijela je dana 20. travnja 2016. godine prijedlog za otvaranje stečajnog postupka. U prijedlogu navodi da joj dužnik duguje neisplaćene plaće sa pripadajućim kamatama. Dužnik je u neprekidnoj blokadi preko 16 dana a nepodmirene obveze na dan izdavanja potvrde iznose 51.650,85 kn. </w:t>
      </w:r>
      <w:proofErr w:type="spellStart"/>
      <w:r>
        <w:t>Predlagateljica</w:t>
      </w:r>
      <w:proofErr w:type="spellEnd"/>
      <w:r>
        <w:t xml:space="preserve"> dostavlja u spis obračune neisplaćenih plaća u razdoblju od kolovoza 2015. godine do veljače 2016. godine. </w:t>
      </w:r>
    </w:p>
    <w:p w:rsidRDefault="0089612F" w:rsidP="0089612F" w:rsidR="0089612F">
      <w:pPr>
        <w:ind w:firstLine="708"/>
        <w:jc w:val="both"/>
      </w:pPr>
      <w:r>
        <w:t xml:space="preserve">Iz potvrde FINE o blokadi računa i novčanih sredstava </w:t>
      </w:r>
      <w:proofErr w:type="spellStart"/>
      <w:r>
        <w:t>ovršenika</w:t>
      </w:r>
      <w:proofErr w:type="spellEnd"/>
      <w:r>
        <w:t xml:space="preserve"> od 14. travnja 2016. godine proizlazi da je dužnik u blokadi 16 dana te time nije ostvaren stečajni razlog nesposobnosti za plaćanje iz čl. 6. st. 1. alineja 1. Stečajnog zakona ("Narodne novine" br. 71/15, dalje SZ).</w:t>
      </w:r>
    </w:p>
    <w:p w:rsidRDefault="0089612F" w:rsidP="0089612F" w:rsidR="0089612F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dostavlja u spis obračune plaća te tvrdi da joj dužnik nije isplatio sedam uzastopnih plaća koje joj pripadaju prema ugovoru o radu.</w:t>
      </w:r>
    </w:p>
    <w:p w:rsidRDefault="0089612F" w:rsidP="0089612F" w:rsidR="0089612F">
      <w:pPr>
        <w:ind w:firstLine="708"/>
        <w:jc w:val="both"/>
      </w:pPr>
      <w:r>
        <w:t xml:space="preserve">Sud je u skladu sa čl. 6. st. 5. SZ-a naložio </w:t>
      </w:r>
      <w:proofErr w:type="spellStart"/>
      <w:r>
        <w:t>predlagateljici</w:t>
      </w:r>
      <w:proofErr w:type="spellEnd"/>
      <w:r>
        <w:t xml:space="preserve"> da u roku 8 dana uz obračun neisplaćene plaće dostavi potvrdu Ministarstva financija-Porezne uprave kojom se potvrđuje da je dostavljeni obračun o neisplati plaće sastavljen u skladu s propisima. </w:t>
      </w:r>
    </w:p>
    <w:p w:rsidRDefault="0089612F" w:rsidP="0089612F" w:rsidR="0089612F">
      <w:pPr>
        <w:ind w:firstLine="708"/>
        <w:jc w:val="both"/>
      </w:pPr>
      <w:r>
        <w:t xml:space="preserve">Dostava zaključka od 25. travnja 2016. godine je </w:t>
      </w:r>
      <w:proofErr w:type="spellStart"/>
      <w:r>
        <w:t>predlagateljici</w:t>
      </w:r>
      <w:proofErr w:type="spellEnd"/>
      <w:r>
        <w:t xml:space="preserve"> </w:t>
      </w:r>
      <w:proofErr w:type="spellStart"/>
      <w:r>
        <w:t>pokušana</w:t>
      </w:r>
      <w:proofErr w:type="spellEnd"/>
      <w:r>
        <w:t xml:space="preserve"> putem pošte 26. travnja 2016. godine, ali je pošiljka vraćena s naznakom da je obaviještena ali nije podigla pošiljku. Sud je ponovio dostavu putem pošte 6. svibnja 2016. godine, ali je pošiljka ponovno vraćena s naznakom da je </w:t>
      </w:r>
      <w:proofErr w:type="spellStart"/>
      <w:r>
        <w:t>predlagateljica</w:t>
      </w:r>
      <w:proofErr w:type="spellEnd"/>
      <w:r>
        <w:t xml:space="preserve"> obaviještena, ali nije podigla pošiljku te je sud 18. svibnja 2016. godine obavio dostavu zaključka </w:t>
      </w:r>
      <w:proofErr w:type="spellStart"/>
      <w:r>
        <w:t>predlagateljici</w:t>
      </w:r>
      <w:proofErr w:type="spellEnd"/>
      <w:r>
        <w:t xml:space="preserve"> putem e-oglasne ploče.</w:t>
      </w:r>
    </w:p>
    <w:p w:rsidRDefault="0089612F" w:rsidP="0089612F" w:rsidR="0089612F">
      <w:pPr>
        <w:ind w:firstLine="708"/>
        <w:jc w:val="both"/>
      </w:pPr>
      <w:proofErr w:type="spellStart"/>
      <w:r>
        <w:t>Predlagateljica</w:t>
      </w:r>
      <w:proofErr w:type="spellEnd"/>
      <w:r>
        <w:t xml:space="preserve"> nije u roku 8 dana od primitka zaključka dostavila traženu potvrdu. </w:t>
      </w:r>
    </w:p>
    <w:p w:rsidRDefault="0089612F" w:rsidP="0089612F" w:rsidR="0089612F">
      <w:pPr>
        <w:ind w:firstLine="708"/>
        <w:jc w:val="both"/>
      </w:pPr>
    </w:p>
    <w:p w:rsidRDefault="0089612F" w:rsidP="0089612F" w:rsidR="0089612F">
      <w:pPr>
        <w:jc w:val="center"/>
      </w:pPr>
      <w:r>
        <w:lastRenderedPageBreak/>
        <w:t>-2-</w:t>
      </w:r>
    </w:p>
    <w:p w:rsidRDefault="0089612F" w:rsidP="0089612F" w:rsidR="0089612F">
      <w:pPr>
        <w:jc w:val="right"/>
        <w:rPr>
          <w:b/>
        </w:rPr>
      </w:pPr>
      <w:r>
        <w:rPr>
          <w:b/>
        </w:rPr>
        <w:t>3 St-322/2016-5</w:t>
      </w:r>
      <w:bookmarkStart w:name="_GoBack" w:id="0"/>
      <w:bookmarkEnd w:id="0"/>
    </w:p>
    <w:p w:rsidRDefault="0089612F" w:rsidP="0089612F" w:rsidR="0089612F">
      <w:pPr>
        <w:ind w:firstLine="708"/>
        <w:jc w:val="both"/>
      </w:pPr>
      <w:r>
        <w:t xml:space="preserve">Stoga je prijedlog za otvaranje stečajnog postupka nad dužnikom CGA TRANSPORT j.d.o.o. Virovitica, temeljem citiranog zakonskog propisa, odbačen i riješeno je kao u izreci. </w:t>
      </w:r>
    </w:p>
    <w:p w:rsidRDefault="0089612F" w:rsidP="0089612F" w:rsidR="0089612F">
      <w:pPr>
        <w:jc w:val="center"/>
      </w:pPr>
      <w:r>
        <w:t>U Bjelovaru, 10. lipnja 2016. godine</w:t>
      </w:r>
    </w:p>
    <w:p w:rsidRDefault="0089612F" w:rsidP="0089612F" w:rsidR="0089612F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</w:t>
      </w:r>
      <w:r>
        <w:rPr>
          <w:b/>
        </w:rPr>
        <w:t xml:space="preserve">           </w:t>
      </w:r>
      <w:r>
        <w:rPr>
          <w:b/>
        </w:rPr>
        <w:t xml:space="preserve">            STEČAJNI SUDAC</w:t>
      </w:r>
    </w:p>
    <w:p w:rsidRDefault="0089612F" w:rsidP="0089612F" w:rsidR="0089612F">
      <w:pPr>
        <w:jc w:val="both"/>
        <w:rPr>
          <w:b/>
        </w:rPr>
      </w:pPr>
      <w:r>
        <w:t xml:space="preserve">                                                                                           </w:t>
      </w:r>
      <w:r>
        <w:t xml:space="preserve">                 SANJANA ZORINC</w:t>
      </w:r>
    </w:p>
    <w:p w:rsidRDefault="0089612F" w:rsidP="0089612F" w:rsidR="0089612F">
      <w:pPr>
        <w:jc w:val="both"/>
        <w:rPr>
          <w:b/>
        </w:rPr>
      </w:pPr>
    </w:p>
    <w:p w:rsidRDefault="0089612F" w:rsidP="0089612F" w:rsidR="0089612F">
      <w:pPr>
        <w:jc w:val="both"/>
      </w:pPr>
      <w:r>
        <w:rPr>
          <w:b/>
        </w:rPr>
        <w:t>POUKA O PRAVNOM LIJEKU</w:t>
      </w:r>
      <w:r>
        <w:t xml:space="preserve">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9612F" w:rsidP="0089612F" w:rsidR="0089612F">
      <w:proofErr w:type="spellStart"/>
      <w:r>
        <w:t>Rj</w:t>
      </w:r>
      <w:proofErr w:type="spellEnd"/>
      <w:r>
        <w:t>.</w:t>
      </w:r>
    </w:p>
    <w:p w:rsidRDefault="0089612F" w:rsidP="0089612F" w:rsidR="0089612F">
      <w:r>
        <w:t xml:space="preserve">Dna: </w:t>
      </w:r>
      <w:proofErr w:type="spellStart"/>
      <w:r>
        <w:t>predlagateljici</w:t>
      </w:r>
      <w:proofErr w:type="spellEnd"/>
      <w:r>
        <w:t xml:space="preserve"> putem pošte i putem e-oglasne ploče </w:t>
      </w:r>
    </w:p>
    <w:p w:rsidRDefault="0089612F" w:rsidP="0089612F" w:rsidR="0089612F">
      <w:r>
        <w:t>Sc. pravomoćnost</w:t>
      </w:r>
    </w:p>
    <w:p w:rsidRDefault="0089612F" w:rsidP="0089612F" w:rsidR="0089612F">
      <w:proofErr w:type="spellStart"/>
      <w:r>
        <w:t>Bj</w:t>
      </w:r>
      <w:proofErr w:type="spellEnd"/>
      <w:r>
        <w:t xml:space="preserve">. 10.6.2016. </w:t>
      </w:r>
    </w:p>
    <w:p w:rsidRDefault="00CB0EA4" w:rsidP="0089612F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12F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197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St-322/2016-5</izvorni_sadrzaj>
    <derivirana_varijabla naziv="DomainObject.Oznaka_1">St-322/2016-5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CGA TRANSPORT j.d.o.o. za transport, turizam, ugostiteljstvo, trgovinu i usluge</izvorni_sadrzaj>
    <derivirana_varijabla naziv="DomainObject.Predmet.ProtustrankaFormated_1">  CGA TRANSPORT j.d.o.o. za transport, turizam, ugostiteljstvo, trgovinu i usluge</derivirana_varijabla>
  </DomainObject.Predmet.ProtustrankaFormated>
  <DomainObject.Predmet.ProtustrankaFormatedOIB>
    <izvorni_sadrzaj>  CGA TRANSPORT j.d.o.o. za transport, turizam, ugostiteljstvo, trgovinu i usluge, OIB 52595715568</izvorni_sadrzaj>
    <derivirana_varijabla naziv="DomainObject.Predmet.ProtustrankaFormatedOIB_1">  CGA TRANSPORT j.d.o.o. za transport, turizam, ugostiteljstvo, trgovinu i usluge, OIB 52595715568</derivirana_varijabla>
  </DomainObject.Predmet.ProtustrankaFormatedOIB>
  <DomainObject.Predmet.ProtustrankaFormatedWithAdress>
    <izvorni_sadrzaj> CGA TRANSPORT j.d.o.o. za transport, turizam, ugostiteljstvo, trgovinu i usluge, Franje Fujsa 6, 33000 Virovitica</izvorni_sadrzaj>
    <derivirana_varijabla naziv="DomainObject.Predmet.ProtustrankaFormatedWithAdress_1"> CGA TRANSPORT j.d.o.o. za transport, turizam, ugostiteljstvo, trgovinu i usluge, Franje Fujsa 6, 33000 Virovitica</derivirana_varijabla>
  </DomainObject.Predmet.ProtustrankaFormatedWithAdress>
  <DomainObject.Predmet.ProtustrankaFormatedWithAdressOIB>
    <izvorni_sadrzaj> CGA TRANSPORT j.d.o.o. za transport, turizam, ugostiteljstvo, trgovinu i usluge, OIB 52595715568, Franje Fujsa 6, 33000 Virovitica</izvorni_sadrzaj>
    <derivirana_varijabla naziv="DomainObject.Predmet.ProtustrankaFormatedWithAdressOIB_1"> CGA TRANSPORT j.d.o.o. za transport, turizam, ugostiteljstvo, trgovinu i usluge, OIB 52595715568, Franje Fujsa 6, 33000 Virovitica</derivirana_varijabla>
  </DomainObject.Predmet.ProtustrankaFormatedWithAdressOIB>
  <DomainObject.Predmet.ProtustrankaWithAdress>
    <izvorni_sadrzaj>CGA TRANSPORT j.d.o.o. za transport, turizam, ugostiteljstvo, trgovinu i usluge Franje Fujsa 6, 33000 Virovitica</izvorni_sadrzaj>
    <derivirana_varijabla naziv="DomainObject.Predmet.ProtustrankaWithAdress_1">CGA TRANSPORT j.d.o.o. za transport, turizam, ugostiteljstvo, trgovinu i usluge Franje Fujsa 6, 33000 Virovitica</derivirana_varijabla>
  </DomainObject.Predmet.ProtustrankaWithAdress>
  <DomainObject.Predmet.ProtustrankaWithAdressOIB>
    <izvorni_sadrzaj>CGA TRANSPORT j.d.o.o. za transport, turizam, ugostiteljstvo, trgovinu i usluge, OIB 52595715568, Franje Fujsa 6, 33000 Virovitica</izvorni_sadrzaj>
    <derivirana_varijabla naziv="DomainObject.Predmet.ProtustrankaWithAdressOIB_1">CGA TRANSPORT j.d.o.o. za transport, turizam, ugostiteljstvo, trgovinu i usluge, OIB 52595715568, Franje Fujsa 6, 33000 Virovitica</derivirana_varijabla>
  </DomainObject.Predmet.ProtustrankaWithAdressOIB>
  <DomainObject.Predmet.ProtustrankaNazivFormated>
    <izvorni_sadrzaj>CGA TRANSPORT j.d.o.o. za transport, turizam, ugostiteljstvo, trgovinu i usluge</izvorni_sadrzaj>
    <derivirana_varijabla naziv="DomainObject.Predmet.ProtustrankaNazivFormated_1">CGA TRANSPORT j.d.o.o. za transport, turizam, ugostiteljstvo, trgovinu i usluge</derivirana_varijabla>
  </DomainObject.Predmet.ProtustrankaNazivFormated>
  <DomainObject.Predmet.ProtustrankaNazivFormatedOIB>
    <izvorni_sadrzaj>CGA TRANSPORT j.d.o.o. za transport, turizam, ugostiteljstvo, trgovinu i usluge, OIB 52595715568</izvorni_sadrzaj>
    <derivirana_varijabla naziv="DomainObject.Predmet.ProtustrankaNazivFormatedOIB_1">CGA TRANSPORT j.d.o.o. za transport, turizam, ugostiteljstvo, trgovinu i usluge, OIB 52595715568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BERNARDA KERMEND</izvorni_sadrzaj>
    <derivirana_varijabla naziv="DomainObject.Predmet.StrankaFormated_1">  BERNARDA KERMEND</derivirana_varijabla>
  </DomainObject.Predmet.StrankaFormated>
  <DomainObject.Predmet.StrankaFormatedOIB>
    <izvorni_sadrzaj>  BERNARDA KERMEND, OIB 10154883619</izvorni_sadrzaj>
    <derivirana_varijabla naziv="DomainObject.Predmet.StrankaFormatedOIB_1">  BERNARDA KERMEND, OIB 10154883619</derivirana_varijabla>
  </DomainObject.Predmet.StrankaFormatedOIB>
  <DomainObject.Predmet.StrankaFormatedWithAdress>
    <izvorni_sadrzaj> BERNARDA KERMEND, F. Fujsa 23, 33000 Virovitica</izvorni_sadrzaj>
    <derivirana_varijabla naziv="DomainObject.Predmet.StrankaFormatedWithAdress_1"> BERNARDA KERMEND, F. Fujsa 23, 33000 Virovitica</derivirana_varijabla>
  </DomainObject.Predmet.StrankaFormatedWithAdress>
  <DomainObject.Predmet.StrankaFormatedWithAdressOIB>
    <izvorni_sadrzaj> BERNARDA KERMEND, OIB 10154883619, F. Fujsa 23, 33000 Virovitica</izvorni_sadrzaj>
    <derivirana_varijabla naziv="DomainObject.Predmet.StrankaFormatedWithAdressOIB_1"> BERNARDA KERMEND, OIB 10154883619, F. Fujsa 23, 33000 Virovitica</derivirana_varijabla>
  </DomainObject.Predmet.StrankaFormatedWithAdressOIB>
  <DomainObject.Predmet.StrankaWithAdress>
    <izvorni_sadrzaj>BERNARDA KERMEND F. Fujsa 23,33000 Virovitica</izvorni_sadrzaj>
    <derivirana_varijabla naziv="DomainObject.Predmet.StrankaWithAdress_1">BERNARDA KERMEND F. Fujsa 23,33000 Virovitica</derivirana_varijabla>
  </DomainObject.Predmet.StrankaWithAdress>
  <DomainObject.Predmet.StrankaWithAdressOIB>
    <izvorni_sadrzaj>BERNARDA KERMEND, OIB 10154883619, F. Fujsa 23,33000 Virovitica</izvorni_sadrzaj>
    <derivirana_varijabla naziv="DomainObject.Predmet.StrankaWithAdressOIB_1">BERNARDA KERMEND, OIB 10154883619, F. Fujsa 23,33000 Virovitica</derivirana_varijabla>
  </DomainObject.Predmet.StrankaWithAdressOIB>
  <DomainObject.Predmet.StrankaNazivFormated>
    <izvorni_sadrzaj>BERNARDA KERMEND</izvorni_sadrzaj>
    <derivirana_varijabla naziv="DomainObject.Predmet.StrankaNazivFormated_1">BERNARDA KERMEND</derivirana_varijabla>
  </DomainObject.Predmet.StrankaNazivFormated>
  <DomainObject.Predmet.StrankaNazivFormatedOIB>
    <izvorni_sadrzaj>BERNARDA KERMEND, OIB 10154883619</izvorni_sadrzaj>
    <derivirana_varijabla naziv="DomainObject.Predmet.StrankaNazivFormatedOIB_1">BERNARDA KERMEND, OIB 10154883619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BERNARDA KERMEND</item>
    </izvorni_sadrzaj>
    <derivirana_varijabla naziv="DomainObject.Predmet.StrankaListFormated_1">
      <item>BERNARDA KERMEND</item>
    </derivirana_varijabla>
  </DomainObject.Predmet.StrankaListFormated>
  <DomainObject.Predmet.StrankaListFormatedOIB>
    <izvorni_sadrzaj>
      <item>BERNARDA KERMEND, OIB 10154883619</item>
    </izvorni_sadrzaj>
    <derivirana_varijabla naziv="DomainObject.Predmet.StrankaListFormatedOIB_1">
      <item>BERNARDA KERMEND, OIB 10154883619</item>
    </derivirana_varijabla>
  </DomainObject.Predmet.StrankaListFormatedOIB>
  <DomainObject.Predmet.StrankaListFormatedWithAdress>
    <izvorni_sadrzaj>
      <item>BERNARDA KERMEND, F. Fujsa 23, 33000 Virovitica</item>
    </izvorni_sadrzaj>
    <derivirana_varijabla naziv="DomainObject.Predmet.StrankaListFormatedWithAdress_1">
      <item>BERNARDA KERMEND, F. Fujsa 23, 33000 Virovitica</item>
    </derivirana_varijabla>
  </DomainObject.Predmet.StrankaListFormatedWithAdress>
  <DomainObject.Predmet.StrankaListFormatedWithAdressOIB>
    <izvorni_sadrzaj>
      <item>BERNARDA KERMEND, OIB 10154883619, F. Fujsa 23, 33000 Virovitica</item>
    </izvorni_sadrzaj>
    <derivirana_varijabla naziv="DomainObject.Predmet.StrankaListFormatedWithAdressOIB_1">
      <item>BERNARDA KERMEND, OIB 10154883619, F. Fujsa 23, 33000 Virovitica</item>
    </derivirana_varijabla>
  </DomainObject.Predmet.StrankaListFormatedWithAdressOIB>
  <DomainObject.Predmet.StrankaListNazivFormated>
    <izvorni_sadrzaj>
      <item>BERNARDA KERMEND</item>
    </izvorni_sadrzaj>
    <derivirana_varijabla naziv="DomainObject.Predmet.StrankaListNazivFormated_1">
      <item>BERNARDA KERMEND</item>
    </derivirana_varijabla>
  </DomainObject.Predmet.StrankaListNazivFormated>
  <DomainObject.Predmet.StrankaListNazivFormatedOIB>
    <izvorni_sadrzaj>
      <item>BERNARDA KERMEND, OIB 10154883619</item>
    </izvorni_sadrzaj>
    <derivirana_varijabla naziv="DomainObject.Predmet.StrankaListNazivFormatedOIB_1">
      <item>BERNARDA KERMEND, OIB 10154883619</item>
    </derivirana_varijabla>
  </DomainObject.Predmet.StrankaListNazivFormatedOIB>
  <DomainObject.Predmet.ProtuStrankaListFormated>
    <izvorni_sadrzaj>
      <item>CGA TRANSPORT j.d.o.o. za transport, turizam, ugostiteljstvo, trgovinu i usluge</item>
    </izvorni_sadrzaj>
    <derivirana_varijabla naziv="DomainObject.Predmet.ProtuStrankaListFormated_1">
      <item>CGA TRANSPORT j.d.o.o. za transport, turizam, ugostiteljstvo, trgovinu i usluge</item>
    </derivirana_varijabla>
  </DomainObject.Predmet.ProtuStrankaListFormated>
  <DomainObject.Predmet.ProtuStrankaListFormatedOIB>
    <izvorni_sadrzaj>
      <item>CGA TRANSPORT j.d.o.o. za transport, turizam, ugostiteljstvo, trgovinu i usluge, OIB 52595715568</item>
    </izvorni_sadrzaj>
    <derivirana_varijabla naziv="DomainObject.Predmet.ProtuStrankaListFormatedOIB_1">
      <item>CGA TRANSPORT j.d.o.o. za transport, turizam, ugostiteljstvo, trgovinu i usluge, OIB 52595715568</item>
    </derivirana_varijabla>
  </DomainObject.Predmet.ProtuStrankaListFormatedOIB>
  <DomainObject.Predmet.ProtuStrankaListFormatedWithAdress>
    <izvorni_sadrzaj>
      <item>CGA TRANSPORT j.d.o.o. za transport, turizam, ugostiteljstvo, trgovinu i usluge, Franje Fujsa 6, 33000 Virovitica</item>
    </izvorni_sadrzaj>
    <derivirana_varijabla naziv="DomainObject.Predmet.ProtuStrankaListFormatedWithAdress_1">
      <item>CGA TRANSPORT j.d.o.o. za transport, turizam, ugostiteljstvo, trgovinu i usluge, Franje Fujsa 6, 33000 Virovitica</item>
    </derivirana_varijabla>
  </DomainObject.Predmet.ProtuStrankaListFormatedWithAdress>
  <DomainObject.Predmet.ProtuStrankaListFormatedWithAdressOIB>
    <izvorni_sadrzaj>
      <item>CGA TRANSPORT j.d.o.o. za transport, turizam, ugostiteljstvo, trgovinu i usluge, OIB 52595715568, Franje Fujsa 6, 33000 Virovitica</item>
    </izvorni_sadrzaj>
    <derivirana_varijabla naziv="DomainObject.Predmet.ProtuStrankaListFormatedWithAdressOIB_1">
      <item>CGA TRANSPORT j.d.o.o. za transport, turizam, ugostiteljstvo, trgovinu i usluge, OIB 52595715568, Franje Fujsa 6, 33000 Virovitica</item>
    </derivirana_varijabla>
  </DomainObject.Predmet.ProtuStrankaListFormatedWithAdressOIB>
  <DomainObject.Predmet.ProtuStrankaListNazivFormated>
    <izvorni_sadrzaj>
      <item>CGA TRANSPORT j.d.o.o. za transport, turizam, ugostiteljstvo, trgovinu i usluge</item>
    </izvorni_sadrzaj>
    <derivirana_varijabla naziv="DomainObject.Predmet.ProtuStrankaListNazivFormated_1">
      <item>CGA TRANSPORT j.d.o.o. za transport, turizam, ugostiteljstvo, trgovinu i usluge</item>
    </derivirana_varijabla>
  </DomainObject.Predmet.ProtuStrankaListNazivFormated>
  <DomainObject.Predmet.ProtuStrankaListNazivFormatedOIB>
    <izvorni_sadrzaj>
      <item>CGA TRANSPORT j.d.o.o. za transport, turizam, ugostiteljstvo, trgovinu i usluge, OIB 52595715568</item>
    </izvorni_sadrzaj>
    <derivirana_varijabla naziv="DomainObject.Predmet.ProtuStrankaListNazivFormatedOIB_1">
      <item>CGA TRANSPORT j.d.o.o. za transport, turizam, ugostiteljstvo, trgovinu i usluge, OIB 52595715568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>St-322/2016-5</izvorni_sadrzaj>
    <derivirana_varijabla naziv="DomainObject.PoslovniBrojDokumenta_1">St-322/2016-5</derivirana_varijabla>
  </DomainObject.PoslovniBrojDokumenta>
  <DomainObject.Predmet.StrankaIDrugi>
    <izvorni_sadrzaj>BERNARDA KERMEND</izvorni_sadrzaj>
    <derivirana_varijabla naziv="DomainObject.Predmet.StrankaIDrugi_1">BERNARDA KERMEND</derivirana_varijabla>
  </DomainObject.Predmet.StrankaIDrugi>
  <DomainObject.Predmet.ProtustrankaIDrugi>
    <izvorni_sadrzaj>CGA TRANSPORT j.d.o.o. za transport, turizam, ugostiteljstvo, trgovinu i usluge</izvorni_sadrzaj>
    <derivirana_varijabla naziv="DomainObject.Predmet.ProtustrankaIDrugi_1">CGA TRANSPORT j.d.o.o. za transport, turizam, ugostiteljstvo, trgovinu i usluge</derivirana_varijabla>
  </DomainObject.Predmet.ProtustrankaIDrugi>
  <DomainObject.Predmet.StrankaIDrugiAdressOIB>
    <izvorni_sadrzaj>BERNARDA KERMEND, OIB 10154883619, F. Fujsa 23, 33000 Virovitica</izvorni_sadrzaj>
    <derivirana_varijabla naziv="DomainObject.Predmet.StrankaIDrugiAdressOIB_1">BERNARDA KERMEND, OIB 10154883619, F. Fujsa 23, 33000 Virovitica</derivirana_varijabla>
  </DomainObject.Predmet.StrankaIDrugiAdressOIB>
  <DomainObject.Predmet.ProtustrankaIDrugiAdressOIB>
    <izvorni_sadrzaj>CGA TRANSPORT j.d.o.o. za transport, turizam, ugostiteljstvo, trgovinu i usluge, OIB 52595715568, Franje Fujsa 6, 33000 Virovitica</izvorni_sadrzaj>
    <derivirana_varijabla naziv="DomainObject.Predmet.ProtustrankaIDrugiAdressOIB_1">CGA TRANSPORT j.d.o.o. za transport, turizam, ugostiteljstvo, trgovinu i usluge, OIB 52595715568, Franje Fujsa 6,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BERNARDA KERMEND</item>
      <item>CGA TRANSPORT j.d.o.o. za transport, turizam, ugostiteljstvo, trgovinu i usluge</item>
    </izvorni_sadrzaj>
    <derivirana_varijabla naziv="DomainObject.Predmet.SudioniciListNaziv_1">
      <item>BERNARDA KERMEND</item>
      <item>CGA TRANSPORT j.d.o.o. za transport, turizam, ugostiteljstvo, trgovinu i usluge</item>
    </derivirana_varijabla>
  </DomainObject.Predmet.SudioniciListNaziv>
  <DomainObject.Predmet.SudioniciListAdressOIB>
    <izvorni_sadrzaj>
      <item>BERNARDA KERMEND, OIB 10154883619, F. Fujsa 23,33000 Virovitica</item>
      <item>CGA TRANSPORT j.d.o.o. za transport, turizam, ugostiteljstvo, trgovinu i usluge, OIB 52595715568, Franje Fujsa 6,33000 Virovitica</item>
    </izvorni_sadrzaj>
    <derivirana_varijabla naziv="DomainObject.Predmet.SudioniciListAdressOIB_1">
      <item>BERNARDA KERMEND, OIB 10154883619, F. Fujsa 23,33000 Virovitica</item>
      <item>CGA TRANSPORT j.d.o.o. za transport, turizam, ugostiteljstvo, trgovinu i usluge, OIB 52595715568, Franje Fujsa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658B6-7973-42CD-BC2B-6B868157AD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2498</properties:Characters>
  <properties:Lines>54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2016-06-10T07:54:00Z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St-322/2016-5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