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147b" w14:paraId="2de147b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E0438">
        <w:t>544/2017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E0438">
        <w:t>GOLUB GRADNJA j.</w:t>
      </w:r>
      <w:r w:rsidR="002E0438" w:rsidRPr="005D3532">
        <w:t>d.o.o.</w:t>
      </w:r>
      <w:r w:rsidR="002E0438">
        <w:t xml:space="preserve"> Biograd Na Moru, Ivana Gorana Kovačića 11, OIB: 77460940935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2E0438">
        <w:t>Suadu Memiću iz Cazina, Stijena, Bosna i Hercegovina</w:t>
      </w:r>
      <w:r>
        <w:t xml:space="preserve">,  </w:t>
      </w:r>
      <w:r w:rsidR="00220863">
        <w:t>9</w:t>
      </w:r>
      <w:r w:rsidR="00B7471E">
        <w:t xml:space="preserve">. </w:t>
      </w:r>
      <w:r w:rsidR="005F067E">
        <w:t>veljače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F067E">
        <w:rPr>
          <w:b/>
        </w:rPr>
        <w:t>15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5F067E">
        <w:rPr>
          <w:b/>
        </w:rPr>
        <w:t>ožujka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2E0438">
        <w:rPr>
          <w:b/>
        </w:rPr>
        <w:t>45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2E0438">
        <w:t>Suad Memić iz Cazina, Stijena, Bosna i Hercegovina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2E0438">
        <w:t>Grad Biograd na Moru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2E0438">
        <w:t>Suad Memić iz Cazina, Stijena, Bosna i Hercegovina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2E0438">
        <w:t>GOLUB GRADNJA j.</w:t>
      </w:r>
      <w:r w:rsidR="002E0438" w:rsidRPr="005D3532">
        <w:t>d.o.o.</w:t>
      </w:r>
      <w:r w:rsidR="002E0438">
        <w:t xml:space="preserve"> Biograd Na Moru</w:t>
      </w:r>
      <w:r w:rsidR="00C6393F">
        <w:t xml:space="preserve">. Postupajući po prijedlogu sud je objavio oglas u smislu odredbe članka 430. Stečajnog zakona postupajući temeljem kojeg je </w:t>
      </w:r>
      <w:r w:rsidR="002E0438">
        <w:t>Grad Biograd na Moru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E0438">
        <w:t>5</w:t>
      </w:r>
      <w:r w:rsidR="00C6393F">
        <w:t xml:space="preserve"> St-</w:t>
      </w:r>
      <w:r w:rsidR="002E0438">
        <w:t>121</w:t>
      </w:r>
      <w:r w:rsidR="00C6393F">
        <w:t>/</w:t>
      </w:r>
      <w:r w:rsidR="00E3211A">
        <w:t>20</w:t>
      </w:r>
      <w:r w:rsidR="00F61541">
        <w:t>17-</w:t>
      </w:r>
      <w:r w:rsidR="002E0438">
        <w:t>9</w:t>
      </w:r>
      <w:r w:rsidR="00C6393F">
        <w:t xml:space="preserve"> od </w:t>
      </w:r>
      <w:r w:rsidR="002E0438">
        <w:t>15</w:t>
      </w:r>
      <w:r w:rsidR="00C6393F">
        <w:t xml:space="preserve">. </w:t>
      </w:r>
      <w:r w:rsidR="002E0438">
        <w:t>studenog</w:t>
      </w:r>
      <w:r w:rsidR="00C6393F">
        <w:t xml:space="preserve"> 2017.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20863">
        <w:t>9</w:t>
      </w:r>
      <w:r w:rsidR="00B7471E">
        <w:t xml:space="preserve">. </w:t>
      </w:r>
      <w:r w:rsidR="005F067E">
        <w:t>veljače</w:t>
      </w:r>
      <w:r w:rsidR="00B7471E">
        <w:t xml:space="preserve"> 2018.</w:t>
      </w:r>
    </w:p>
    <w:p w:rsidRDefault="00A576FE" w:rsidP="00A576FE" w:rsidR="00A576FE"/>
    <w:p w:rsidRDefault="003F2DD8" w:rsidP="004B6FD4" w:rsidR="00A576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5F067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CB2B49">
        <w:tab/>
      </w:r>
      <w:r w:rsidR="00CB2B49">
        <w:tab/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>
        <w:tab/>
      </w:r>
      <w:r w:rsidR="005F067E">
        <w:tab/>
      </w:r>
      <w:r w:rsidR="005F067E"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0863" w:rsidP="00A576FE" w:rsidR="00A576FE">
      <w:pPr>
        <w:pStyle w:val="Odlomakpopisa"/>
        <w:numPr>
          <w:ilvl w:val="0"/>
          <w:numId w:val="11"/>
        </w:numPr>
      </w:pPr>
      <w:r>
        <w:t xml:space="preserve">Zastupniku po zakonu </w:t>
      </w:r>
      <w:r w:rsidR="00A576FE">
        <w:t>dužnika</w:t>
      </w:r>
      <w:r>
        <w:t xml:space="preserve"> na adresu dužnika</w:t>
      </w:r>
      <w:r w:rsidR="00A576FE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 w:rsidRPr="00220863">
        <w:t xml:space="preserve">FINA </w:t>
      </w:r>
      <w:r w:rsidR="00C6393F" w:rsidRPr="00220863">
        <w:t xml:space="preserve">i </w:t>
      </w:r>
      <w:r w:rsidR="002E0438" w:rsidRPr="00220863">
        <w:t>Grad Biograd na Moru</w:t>
      </w:r>
      <w:r w:rsidRPr="00220863">
        <w:t xml:space="preserve"> putem </w:t>
      </w:r>
      <w:r>
        <w:t>e-Oglasne ploč</w:t>
      </w:r>
      <w:r w:rsidR="00E36016">
        <w:t xml:space="preserve">e sudova </w:t>
      </w:r>
    </w:p>
    <w:p w:rsidRDefault="00E36016" w:rsidP="00A576FE" w:rsidR="00E36016">
      <w:pPr>
        <w:pStyle w:val="Odlomakpopisa"/>
        <w:numPr>
          <w:ilvl w:val="0"/>
          <w:numId w:val="11"/>
        </w:numPr>
      </w:pPr>
      <w:r>
        <w:t>Registru suda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20D0A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2E0438">
      <w:t>544</w:t>
    </w:r>
    <w:r w:rsidR="00F91A0A">
      <w:t>/201</w:t>
    </w:r>
    <w:r w:rsidR="002E0438">
      <w:t>7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F2DD8"/>
    <w:rsid w:val="003F3D1A"/>
    <w:rsid w:val="003F6C53"/>
    <w:rsid w:val="00400B33"/>
    <w:rsid w:val="00406201"/>
    <w:rsid w:val="00407508"/>
    <w:rsid w:val="00420D0A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0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 GRADNJA j.d.o.o. za graditeljstvo i poslovne usluge</izvorni_sadrzaj>
    <derivirana_varijabla naziv="DomainObject.Predmet.ProtustrankaFormated_1">  GOLUB GRADNJA j.d.o.o. za graditeljstvo i poslovne usluge</derivirana_varijabla>
  </DomainObject.Predmet.ProtustrankaFormated>
  <DomainObject.Predmet.ProtustrankaFormatedOIB>
    <izvorni_sadrzaj>  GOLUB GRADNJA j.d.o.o. za graditeljstvo i poslovne usluge, OIB 77460940935</izvorni_sadrzaj>
    <derivirana_varijabla naziv="DomainObject.Predmet.ProtustrankaFormatedOIB_1">  GOLUB GRADNJA j.d.o.o. za graditeljstvo i poslovne usluge, OIB 77460940935</derivirana_varijabla>
  </DomainObject.Predmet.ProtustrankaFormatedOIB>
  <DomainObject.Predmet.ProtustrankaFormatedWithAdress>
    <izvorni_sadrzaj> GOLUB GRADNJA j.d.o.o. za graditeljstvo i poslovne usluge, Ivana Gorana Kovačića 11, 23210 Biograd Na Moru</izvorni_sadrzaj>
    <derivirana_varijabla naziv="DomainObject.Predmet.ProtustrankaFormatedWithAdress_1"> GOLUB GRADNJA j.d.o.o. za graditeljstvo i poslovne usluge, Ivana Gorana Kovačića 11, 23210 Biograd Na Moru</derivirana_varijabla>
  </DomainObject.Predmet.ProtustrankaFormatedWithAdress>
  <DomainObject.Predmet.ProtustrankaFormatedWithAdressOIB>
    <izvorni_sadrzaj> GOLUB GRADNJA j.d.o.o. za graditeljstvo i poslovne usluge, OIB 77460940935, Ivana Gorana Kovačića 11, 23210 Biograd Na Moru</izvorni_sadrzaj>
    <derivirana_varijabla naziv="DomainObject.Predmet.ProtustrankaFormatedWithAdressOIB_1"> GOLUB GRADNJA j.d.o.o. za graditeljstvo i poslovne usluge, OIB 77460940935, Ivana Gorana Kovačića 11, 23210 Biograd Na Moru</derivirana_varijabla>
  </DomainObject.Predmet.ProtustrankaFormatedWithAdressOIB>
  <DomainObject.Predmet.ProtustrankaWithAdress>
    <izvorni_sadrzaj>GOLUB GRADNJA j.d.o.o. za graditeljstvo i poslovne usluge Ivana Gorana Kovačića 11, 23210 Biograd Na Moru</izvorni_sadrzaj>
    <derivirana_varijabla naziv="DomainObject.Predmet.ProtustrankaWithAdress_1">GOLUB GRADNJA j.d.o.o. za graditeljstvo i poslovne usluge Ivana Gorana Kovačića 11, 23210 Biograd Na Moru</derivirana_varijabla>
  </DomainObject.Predmet.ProtustrankaWithAdress>
  <DomainObject.Predmet.ProtustrankaWithAdressOIB>
    <izvorni_sadrzaj>GOLUB GRADNJA j.d.o.o. za graditeljstvo i poslovne usluge, OIB 77460940935, Ivana Gorana Kovačića 11, 23210 Biograd Na Moru</izvorni_sadrzaj>
    <derivirana_varijabla naziv="DomainObject.Predmet.ProtustrankaWithAdressOIB_1">GOLUB GRADNJA j.d.o.o. za graditeljstvo i poslovne usluge, OIB 77460940935, Ivana Gorana Kovačića 11, 23210 Biograd Na Moru</derivirana_varijabla>
  </DomainObject.Predmet.ProtustrankaWithAdressOIB>
  <DomainObject.Predmet.ProtustrankaNazivFormated>
    <izvorni_sadrzaj>GOLUB GRADNJA j.d.o.o. za graditeljstvo i poslovne usluge</izvorni_sadrzaj>
    <derivirana_varijabla naziv="DomainObject.Predmet.ProtustrankaNazivFormated_1">GOLUB GRADNJA j.d.o.o. za graditeljstvo i poslovne usluge</derivirana_varijabla>
  </DomainObject.Predmet.ProtustrankaNazivFormated>
  <DomainObject.Predmet.ProtustrankaNazivFormatedOIB>
    <izvorni_sadrzaj>GOLUB GRADNJA j.d.o.o. za graditeljstvo i poslovne usluge, OIB 77460940935</izvorni_sadrzaj>
    <derivirana_varijabla naziv="DomainObject.Predmet.ProtustrankaNazivFormatedOIB_1">GOLUB GRADNJA j.d.o.o. za graditeljstvo i poslovne usluge, OIB 77460940935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GOLUB GRADNJA j.d.o.o. za graditeljstvo i poslovne usluge</item>
    </izvorni_sadrzaj>
    <derivirana_varijabla naziv="DomainObject.Predmet.ProtuStrankaListFormated_1">
      <item>GOLUB GRADNJA j.d.o.o. za graditeljstvo i poslovne usluge</item>
    </derivirana_varijabla>
  </DomainObject.Predmet.ProtuStrankaListFormated>
  <DomainObject.Predmet.ProtuStrankaListFormatedOIB>
    <izvorni_sadrzaj>
      <item>GOLUB GRADNJA j.d.o.o. za graditeljstvo i poslovne usluge, OIB 77460940935</item>
    </izvorni_sadrzaj>
    <derivirana_varijabla naziv="DomainObject.Predmet.ProtuStrankaListFormatedOIB_1">
      <item>GOLUB GRADNJA j.d.o.o. za graditeljstvo i poslovne usluge, OIB 77460940935</item>
    </derivirana_varijabla>
  </DomainObject.Predmet.ProtuStrankaListFormatedOIB>
  <DomainObject.Predmet.ProtuStrankaListFormatedWithAdress>
    <izvorni_sadrzaj>
      <item>GOLUB GRADNJA j.d.o.o. za graditeljstvo i poslovne usluge, Ivana Gorana Kovačića 11, 23210 Biograd Na Moru</item>
    </izvorni_sadrzaj>
    <derivirana_varijabla naziv="DomainObject.Predmet.ProtuStrankaListFormatedWithAdress_1">
      <item>GOLUB GRADNJA j.d.o.o. za graditeljstvo i poslovne usluge, Ivana Gorana Kovačića 11, 23210 Biograd Na Moru</item>
    </derivirana_varijabla>
  </DomainObject.Predmet.ProtuStrankaListFormatedWithAdress>
  <DomainObject.Predmet.ProtuStrankaListFormatedWithAdressOIB>
    <izvorni_sadrzaj>
      <item>GOLUB GRADNJA j.d.o.o. za graditeljstvo i poslovne usluge, OIB 77460940935, Ivana Gorana Kovačića 11, 23210 Biograd Na Moru</item>
    </izvorni_sadrzaj>
    <derivirana_varijabla naziv="DomainObject.Predmet.ProtuStrankaListFormatedWithAdressOIB_1">
      <item>GOLUB GRADNJA j.d.o.o. za graditeljstvo i poslovne usluge, OIB 77460940935, Ivana Gorana Kovačića 11, 23210 Biograd Na Moru</item>
    </derivirana_varijabla>
  </DomainObject.Predmet.ProtuStrankaListFormatedWithAdressOIB>
  <DomainObject.Predmet.ProtuStrankaListNazivFormated>
    <izvorni_sadrzaj>
      <item>GOLUB GRADNJA j.d.o.o. za graditeljstvo i poslovne usluge</item>
    </izvorni_sadrzaj>
    <derivirana_varijabla naziv="DomainObject.Predmet.ProtuStrankaListNazivFormated_1">
      <item>GOLUB GRADNJA j.d.o.o. za graditeljstvo i poslovne usluge</item>
    </derivirana_varijabla>
  </DomainObject.Predmet.ProtuStrankaListNazivFormated>
  <DomainObject.Predmet.ProtuStrankaListNazivFormatedOIB>
    <izvorni_sadrzaj>
      <item>GOLUB GRADNJA j.d.o.o. za graditeljstvo i poslovne usluge, OIB 77460940935</item>
    </izvorni_sadrzaj>
    <derivirana_varijabla naziv="DomainObject.Predmet.ProtuStrankaListNazivFormatedOIB_1">
      <item>GOLUB GRADNJA j.d.o.o. za graditeljstvo i poslovne usluge, OIB 77460940935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GOLUB GRADNJA j.d.o.o. za graditeljstvo i poslovne usluge</izvorni_sadrzaj>
    <derivirana_varijabla naziv="DomainObject.Predmet.ProtustrankaIDrugi_1">GOLUB GRADNJA j.d.o.o.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GOLUB GRADNJA j.d.o.o. za graditeljstvo i poslovne usluge, OIB 77460940935, Ivana Gorana Kovačića 11, 23210 Biograd Na Moru</izvorni_sadrzaj>
    <derivirana_varijabla naziv="DomainObject.Predmet.ProtustrankaIDrugiAdressOIB_1">GOLUB GRADNJA j.d.o.o. za graditeljstvo i poslovne usluge, OIB 77460940935, Ivana Gorana Kovačića 11,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 GRADNJA j.d.o.o. za graditeljstvo i poslovne usluge</item>
      <item>FINA</item>
    </izvorni_sadrzaj>
    <derivirana_varijabla naziv="DomainObject.Predmet.SudioniciListNaziv_1">
      <item>GOLUB GRADNJA j.d.o.o. za graditeljstvo i poslovne usluge</item>
      <item>FINA</item>
    </derivirana_varijabla>
  </DomainObject.Predmet.SudioniciListNaziv>
  <DomainObject.Predmet.SudioniciListAdressOIB>
    <izvorni_sadrzaj>
      <item>GOLUB GRADNJA j.d.o.o. za graditeljstvo i poslovne usluge, OIB 77460940935, Ivana Gorana Kovačića 11,23210 Biograd Na Moru</item>
      <item>FINA, OIB 85821130368</item>
    </izvorni_sadrzaj>
    <derivirana_varijabla naziv="DomainObject.Predmet.SudioniciListAdressOIB_1">
      <item>GOLUB GRADNJA j.d.o.o. za graditeljstvo i poslovne usluge, OIB 77460940935, Ivana Gorana Kovačića 11,23210 Biograd Na Moru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77460940935</item>
      <item>, OIB 85821130368</item>
    </izvorni_sadrzaj>
    <derivirana_varijabla naziv="DomainObject.Predmet.SudioniciListNazivOIB_1">
      <item>, OIB 77460940935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E0C37-E592-41BF-91A1-A6F5EEC75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2524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2018-02-08T13:00:00Z</dcterms:created>
  <dc:creator>Administrator</dc:creator>
  <cp:lastModifiedBy>Ante Rubelj</cp:lastModifiedBy>
  <cp:lastPrinted>2017-12-27T13:36:00Z</cp:lastPrinted>
  <dcterms:modified xmlns:xsi="http://www.w3.org/2001/XMLSchema-instance" xsi:type="dcterms:W3CDTF">2018-02-16T11:51:00Z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